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B1F27" w:rsidRPr="00FE4F59" w:rsidRDefault="0067151C" w:rsidP="000B1F27">
      <w:pPr>
        <w:pStyle w:val="Listnumbered"/>
        <w:numPr>
          <w:ilvl w:val="0"/>
          <w:numId w:val="0"/>
        </w:numPr>
        <w:sectPr w:rsidR="000B1F27" w:rsidRPr="00FE4F59" w:rsidSect="000A7DE1">
          <w:headerReference w:type="default" r:id="rId8"/>
          <w:footerReference w:type="default" r:id="rId9"/>
          <w:pgSz w:w="12240" w:h="15840"/>
          <w:pgMar w:top="1440" w:right="1440" w:bottom="1440" w:left="1440" w:header="720" w:footer="288" w:gutter="0"/>
          <w:pgNumType w:fmt="lowerRoman"/>
          <w:cols w:space="720"/>
          <w:docGrid w:linePitch="360"/>
        </w:sectPr>
      </w:pPr>
      <w:r>
        <w:rPr>
          <w:noProof/>
        </w:rPr>
        <mc:AlternateContent>
          <mc:Choice Requires="wps">
            <w:drawing>
              <wp:anchor distT="0" distB="0" distL="114300" distR="114300" simplePos="0" relativeHeight="251654656" behindDoc="0" locked="0" layoutInCell="1" allowOverlap="1" wp14:anchorId="69D4C892" wp14:editId="18F59042">
                <wp:simplePos x="0" y="0"/>
                <wp:positionH relativeFrom="margin">
                  <wp:posOffset>-190500</wp:posOffset>
                </wp:positionH>
                <wp:positionV relativeFrom="paragraph">
                  <wp:posOffset>0</wp:posOffset>
                </wp:positionV>
                <wp:extent cx="4404360"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4360" cy="1524000"/>
                        </a:xfrm>
                        <a:prstGeom prst="rect">
                          <a:avLst/>
                        </a:prstGeom>
                        <a:noFill/>
                        <a:ln w="9525">
                          <a:noFill/>
                          <a:miter lim="800000"/>
                          <a:headEnd/>
                          <a:tailEnd/>
                        </a:ln>
                      </wps:spPr>
                      <wps:txbx>
                        <w:txbxContent>
                          <w:p w:rsidR="00121F7D" w:rsidRPr="0067151C" w:rsidRDefault="00121F7D" w:rsidP="007346C7">
                            <w:pPr>
                              <w:pStyle w:val="TitleCoverPage"/>
                              <w:rPr>
                                <w:sz w:val="34"/>
                                <w:szCs w:val="34"/>
                              </w:rPr>
                            </w:pPr>
                            <w:r w:rsidRPr="0067151C">
                              <w:rPr>
                                <w:sz w:val="34"/>
                                <w:szCs w:val="34"/>
                              </w:rPr>
                              <w:t>Assessment of Tile Drainage Systems in the Jewett Brook Watershed:</w:t>
                            </w:r>
                          </w:p>
                          <w:p w:rsidR="00121F7D" w:rsidRPr="0067151C" w:rsidRDefault="00121F7D" w:rsidP="007346C7">
                            <w:pPr>
                              <w:pStyle w:val="TitleCoverPage"/>
                              <w:rPr>
                                <w:sz w:val="34"/>
                                <w:szCs w:val="34"/>
                              </w:rPr>
                            </w:pPr>
                            <w:r w:rsidRPr="0067151C">
                              <w:rPr>
                                <w:sz w:val="34"/>
                                <w:szCs w:val="34"/>
                              </w:rPr>
                              <w:t>September 2017 Monitoring Summary</w:t>
                            </w:r>
                          </w:p>
                        </w:txbxContent>
                      </wps:txbx>
                      <wps:bodyPr rot="0" vert="horz" wrap="square" lIns="274320" tIns="45720" rIns="91440" bIns="45720" anchor="ctr" anchorCtr="0">
                        <a:noAutofit/>
                      </wps:bodyPr>
                    </wps:wsp>
                  </a:graphicData>
                </a:graphic>
                <wp14:sizeRelH relativeFrom="margin">
                  <wp14:pctWidth>0</wp14:pctWidth>
                </wp14:sizeRelH>
              </wp:anchor>
            </w:drawing>
          </mc:Choice>
          <mc:Fallback>
            <w:pict>
              <v:shapetype w14:anchorId="69D4C892" id="_x0000_t202" coordsize="21600,21600" o:spt="202" path="m,l,21600r21600,l21600,xe">
                <v:stroke joinstyle="miter"/>
                <v:path gradientshapeok="t" o:connecttype="rect"/>
              </v:shapetype>
              <v:shape id="Text Box 2" o:spid="_x0000_s1026" type="#_x0000_t202" style="position:absolute;margin-left:-15pt;margin-top:0;width:346.8pt;height:120pt;z-index:251654656;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" filled="f" stroked="f">
                <v:textbox inset="21.6pt">
                  <w:txbxContent>
                    <w:p w:rsidR="00121F7D" w:rsidRPr="0067151C" w:rsidRDefault="00121F7D" w:rsidP="007346C7">
                      <w:pPr>
                        <w:pStyle w:val="TitleCoverPage"/>
                        <w:rPr>
                          <w:sz w:val="34"/>
                          <w:szCs w:val="34"/>
                        </w:rPr>
                      </w:pPr>
                      <w:r w:rsidRPr="0067151C">
                        <w:rPr>
                          <w:sz w:val="34"/>
                          <w:szCs w:val="34"/>
                        </w:rPr>
                        <w:t>Assessment of Tile Drainage Systems in the Jewett Brook Watershed:</w:t>
                      </w:r>
                    </w:p>
                    <w:p w:rsidR="00121F7D" w:rsidRPr="0067151C" w:rsidRDefault="00121F7D" w:rsidP="007346C7">
                      <w:pPr>
                        <w:pStyle w:val="TitleCoverPage"/>
                        <w:rPr>
                          <w:sz w:val="34"/>
                          <w:szCs w:val="34"/>
                        </w:rPr>
                      </w:pPr>
                      <w:r w:rsidRPr="0067151C">
                        <w:rPr>
                          <w:sz w:val="34"/>
                          <w:szCs w:val="34"/>
                        </w:rPr>
                        <w:t>September 2017 Monitoring Summary</w:t>
                      </w:r>
                    </w:p>
                  </w:txbxContent>
                </v:textbox>
                <w10:wrap anchorx="margin"/>
              </v:shape>
            </w:pict>
          </mc:Fallback>
        </mc:AlternateContent>
      </w:r>
      <w:r w:rsidR="000E05DB" w:rsidRPr="00254BA0">
        <w:rPr>
          <w:noProof/>
        </w:rPr>
        <mc:AlternateContent>
          <mc:Choice Requires="wps">
            <w:drawing>
              <wp:anchor distT="45720" distB="45720" distL="114300" distR="114300" simplePos="0" relativeHeight="251656704" behindDoc="0" locked="0" layoutInCell="1" allowOverlap="1" wp14:anchorId="10C4A5E6" wp14:editId="1FABF312">
                <wp:simplePos x="0" y="0"/>
                <wp:positionH relativeFrom="margin">
                  <wp:posOffset>4591050</wp:posOffset>
                </wp:positionH>
                <wp:positionV relativeFrom="paragraph">
                  <wp:posOffset>1981200</wp:posOffset>
                </wp:positionV>
                <wp:extent cx="1394460" cy="55626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4460" cy="556260"/>
                        </a:xfrm>
                        <a:prstGeom prst="rect">
                          <a:avLst/>
                        </a:prstGeom>
                        <a:noFill/>
                        <a:ln w="9525">
                          <a:noFill/>
                          <a:miter lim="800000"/>
                          <a:headEnd/>
                          <a:tailEnd/>
                        </a:ln>
                      </wps:spPr>
                      <wps:txbx>
                        <w:txbxContent>
                          <w:p w:rsidR="00121F7D" w:rsidRPr="00D51024" w:rsidRDefault="00121F7D" w:rsidP="00CB2CEE">
                            <w:pPr>
                              <w:pStyle w:val="FigureCaptionTitle"/>
                            </w:pPr>
                            <w:r w:rsidRPr="00D51024">
                              <w:t>JBT01 tile drain monitoring station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C4A5E6" id="_x0000_s1027" type="#_x0000_t202" style="position:absolute;margin-left:361.5pt;margin-top:156pt;width:109.8pt;height:43.8pt;z-index:2516567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" filled="f" stroked="f">
                <v:textbox>
                  <w:txbxContent>
                    <w:p w:rsidR="00121F7D" w:rsidRPr="00D51024" w:rsidRDefault="00121F7D" w:rsidP="00CB2CEE">
                      <w:pPr>
                        <w:pStyle w:val="FigureCaptionTitle"/>
                      </w:pPr>
                      <w:r w:rsidRPr="00D51024">
                        <w:t>JBT01 tile drain monitoring station</w:t>
                      </w:r>
                    </w:p>
                  </w:txbxContent>
                </v:textbox>
                <w10:wrap anchorx="margin"/>
              </v:shape>
            </w:pict>
          </mc:Fallback>
        </mc:AlternateContent>
      </w:r>
      <w:r w:rsidR="007041CD" w:rsidRPr="00992D80">
        <w:rPr>
          <w:noProof/>
        </w:rPr>
        <w:drawing>
          <wp:anchor distT="0" distB="0" distL="114300" distR="114300" simplePos="0" relativeHeight="251655680" behindDoc="0" locked="0" layoutInCell="1" allowOverlap="1" wp14:anchorId="60464DAD" wp14:editId="041EDA37">
            <wp:simplePos x="0" y="0"/>
            <wp:positionH relativeFrom="margin">
              <wp:posOffset>0</wp:posOffset>
            </wp:positionH>
            <wp:positionV relativeFrom="paragraph">
              <wp:posOffset>1565347</wp:posOffset>
            </wp:positionV>
            <wp:extent cx="5944167" cy="5321808"/>
            <wp:effectExtent l="0" t="0" r="0" b="0"/>
            <wp:wrapSquare wrapText="bothSides"/>
            <wp:docPr id="3" name="Picture 3" descr="C:\Users\dave\Pictures\April 2017 dump\IMG_54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ave\Pictures\April 2017 dump\IMG_5464.JPG"/>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2252" r="3981"/>
                    <a:stretch/>
                  </pic:blipFill>
                  <pic:spPr bwMode="auto">
                    <a:xfrm>
                      <a:off x="0" y="0"/>
                      <a:ext cx="5944167" cy="5321808"/>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460EB">
        <w:rPr>
          <w:noProof/>
        </w:rPr>
        <mc:AlternateContent>
          <mc:Choice Requires="wpg">
            <w:drawing>
              <wp:anchor distT="0" distB="0" distL="114300" distR="114300" simplePos="0" relativeHeight="251653632" behindDoc="0" locked="0" layoutInCell="1" allowOverlap="1" wp14:anchorId="1D1CB829" wp14:editId="71D1D070">
                <wp:simplePos x="0" y="0"/>
                <wp:positionH relativeFrom="column">
                  <wp:posOffset>8467</wp:posOffset>
                </wp:positionH>
                <wp:positionV relativeFrom="paragraph">
                  <wp:posOffset>6900333</wp:posOffset>
                </wp:positionV>
                <wp:extent cx="5924973"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924973" cy="1325880"/>
                          <a:chOff x="5927" y="-1"/>
                          <a:chExt cx="5930817" cy="1505471"/>
                        </a:xfrm>
                      </wpg:grpSpPr>
                      <wps:wsp>
                        <wps:cNvPr id="14" name="Text Box 2"/>
                        <wps:cNvSpPr txBox="1">
                          <a:spLocks noChangeArrowheads="1"/>
                        </wps:cNvSpPr>
                        <wps:spPr bwMode="auto">
                          <a:xfrm>
                            <a:off x="5927" y="0"/>
                            <a:ext cx="886174" cy="1288206"/>
                          </a:xfrm>
                          <a:prstGeom prst="rect">
                            <a:avLst/>
                          </a:prstGeom>
                          <a:noFill/>
                          <a:ln w="9525">
                            <a:noFill/>
                            <a:miter lim="800000"/>
                            <a:headEnd/>
                            <a:tailEnd/>
                          </a:ln>
                        </wps:spPr>
                        <wps:txbx>
                          <w:txbxContent>
                            <w:p w:rsidR="00121F7D" w:rsidRPr="002E2776" w:rsidRDefault="00121F7D"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121F7D" w:rsidRDefault="00121F7D" w:rsidP="00B9488A">
                              <w:pPr>
                                <w:pStyle w:val="TitlePageInfoBoldCompanyNameProjNumber"/>
                              </w:pPr>
                              <w:r>
                                <w:t>15-309</w:t>
                              </w:r>
                            </w:p>
                            <w:p w:rsidR="00121F7D" w:rsidRDefault="00121F7D" w:rsidP="00B9488A">
                              <w:pPr>
                                <w:pStyle w:val="TitlePageInfoBoldCompanyNameProjNumber"/>
                              </w:pPr>
                            </w:p>
                            <w:p w:rsidR="00121F7D" w:rsidRPr="002E2776" w:rsidRDefault="00121F7D" w:rsidP="00B9488A">
                              <w:pPr>
                                <w:pStyle w:val="TitlePageInfoBoldCompanyNameProjNumber"/>
                              </w:pP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121F7D" w:rsidRPr="002E2776" w:rsidRDefault="00121F7D"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121F7D" w:rsidRPr="00B9488A" w:rsidRDefault="00121F7D"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121F7D" w:rsidRPr="000A7DE1" w:rsidRDefault="00121F7D" w:rsidP="00970C34">
                              <w:pPr>
                                <w:pStyle w:val="Titlepageinfo"/>
                                <w:rPr>
                                  <w:b/>
                                </w:rPr>
                              </w:pPr>
                              <w:r>
                                <w:rPr>
                                  <w:b/>
                                </w:rPr>
                                <w:t>Lake Champlain Basin Program</w:t>
                              </w:r>
                            </w:p>
                            <w:p w:rsidR="00121F7D" w:rsidRPr="008A22D0" w:rsidRDefault="00121F7D" w:rsidP="008A22D0">
                              <w:pPr>
                                <w:pStyle w:val="Titlepageinfo"/>
                              </w:pPr>
                              <w:r>
                                <w:t>54 West Shore Road</w:t>
                              </w:r>
                            </w:p>
                            <w:p w:rsidR="00121F7D" w:rsidRPr="008A22D0" w:rsidRDefault="00121F7D" w:rsidP="008A22D0">
                              <w:pPr>
                                <w:pStyle w:val="Titlepageinfo"/>
                              </w:pPr>
                              <w:r>
                                <w:t xml:space="preserve">Grand Isle, VT  </w:t>
                              </w:r>
                              <w:r w:rsidRPr="00D75E25">
                                <w:t>05458</w:t>
                              </w:r>
                            </w:p>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121F7D" w:rsidRPr="002E2776" w:rsidRDefault="00121F7D" w:rsidP="00104946">
                              <w:pPr>
                                <w:pStyle w:val="TitlePageInfoheaders"/>
                              </w:pPr>
                              <w:r w:rsidRPr="002E2776">
                                <w:t>SUBMITTED BY:</w:t>
                              </w:r>
                            </w:p>
                            <w:p w:rsidR="00121F7D" w:rsidRPr="00B9488A" w:rsidRDefault="00121F7D"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121F7D" w:rsidRPr="002E2776" w:rsidRDefault="00121F7D" w:rsidP="00104946">
                              <w:pPr>
                                <w:pStyle w:val="TitlePageInfoBoldCompanyNameProjNumber"/>
                              </w:pPr>
                              <w:r w:rsidRPr="002E2776">
                                <w:t>Stone Environmental, Inc.</w:t>
                              </w:r>
                            </w:p>
                            <w:p w:rsidR="00121F7D" w:rsidRPr="008A22D0" w:rsidRDefault="00121F7D" w:rsidP="008A22D0">
                              <w:pPr>
                                <w:pStyle w:val="Titlepageinfo"/>
                              </w:pPr>
                              <w:r>
                                <w:t>535 Stone Cu</w:t>
                              </w:r>
                              <w:r w:rsidRPr="008A22D0">
                                <w:t>tters Way</w:t>
                              </w:r>
                            </w:p>
                            <w:p w:rsidR="00121F7D" w:rsidRPr="008A22D0" w:rsidRDefault="00121F7D" w:rsidP="008A22D0">
                              <w:pPr>
                                <w:pStyle w:val="Titlepageinfo"/>
                              </w:pPr>
                              <w:r>
                                <w:t xml:space="preserve">Montpelier, </w:t>
                              </w:r>
                              <w:r w:rsidRPr="008A22D0">
                                <w:t>VT 05602</w:t>
                              </w:r>
                            </w:p>
                            <w:p w:rsidR="00121F7D" w:rsidRPr="008A22D0" w:rsidRDefault="00121F7D" w:rsidP="008A22D0">
                              <w:pPr>
                                <w:pStyle w:val="Titlepageinfo"/>
                              </w:pPr>
                              <w:hyperlink r:id="rId11" w:history="1">
                                <w:r w:rsidRPr="00A5372B">
                                  <w:rPr>
                                    <w:rStyle w:val="Hyperlink"/>
                                    <w:sz w:val="16"/>
                                  </w:rPr>
                                  <w:t>dbraun@stone-env.com</w:t>
                                </w:r>
                              </w:hyperlink>
                            </w:p>
                            <w:p w:rsidR="00121F7D" w:rsidRPr="008A22D0" w:rsidRDefault="00121F7D"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1D1CB829" id="Group 24" o:spid="_x0000_s1028" style="position:absolute;margin-left:.65pt;margin-top:543.35pt;width:466.55pt;height:104.4pt;z-index:251653632;mso-width-relative:margin;mso-height-relative:margin" coordorigin="59" coordsize="59308,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">
                <v:shape id="_x0000_s1029" type="#_x0000_t202" style="position:absolute;left:59;width:8862;height:128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121F7D" w:rsidRPr="002E2776" w:rsidRDefault="00121F7D"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121F7D" w:rsidRDefault="00121F7D" w:rsidP="00B9488A">
                        <w:pPr>
                          <w:pStyle w:val="TitlePageInfoBoldCompanyNameProjNumber"/>
                        </w:pPr>
                        <w:r>
                          <w:t>15-309</w:t>
                        </w:r>
                      </w:p>
                      <w:p w:rsidR="00121F7D" w:rsidRDefault="00121F7D" w:rsidP="00B9488A">
                        <w:pPr>
                          <w:pStyle w:val="TitlePageInfoBoldCompanyNameProjNumber"/>
                        </w:pPr>
                      </w:p>
                      <w:p w:rsidR="00121F7D" w:rsidRPr="002E2776" w:rsidRDefault="00121F7D" w:rsidP="00B9488A">
                        <w:pPr>
                          <w:pStyle w:val="TitlePageInfoBoldCompanyNameProjNumber"/>
                        </w:pPr>
                      </w:p>
                    </w:txbxContent>
                  </v:textbox>
                </v:shape>
                <v:shape id="_x0000_s1030"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121F7D" w:rsidRPr="002E2776" w:rsidRDefault="00121F7D"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121F7D" w:rsidRPr="00B9488A" w:rsidRDefault="00121F7D"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121F7D" w:rsidRPr="000A7DE1" w:rsidRDefault="00121F7D" w:rsidP="00970C34">
                        <w:pPr>
                          <w:pStyle w:val="Titlepageinfo"/>
                          <w:rPr>
                            <w:b/>
                          </w:rPr>
                        </w:pPr>
                        <w:r>
                          <w:rPr>
                            <w:b/>
                          </w:rPr>
                          <w:t>Lake Champlain Basin Program</w:t>
                        </w:r>
                      </w:p>
                      <w:p w:rsidR="00121F7D" w:rsidRPr="008A22D0" w:rsidRDefault="00121F7D" w:rsidP="008A22D0">
                        <w:pPr>
                          <w:pStyle w:val="Titlepageinfo"/>
                        </w:pPr>
                        <w:r>
                          <w:t>54 West Shore Road</w:t>
                        </w:r>
                      </w:p>
                      <w:p w:rsidR="00121F7D" w:rsidRPr="008A22D0" w:rsidRDefault="00121F7D" w:rsidP="008A22D0">
                        <w:pPr>
                          <w:pStyle w:val="Titlepageinfo"/>
                        </w:pPr>
                        <w:r>
                          <w:t xml:space="preserve">Grand Isle, VT  </w:t>
                        </w:r>
                        <w:r w:rsidRPr="00D75E25">
                          <w:t>05458</w:t>
                        </w:r>
                      </w:p>
                    </w:txbxContent>
                  </v:textbox>
                </v:shape>
                <v:shape id="_x0000_s1031"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121F7D" w:rsidRPr="002E2776" w:rsidRDefault="00121F7D" w:rsidP="00104946">
                        <w:pPr>
                          <w:pStyle w:val="TitlePageInfoheaders"/>
                        </w:pPr>
                        <w:r w:rsidRPr="002E2776">
                          <w:t>SUBMITTED BY:</w:t>
                        </w:r>
                      </w:p>
                      <w:p w:rsidR="00121F7D" w:rsidRPr="00B9488A" w:rsidRDefault="00121F7D"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121F7D" w:rsidRPr="002E2776" w:rsidRDefault="00121F7D" w:rsidP="00104946">
                        <w:pPr>
                          <w:pStyle w:val="TitlePageInfoBoldCompanyNameProjNumber"/>
                        </w:pPr>
                        <w:r w:rsidRPr="002E2776">
                          <w:t>Stone Environmental, Inc.</w:t>
                        </w:r>
                      </w:p>
                      <w:p w:rsidR="00121F7D" w:rsidRPr="008A22D0" w:rsidRDefault="00121F7D" w:rsidP="008A22D0">
                        <w:pPr>
                          <w:pStyle w:val="Titlepageinfo"/>
                        </w:pPr>
                        <w:r>
                          <w:t>535 Stone Cu</w:t>
                        </w:r>
                        <w:r w:rsidRPr="008A22D0">
                          <w:t>tters Way</w:t>
                        </w:r>
                      </w:p>
                      <w:p w:rsidR="00121F7D" w:rsidRPr="008A22D0" w:rsidRDefault="00121F7D" w:rsidP="008A22D0">
                        <w:pPr>
                          <w:pStyle w:val="Titlepageinfo"/>
                        </w:pPr>
                        <w:r>
                          <w:t xml:space="preserve">Montpelier, </w:t>
                        </w:r>
                        <w:r w:rsidRPr="008A22D0">
                          <w:t>VT 05602</w:t>
                        </w:r>
                      </w:p>
                      <w:p w:rsidR="00121F7D" w:rsidRPr="008A22D0" w:rsidRDefault="00121F7D" w:rsidP="008A22D0">
                        <w:pPr>
                          <w:pStyle w:val="Titlepageinfo"/>
                        </w:pPr>
                        <w:hyperlink r:id="rId12" w:history="1">
                          <w:r w:rsidRPr="00A5372B">
                            <w:rPr>
                              <w:rStyle w:val="Hyperlink"/>
                              <w:sz w:val="16"/>
                            </w:rPr>
                            <w:t>dbraun@stone-env.com</w:t>
                          </w:r>
                        </w:hyperlink>
                      </w:p>
                      <w:p w:rsidR="00121F7D" w:rsidRPr="008A22D0" w:rsidRDefault="00121F7D" w:rsidP="008A22D0">
                        <w:pPr>
                          <w:pStyle w:val="Titlepageinfo"/>
                        </w:pPr>
                        <w:r>
                          <w:t>802-272-8819</w:t>
                        </w:r>
                      </w:p>
                    </w:txbxContent>
                  </v:textbox>
                </v:shape>
              </v:group>
            </w:pict>
          </mc:Fallback>
        </mc:AlternateContent>
      </w:r>
    </w:p>
    <w:p w:rsidR="00E50E0E" w:rsidRPr="00FD450B" w:rsidRDefault="0067151C" w:rsidP="009476BE">
      <w:pPr>
        <w:pStyle w:val="TitlePage2SHORT"/>
      </w:pPr>
      <w:bookmarkStart w:id="0" w:name="_Toc480067098"/>
      <w:r>
        <w:lastRenderedPageBreak/>
        <w:t>September</w:t>
      </w:r>
      <w:r w:rsidR="00B22CD2">
        <w:t xml:space="preserve"> 2017 Monitoring Summary</w:t>
      </w:r>
      <w:bookmarkEnd w:id="0"/>
    </w:p>
    <w:p w:rsidR="007041CD" w:rsidRDefault="00444BA1" w:rsidP="007041CD">
      <w:r>
        <w:t>The purpose of this report is</w:t>
      </w:r>
      <w:r w:rsidR="007041CD">
        <w:t xml:space="preserve"> to document monitoring </w:t>
      </w:r>
      <w:r w:rsidR="0035502C">
        <w:t>activities</w:t>
      </w:r>
      <w:r w:rsidR="00B22CD2">
        <w:t xml:space="preserve"> </w:t>
      </w:r>
      <w:r>
        <w:t>performed last month, in</w:t>
      </w:r>
      <w:r w:rsidR="0087561F">
        <w:t xml:space="preserve"> </w:t>
      </w:r>
      <w:r w:rsidR="0067151C">
        <w:t>September</w:t>
      </w:r>
      <w:r w:rsidR="00454F3F">
        <w:t xml:space="preserve"> </w:t>
      </w:r>
      <w:r w:rsidR="00B22CD2">
        <w:t>2017, at 12 selected tile drain outlets in the Jewett Brook watershed in St. Albans, Vermont.</w:t>
      </w:r>
    </w:p>
    <w:p w:rsidR="004735C9" w:rsidRDefault="00675319" w:rsidP="003C2E5E">
      <w:r>
        <w:rPr>
          <w:noProof/>
        </w:rPr>
        <mc:AlternateContent>
          <mc:Choice Requires="wpg">
            <w:drawing>
              <wp:anchor distT="0" distB="0" distL="114300" distR="114300" simplePos="0" relativeHeight="251659264" behindDoc="0" locked="0" layoutInCell="1" allowOverlap="1" wp14:anchorId="0C2E4ABF" wp14:editId="66F629FF">
                <wp:simplePos x="0" y="0"/>
                <wp:positionH relativeFrom="margin">
                  <wp:posOffset>1828800</wp:posOffset>
                </wp:positionH>
                <wp:positionV relativeFrom="paragraph">
                  <wp:posOffset>600710</wp:posOffset>
                </wp:positionV>
                <wp:extent cx="4114800" cy="3313430"/>
                <wp:effectExtent l="0" t="0" r="0" b="1270"/>
                <wp:wrapSquare wrapText="bothSides"/>
                <wp:docPr id="2" name="Group 2"/>
                <wp:cNvGraphicFramePr/>
                <a:graphic xmlns:a="http://schemas.openxmlformats.org/drawingml/2006/main">
                  <a:graphicData uri="http://schemas.microsoft.com/office/word/2010/wordprocessingGroup">
                    <wpg:wgp>
                      <wpg:cNvGrpSpPr/>
                      <wpg:grpSpPr>
                        <a:xfrm>
                          <a:off x="0" y="0"/>
                          <a:ext cx="4114800" cy="3313430"/>
                          <a:chOff x="129540" y="100174"/>
                          <a:chExt cx="4114800" cy="3313586"/>
                        </a:xfrm>
                      </wpg:grpSpPr>
                      <wps:wsp>
                        <wps:cNvPr id="7" name="Text Box 7"/>
                        <wps:cNvSpPr txBox="1"/>
                        <wps:spPr>
                          <a:xfrm>
                            <a:off x="167640" y="3181985"/>
                            <a:ext cx="4076700" cy="231775"/>
                          </a:xfrm>
                          <a:prstGeom prst="rect">
                            <a:avLst/>
                          </a:prstGeom>
                          <a:solidFill>
                            <a:prstClr val="white"/>
                          </a:solidFill>
                          <a:ln>
                            <a:noFill/>
                          </a:ln>
                          <a:effectLst/>
                        </wps:spPr>
                        <wps:txbx>
                          <w:txbxContent>
                            <w:p w:rsidR="00121F7D" w:rsidRPr="00B50A0D" w:rsidRDefault="00121F7D" w:rsidP="009476BE">
                              <w:pPr>
                                <w:pStyle w:val="FigureCaptionTitle"/>
                                <w:rPr>
                                  <w:noProof/>
                                </w:rPr>
                              </w:pPr>
                              <w:r>
                                <w:t xml:space="preserve">Figure </w:t>
                              </w:r>
                              <w:r>
                                <w:fldChar w:fldCharType="begin"/>
                              </w:r>
                              <w:r>
                                <w:instrText xml:space="preserve"> SEQ Figure \* ARABIC </w:instrText>
                              </w:r>
                              <w:r>
                                <w:fldChar w:fldCharType="separate"/>
                              </w:r>
                              <w:r>
                                <w:rPr>
                                  <w:noProof/>
                                </w:rPr>
                                <w:t>1</w:t>
                              </w:r>
                              <w:r>
                                <w:rPr>
                                  <w:noProof/>
                                </w:rPr>
                                <w:fldChar w:fldCharType="end"/>
                              </w:r>
                              <w:r>
                                <w:t>. Example flow rate and sampling marks from Station JBT06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 name="Picture 3"/>
                          <pic:cNvPicPr>
                            <a:picLocks noChangeAspect="1"/>
                          </pic:cNvPicPr>
                        </pic:nvPicPr>
                        <pic:blipFill>
                          <a:blip r:embed="rId13"/>
                          <a:stretch>
                            <a:fillRect/>
                          </a:stretch>
                        </pic:blipFill>
                        <pic:spPr>
                          <a:xfrm>
                            <a:off x="129540" y="100174"/>
                            <a:ext cx="3985260" cy="3081811"/>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C2E4ABF" id="Group 2" o:spid="_x0000_s1032" style="position:absolute;margin-left:2in;margin-top:47.3pt;width:324pt;height:260.9pt;z-index:251659264;mso-position-horizontal-relative:margin;mso-width-relative:margin;mso-height-relative:margin" coordorigin="1295,1001" coordsize="41148,3313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">
                <v:shape id="Text Box 7" o:spid="_x0000_s1033" type="#_x0000_t202" style="position:absolute;left:1676;top:31819;width:40767;height:23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K1sIA&#10;AADaAAAADwAAAGRycy9kb3ducmV2LnhtbESPT4vCMBTE7wt+h/AEL4umenCXahT/ggf3oCueH82z&#10;LTYvJYm2fnsjCB6HmfkNM523phJ3cr60rGA4SEAQZ1aXnCs4/W/7vyB8QNZYWSYFD/Iwn3W+pphq&#10;2/CB7seQiwhhn6KCIoQ6ldJnBRn0A1sTR+9incEQpculdthEuKnkKEnG0mDJcaHAmlYFZdfjzSgY&#10;r92tOfDqe33a7PGvzkfn5eOsVK/bLiYgArXhE363d1rBD7yuxBsgZ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QIrWwgAAANoAAAAPAAAAAAAAAAAAAAAAAJgCAABkcnMvZG93&#10;bnJldi54bWxQSwUGAAAAAAQABAD1AAAAhwMAAAAA&#10;" stroked="f">
                  <v:textbox inset="0,0,0,0">
                    <w:txbxContent>
                      <w:p w:rsidR="00121F7D" w:rsidRPr="00B50A0D" w:rsidRDefault="00121F7D" w:rsidP="009476BE">
                        <w:pPr>
                          <w:pStyle w:val="FigureCaptionTitle"/>
                          <w:rPr>
                            <w:noProof/>
                          </w:rPr>
                        </w:pPr>
                        <w:r>
                          <w:t xml:space="preserve">Figure </w:t>
                        </w:r>
                        <w:r>
                          <w:fldChar w:fldCharType="begin"/>
                        </w:r>
                        <w:r>
                          <w:instrText xml:space="preserve"> SEQ Figure \* ARABIC </w:instrText>
                        </w:r>
                        <w:r>
                          <w:fldChar w:fldCharType="separate"/>
                        </w:r>
                        <w:r>
                          <w:rPr>
                            <w:noProof/>
                          </w:rPr>
                          <w:t>1</w:t>
                        </w:r>
                        <w:r>
                          <w:rPr>
                            <w:noProof/>
                          </w:rPr>
                          <w:fldChar w:fldCharType="end"/>
                        </w:r>
                        <w:r>
                          <w:t>. Example flow rate and sampling marks from Station JBT06</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34" type="#_x0000_t75" style="position:absolute;left:1295;top:1001;width:39853;height:3081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ypcrzCAAAA2gAAAA8AAABkcnMvZG93bnJldi54bWxEj8FqwzAQRO+F/IPYQG+1nFCa4lgJIdBS&#10;egjUCSXHxdrIItbKWKrt/n1UKOQ4zMwbptxOrhUD9cF6VrDIchDEtdeWjYLT8e3pFUSIyBpbz6Tg&#10;lwJsN7OHEgvtR/6ioYpGJAiHAhU0MXaFlKFuyGHIfEecvIvvHcYkeyN1j2OCu1Yu8/xFOrScFhrs&#10;aN9Qfa1+nILDyVxZfq6qIy5N+I6VPU/vVqnH+bRbg4g0xXv4v/2hFTzD35V0A+TmB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qXK8wgAAANoAAAAPAAAAAAAAAAAAAAAAAJ8C&#10;AABkcnMvZG93bnJldi54bWxQSwUGAAAAAAQABAD3AAAAjgMAAAAA&#10;">
                  <v:imagedata r:id="rId14" o:title=""/>
                  <v:path arrowok="t"/>
                </v:shape>
                <w10:wrap type="square" anchorx="margin"/>
              </v:group>
            </w:pict>
          </mc:Fallback>
        </mc:AlternateContent>
      </w:r>
      <w:r w:rsidR="009A6FED">
        <w:t>A</w:t>
      </w:r>
      <w:r w:rsidR="00C17B8F">
        <w:t xml:space="preserve">ll 12 stations are operational. </w:t>
      </w:r>
      <w:r w:rsidR="00CD68CD">
        <w:t xml:space="preserve">Table 1 identifies the start dates for monitoring activities at each station. </w:t>
      </w:r>
      <w:r w:rsidR="0035502C">
        <w:t xml:space="preserve">The </w:t>
      </w:r>
      <w:r w:rsidR="003C2E5E">
        <w:t xml:space="preserve">first set of </w:t>
      </w:r>
      <w:r w:rsidR="0035502C">
        <w:t xml:space="preserve">weekly </w:t>
      </w:r>
      <w:r w:rsidR="003C2E5E">
        <w:t>composite samples was collected and processed</w:t>
      </w:r>
      <w:r w:rsidR="00AC514E">
        <w:t xml:space="preserve"> </w:t>
      </w:r>
      <w:r w:rsidR="004735C9">
        <w:t xml:space="preserve">on April 11, </w:t>
      </w:r>
      <w:r w:rsidR="00AC514E">
        <w:t>in accordance with</w:t>
      </w:r>
      <w:r w:rsidR="00C3504B">
        <w:t xml:space="preserve"> </w:t>
      </w:r>
      <w:r w:rsidR="003C2E5E">
        <w:t>the project Quality Assurance Project Pl</w:t>
      </w:r>
      <w:r w:rsidR="00C3504B">
        <w:t>an, Version 1.0, Amendment 1</w:t>
      </w:r>
      <w:r w:rsidR="00CD68CD">
        <w:t>.</w:t>
      </w:r>
      <w:r w:rsidR="00C17B8F">
        <w:t xml:space="preserve"> </w:t>
      </w:r>
    </w:p>
    <w:p w:rsidR="00C17B8F" w:rsidRDefault="00C17B8F" w:rsidP="003C2E5E">
      <w:r>
        <w:t>Every 30 minutes, flow and sampling data are transmitted to Stone’s server. These data are checked periodically to assess whether the sampling program is working as intended.</w:t>
      </w:r>
      <w:r w:rsidRPr="009476BE">
        <w:rPr>
          <w:noProof/>
        </w:rPr>
        <w:t xml:space="preserve"> </w:t>
      </w:r>
      <w:r>
        <w:t>Figure 1 displays an example of flow d</w:t>
      </w:r>
      <w:r w:rsidR="00030936">
        <w:t>ata (top panel) at station JBT06</w:t>
      </w:r>
      <w:r>
        <w:t>, along with the time each sample aliquot was dispensed to the sample carboys (bottom panel).</w:t>
      </w:r>
      <w:r w:rsidR="00666DA4">
        <w:t xml:space="preserve"> Figure 2 displays flow data from the start of the monitoring period at JBT01. These data are considered representative of the pattern of flow observed across all the stations. </w:t>
      </w:r>
    </w:p>
    <w:p w:rsidR="00030936" w:rsidRPr="008944F6" w:rsidRDefault="00030936" w:rsidP="00030936">
      <w:r>
        <w:t xml:space="preserve">Flow monitoring and sample collection continues at all </w:t>
      </w:r>
      <w:r w:rsidR="001A4483">
        <w:t>12</w:t>
      </w:r>
      <w:r>
        <w:t xml:space="preserve"> stations. Flow-paced, composite samples are collected a</w:t>
      </w:r>
      <w:r w:rsidR="002F6A8A">
        <w:t xml:space="preserve">pproximately weekly. </w:t>
      </w:r>
      <w:r w:rsidR="00454F3F">
        <w:t xml:space="preserve">Through </w:t>
      </w:r>
      <w:r w:rsidR="0067151C">
        <w:t>September</w:t>
      </w:r>
      <w:r w:rsidR="002F6A8A">
        <w:t xml:space="preserve">, </w:t>
      </w:r>
      <w:r w:rsidR="00ED382D">
        <w:t>2</w:t>
      </w:r>
      <w:r w:rsidR="0067151C">
        <w:t>5</w:t>
      </w:r>
      <w:r>
        <w:t xml:space="preserve"> </w:t>
      </w:r>
      <w:r w:rsidR="002F6A8A">
        <w:t>sampling rounds</w:t>
      </w:r>
      <w:r>
        <w:t xml:space="preserve"> have been performed at the tile drain monitoring sites. Flow-pacing settings are adjusted at the start of each sampling round, based on recently measured flow rates and the weather forecast.  The goal is to produce </w:t>
      </w:r>
      <w:r w:rsidR="00B205D0">
        <w:t xml:space="preserve">a </w:t>
      </w:r>
      <w:r>
        <w:t>composite sample at each site</w:t>
      </w:r>
      <w:r w:rsidR="00B205D0">
        <w:t xml:space="preserve"> </w:t>
      </w:r>
      <w:r w:rsidR="001A4483">
        <w:t>of appropriate volume that is r</w:t>
      </w:r>
      <w:r w:rsidR="00B205D0">
        <w:t>epresent</w:t>
      </w:r>
      <w:r w:rsidR="001A4483">
        <w:t>ative of</w:t>
      </w:r>
      <w:r w:rsidR="00B205D0">
        <w:t xml:space="preserve"> that week’s flow conditions</w:t>
      </w:r>
      <w:r>
        <w:t xml:space="preserve">. Stone’s subcontractor, the Friends of Northern Lake Champlain, is performing the </w:t>
      </w:r>
      <w:r w:rsidR="002F6A8A">
        <w:t xml:space="preserve">majority of the </w:t>
      </w:r>
      <w:r>
        <w:t>sample processing.</w:t>
      </w:r>
      <w:r w:rsidRPr="008944F6">
        <w:t xml:space="preserve"> </w:t>
      </w:r>
      <w:r>
        <w:t xml:space="preserve">Various maintenance activities are performed </w:t>
      </w:r>
      <w:r>
        <w:lastRenderedPageBreak/>
        <w:t>on every sample collection date, including checking/changing instrument desiccant and removing vegetation shading solar panels.</w:t>
      </w:r>
    </w:p>
    <w:p w:rsidR="002F6A8A" w:rsidRDefault="002F6A8A" w:rsidP="00454F3F">
      <w:r>
        <w:t xml:space="preserve">Sampling activities remained generally successful through </w:t>
      </w:r>
      <w:r w:rsidR="0067151C">
        <w:t>September</w:t>
      </w:r>
      <w:r w:rsidR="00ED382D">
        <w:t xml:space="preserve">, although </w:t>
      </w:r>
      <w:r w:rsidR="00B70422">
        <w:t xml:space="preserve">JBT06, JBT07, JBT16, and JBT19 </w:t>
      </w:r>
      <w:r w:rsidR="00DA2BA0">
        <w:t>have been frequently dry</w:t>
      </w:r>
      <w:r w:rsidR="00B70422">
        <w:t>.</w:t>
      </w:r>
    </w:p>
    <w:p w:rsidR="00C17B8F" w:rsidRDefault="00577766" w:rsidP="003C2E5E">
      <w:r>
        <w:t xml:space="preserve">Composite samples collected at the tile drain monitoring stations are analyzed by the Vermont Agriculture and Environmental Laboratory for concentrations of total phosphorus (TP), total dissolved phosphorus (TDP), and total nitrogen (TN). </w:t>
      </w:r>
      <w:r w:rsidR="007960A3">
        <w:t>Beginning in August</w:t>
      </w:r>
      <w:r w:rsidR="007539BD">
        <w:t xml:space="preserve"> and continuing through September</w:t>
      </w:r>
      <w:r w:rsidR="007960A3">
        <w:t>, sample splits were collected for TN analysis on alternate weeks</w:t>
      </w:r>
      <w:r w:rsidR="00CC23EA">
        <w:t xml:space="preserve"> rather than weekly</w:t>
      </w:r>
      <w:r w:rsidR="007960A3">
        <w:t xml:space="preserve">. </w:t>
      </w:r>
      <w:r w:rsidR="009A6FED">
        <w:t xml:space="preserve">Table 2 presents </w:t>
      </w:r>
      <w:r w:rsidR="00030936">
        <w:t xml:space="preserve">these </w:t>
      </w:r>
      <w:r w:rsidR="00030936" w:rsidRPr="008039EE">
        <w:t xml:space="preserve">data for all analyses </w:t>
      </w:r>
      <w:r w:rsidRPr="008039EE">
        <w:t>clas</w:t>
      </w:r>
      <w:r w:rsidR="00030936" w:rsidRPr="008039EE">
        <w:t>sified as Approved</w:t>
      </w:r>
      <w:r w:rsidRPr="008039EE">
        <w:t>. Results are not yet available for samples col</w:t>
      </w:r>
      <w:r w:rsidR="003D1F46" w:rsidRPr="008039EE">
        <w:t xml:space="preserve">lected since </w:t>
      </w:r>
      <w:r w:rsidR="007539BD">
        <w:t>August 22</w:t>
      </w:r>
      <w:r w:rsidR="003D1F46" w:rsidRPr="008039EE">
        <w:t>, 2017.</w:t>
      </w:r>
    </w:p>
    <w:p w:rsidR="003D1F46" w:rsidRDefault="003D1F46" w:rsidP="003C2E5E">
      <w:r>
        <w:t xml:space="preserve">We </w:t>
      </w:r>
      <w:r w:rsidR="007539BD">
        <w:t xml:space="preserve">are </w:t>
      </w:r>
      <w:r>
        <w:t>in the process of developing a database to allow efficient extraction and summary of interval flow data and constituent concentrations and calculated loads.</w:t>
      </w:r>
    </w:p>
    <w:p w:rsidR="009476BE" w:rsidRDefault="009476BE" w:rsidP="009476BE">
      <w:pPr>
        <w:pStyle w:val="FigureCaptionTitle"/>
      </w:pPr>
      <w:r>
        <w:t xml:space="preserve">Table </w:t>
      </w:r>
      <w:r w:rsidR="00121F7D">
        <w:fldChar w:fldCharType="begin"/>
      </w:r>
      <w:r w:rsidR="00121F7D">
        <w:instrText xml:space="preserve"> SEQ Table \* ARABIC </w:instrText>
      </w:r>
      <w:r w:rsidR="00121F7D">
        <w:fldChar w:fldCharType="separate"/>
      </w:r>
      <w:r>
        <w:rPr>
          <w:noProof/>
        </w:rPr>
        <w:t>1</w:t>
      </w:r>
      <w:r w:rsidR="00121F7D">
        <w:rPr>
          <w:noProof/>
        </w:rPr>
        <w:fldChar w:fldCharType="end"/>
      </w:r>
      <w:r>
        <w:t>: Start dates for monitoring activities at each station</w:t>
      </w:r>
    </w:p>
    <w:tbl>
      <w:tblPr>
        <w:tblpPr w:leftFromText="180" w:rightFromText="180" w:vertAnchor="text" w:tblpY="1"/>
        <w:tblOverlap w:val="never"/>
        <w:tblW w:w="5130" w:type="dxa"/>
        <w:tblLayout w:type="fixed"/>
        <w:tblCellMar>
          <w:left w:w="115" w:type="dxa"/>
          <w:right w:w="115" w:type="dxa"/>
        </w:tblCellMar>
        <w:tblLook w:val="04A0" w:firstRow="1" w:lastRow="0" w:firstColumn="1" w:lastColumn="0" w:noHBand="0" w:noVBand="1"/>
      </w:tblPr>
      <w:tblGrid>
        <w:gridCol w:w="1650"/>
        <w:gridCol w:w="1650"/>
        <w:gridCol w:w="1830"/>
      </w:tblGrid>
      <w:tr w:rsidR="009476BE" w:rsidRPr="009A19F9" w:rsidTr="009476BE">
        <w:trPr>
          <w:trHeight w:val="585"/>
          <w:tblHeader/>
        </w:trPr>
        <w:tc>
          <w:tcPr>
            <w:tcW w:w="165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rsidRPr="009A19F9">
              <w:t>Station</w:t>
            </w:r>
          </w:p>
        </w:tc>
        <w:tc>
          <w:tcPr>
            <w:tcW w:w="1650" w:type="dxa"/>
            <w:tcBorders>
              <w:top w:val="single" w:sz="4" w:space="0" w:color="auto"/>
              <w:left w:val="nil"/>
              <w:bottom w:val="single" w:sz="4" w:space="0" w:color="auto"/>
              <w:right w:val="nil"/>
            </w:tcBorders>
            <w:shd w:val="clear" w:color="auto" w:fill="8A5213"/>
            <w:vAlign w:val="bottom"/>
          </w:tcPr>
          <w:p w:rsidR="009476BE" w:rsidRPr="009A19F9" w:rsidRDefault="009476BE" w:rsidP="009476BE">
            <w:pPr>
              <w:pStyle w:val="TableHeadLEFT"/>
            </w:pPr>
            <w:r w:rsidRPr="009A19F9">
              <w:t xml:space="preserve">Start </w:t>
            </w:r>
            <w:r>
              <w:t>flow monitoring</w:t>
            </w:r>
          </w:p>
        </w:tc>
        <w:tc>
          <w:tcPr>
            <w:tcW w:w="1830" w:type="dxa"/>
            <w:tcBorders>
              <w:top w:val="single" w:sz="4" w:space="0" w:color="auto"/>
              <w:left w:val="nil"/>
              <w:bottom w:val="single" w:sz="4" w:space="0" w:color="auto"/>
              <w:right w:val="nil"/>
            </w:tcBorders>
            <w:shd w:val="clear" w:color="auto" w:fill="8A5213"/>
            <w:vAlign w:val="bottom"/>
            <w:hideMark/>
          </w:tcPr>
          <w:p w:rsidR="009476BE" w:rsidRPr="009A19F9" w:rsidRDefault="009476BE" w:rsidP="009476BE">
            <w:pPr>
              <w:pStyle w:val="TableHeadLEFT"/>
            </w:pPr>
            <w:r>
              <w:t>Start autosampling</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JBT02</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3/23/17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hideMark/>
          </w:tcPr>
          <w:p w:rsidR="009476BE" w:rsidRPr="009476BE" w:rsidRDefault="009476BE" w:rsidP="009476BE">
            <w:pPr>
              <w:pStyle w:val="TableRowLEFT"/>
            </w:pPr>
            <w:r w:rsidRPr="009476BE">
              <w:t>JBT04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hideMark/>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JBT05</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4/20/17</w:t>
            </w:r>
          </w:p>
        </w:tc>
        <w:tc>
          <w:tcPr>
            <w:tcW w:w="1830" w:type="dxa"/>
            <w:tcBorders>
              <w:top w:val="single" w:sz="4" w:space="0" w:color="auto"/>
              <w:left w:val="nil"/>
              <w:bottom w:val="single" w:sz="4" w:space="0" w:color="auto"/>
              <w:right w:val="nil"/>
            </w:tcBorders>
            <w:shd w:val="clear" w:color="auto" w:fill="auto"/>
            <w:noWrap/>
          </w:tcPr>
          <w:p w:rsidR="009476BE" w:rsidRPr="009476BE" w:rsidRDefault="009476BE" w:rsidP="009476BE">
            <w:pPr>
              <w:pStyle w:val="TableRowLEFT"/>
            </w:pPr>
            <w:r w:rsidRPr="009476BE">
              <w:t>4/20/17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JBT07</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JBT11</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JBT13</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4/3/17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4/11/17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JBT14</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4/5/17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JBT16</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3/30/17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4/5/17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JBT18</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r w:rsidR="009476BE" w:rsidRPr="009A19F9" w:rsidTr="009476BE">
        <w:trPr>
          <w:trHeight w:val="219"/>
        </w:trPr>
        <w:tc>
          <w:tcPr>
            <w:tcW w:w="1650" w:type="dxa"/>
            <w:tcBorders>
              <w:top w:val="single" w:sz="4" w:space="0" w:color="auto"/>
              <w:bottom w:val="single" w:sz="4" w:space="0" w:color="auto"/>
            </w:tcBorders>
            <w:noWrap/>
          </w:tcPr>
          <w:p w:rsidR="009476BE" w:rsidRPr="009476BE" w:rsidRDefault="009476BE" w:rsidP="009476BE">
            <w:pPr>
              <w:pStyle w:val="TableRowLEFT"/>
            </w:pPr>
            <w:r w:rsidRPr="009476BE">
              <w:t>JBT19</w:t>
            </w:r>
          </w:p>
        </w:tc>
        <w:tc>
          <w:tcPr>
            <w:tcW w:w="1650" w:type="dxa"/>
            <w:tcBorders>
              <w:top w:val="single" w:sz="4" w:space="0" w:color="auto"/>
              <w:bottom w:val="single" w:sz="4" w:space="0" w:color="auto"/>
            </w:tcBorders>
          </w:tcPr>
          <w:p w:rsidR="009476BE" w:rsidRPr="009476BE" w:rsidRDefault="009476BE" w:rsidP="009476BE">
            <w:pPr>
              <w:pStyle w:val="TableRowLEFT"/>
            </w:pPr>
            <w:r w:rsidRPr="009476BE">
              <w:t>4/22/17</w:t>
            </w:r>
          </w:p>
        </w:tc>
        <w:tc>
          <w:tcPr>
            <w:tcW w:w="1830" w:type="dxa"/>
            <w:tcBorders>
              <w:top w:val="single" w:sz="4" w:space="0" w:color="auto"/>
              <w:left w:val="nil"/>
              <w:bottom w:val="single" w:sz="4" w:space="0" w:color="auto"/>
              <w:right w:val="nil"/>
            </w:tcBorders>
            <w:shd w:val="clear" w:color="auto" w:fill="auto"/>
            <w:noWrap/>
            <w:vAlign w:val="bottom"/>
          </w:tcPr>
          <w:p w:rsidR="009476BE" w:rsidRPr="009476BE" w:rsidRDefault="009476BE" w:rsidP="009476BE">
            <w:pPr>
              <w:pStyle w:val="TableRowLEFT"/>
            </w:pPr>
            <w:r w:rsidRPr="009476BE">
              <w:t>4/22/17</w:t>
            </w:r>
          </w:p>
        </w:tc>
      </w:tr>
    </w:tbl>
    <w:p w:rsidR="009476BE" w:rsidRDefault="009476BE" w:rsidP="009476BE">
      <w:pPr>
        <w:pStyle w:val="Caption"/>
        <w:keepNext/>
      </w:pPr>
    </w:p>
    <w:p w:rsidR="009476BE" w:rsidRDefault="009476BE" w:rsidP="009476BE"/>
    <w:p w:rsidR="009476BE" w:rsidRDefault="009476BE" w:rsidP="009476BE">
      <w:pPr>
        <w:pStyle w:val="Caption"/>
        <w:keepNext/>
      </w:pPr>
    </w:p>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Default="009476BE" w:rsidP="009476BE"/>
    <w:p w:rsidR="009476BE" w:rsidRPr="00EC5E9D" w:rsidRDefault="009476BE" w:rsidP="00EC5E9D"/>
    <w:p w:rsidR="00EC5E9D" w:rsidRDefault="00EC5E9D" w:rsidP="00EC5E9D"/>
    <w:p w:rsidR="003D1F46" w:rsidRDefault="003D1F46">
      <w:pPr>
        <w:spacing w:after="160"/>
        <w:rPr>
          <w:rFonts w:ascii="Humnst777 BT" w:hAnsi="Humnst777 BT"/>
          <w:i/>
          <w:iCs/>
          <w:sz w:val="20"/>
          <w:szCs w:val="18"/>
        </w:rPr>
      </w:pPr>
      <w:r>
        <w:br w:type="page"/>
      </w:r>
    </w:p>
    <w:p w:rsidR="009476BE" w:rsidRPr="001740E3" w:rsidRDefault="009476BE" w:rsidP="003D1F46">
      <w:pPr>
        <w:pStyle w:val="TableCaption-TitleandReferenceNumber"/>
        <w:rPr>
          <w:sz w:val="18"/>
        </w:rPr>
      </w:pPr>
      <w:r w:rsidRPr="001740E3">
        <w:rPr>
          <w:sz w:val="18"/>
        </w:rPr>
        <w:lastRenderedPageBreak/>
        <w:t xml:space="preserve">Table </w:t>
      </w:r>
      <w:r w:rsidR="00121F7D" w:rsidRPr="001740E3">
        <w:rPr>
          <w:sz w:val="18"/>
        </w:rPr>
        <w:fldChar w:fldCharType="begin"/>
      </w:r>
      <w:r w:rsidR="00121F7D" w:rsidRPr="001740E3">
        <w:rPr>
          <w:sz w:val="18"/>
        </w:rPr>
        <w:instrText xml:space="preserve"> SEQ Table \* ARABIC </w:instrText>
      </w:r>
      <w:r w:rsidR="00121F7D" w:rsidRPr="001740E3">
        <w:rPr>
          <w:sz w:val="18"/>
        </w:rPr>
        <w:fldChar w:fldCharType="separate"/>
      </w:r>
      <w:r w:rsidRPr="001740E3">
        <w:rPr>
          <w:noProof/>
          <w:sz w:val="18"/>
        </w:rPr>
        <w:t>2</w:t>
      </w:r>
      <w:r w:rsidR="00121F7D" w:rsidRPr="001740E3">
        <w:rPr>
          <w:noProof/>
          <w:sz w:val="18"/>
        </w:rPr>
        <w:fldChar w:fldCharType="end"/>
      </w:r>
      <w:r w:rsidRPr="001740E3">
        <w:rPr>
          <w:sz w:val="18"/>
        </w:rPr>
        <w:t xml:space="preserve">: </w:t>
      </w:r>
      <w:r w:rsidR="00EC5E9D" w:rsidRPr="001740E3">
        <w:rPr>
          <w:sz w:val="18"/>
        </w:rPr>
        <w:t xml:space="preserve">TP, TDP, </w:t>
      </w:r>
      <w:r w:rsidR="003D1F46" w:rsidRPr="001740E3">
        <w:rPr>
          <w:sz w:val="18"/>
        </w:rPr>
        <w:t xml:space="preserve">and TN concentrations in </w:t>
      </w:r>
      <w:r w:rsidR="00EC5E9D" w:rsidRPr="001740E3">
        <w:rPr>
          <w:sz w:val="18"/>
        </w:rPr>
        <w:t>composite</w:t>
      </w:r>
      <w:r w:rsidR="003D1F46" w:rsidRPr="001740E3">
        <w:rPr>
          <w:sz w:val="18"/>
        </w:rPr>
        <w:t xml:space="preserve"> </w:t>
      </w:r>
      <w:r w:rsidR="00EC5E9D" w:rsidRPr="001740E3">
        <w:rPr>
          <w:sz w:val="18"/>
        </w:rPr>
        <w:t xml:space="preserve">samples collected </w:t>
      </w:r>
      <w:r w:rsidR="003D1F46" w:rsidRPr="001740E3">
        <w:rPr>
          <w:sz w:val="18"/>
        </w:rPr>
        <w:t xml:space="preserve">through </w:t>
      </w:r>
      <w:r w:rsidR="001740E3" w:rsidRPr="001740E3">
        <w:rPr>
          <w:sz w:val="18"/>
        </w:rPr>
        <w:t>Sept. 19</w:t>
      </w:r>
      <w:r w:rsidR="003D1F46" w:rsidRPr="001740E3">
        <w:rPr>
          <w:sz w:val="18"/>
        </w:rPr>
        <w:t>,</w:t>
      </w:r>
      <w:r w:rsidR="00EC5E9D" w:rsidRPr="001740E3">
        <w:rPr>
          <w:sz w:val="18"/>
        </w:rPr>
        <w:t xml:space="preserve"> 2017</w:t>
      </w:r>
    </w:p>
    <w:tbl>
      <w:tblPr>
        <w:tblStyle w:val="TableGrid"/>
        <w:tblW w:w="0" w:type="auto"/>
        <w:jc w:val="center"/>
        <w:tblLook w:val="04A0" w:firstRow="1" w:lastRow="0" w:firstColumn="1" w:lastColumn="0" w:noHBand="0" w:noVBand="1"/>
      </w:tblPr>
      <w:tblGrid>
        <w:gridCol w:w="960"/>
        <w:gridCol w:w="1420"/>
        <w:gridCol w:w="1164"/>
        <w:gridCol w:w="960"/>
        <w:gridCol w:w="1100"/>
        <w:gridCol w:w="1051"/>
      </w:tblGrid>
      <w:tr w:rsidR="00450692" w:rsidRPr="00121F7D" w:rsidTr="001740E3">
        <w:trPr>
          <w:trHeight w:val="290"/>
          <w:jc w:val="center"/>
        </w:trPr>
        <w:tc>
          <w:tcPr>
            <w:tcW w:w="960" w:type="dxa"/>
            <w:shd w:val="clear" w:color="auto" w:fill="8A5213"/>
            <w:noWrap/>
            <w:hideMark/>
          </w:tcPr>
          <w:p w:rsidR="00450692" w:rsidRPr="00121F7D" w:rsidRDefault="00450692" w:rsidP="00450692">
            <w:pPr>
              <w:pStyle w:val="TableHeadCENTERED"/>
              <w:rPr>
                <w:sz w:val="18"/>
                <w:szCs w:val="18"/>
              </w:rPr>
            </w:pPr>
            <w:r w:rsidRPr="00121F7D">
              <w:rPr>
                <w:sz w:val="18"/>
                <w:szCs w:val="18"/>
              </w:rPr>
              <w:t>Station</w:t>
            </w:r>
          </w:p>
        </w:tc>
        <w:tc>
          <w:tcPr>
            <w:tcW w:w="1420" w:type="dxa"/>
            <w:shd w:val="clear" w:color="auto" w:fill="8A5213"/>
            <w:noWrap/>
            <w:hideMark/>
          </w:tcPr>
          <w:p w:rsidR="00450692" w:rsidRPr="00121F7D" w:rsidRDefault="00450692" w:rsidP="00450692">
            <w:pPr>
              <w:pStyle w:val="TableHeadCENTERED"/>
              <w:rPr>
                <w:sz w:val="18"/>
                <w:szCs w:val="18"/>
              </w:rPr>
            </w:pPr>
            <w:r w:rsidRPr="00121F7D">
              <w:rPr>
                <w:sz w:val="18"/>
                <w:szCs w:val="18"/>
              </w:rPr>
              <w:t>Sampling date</w:t>
            </w:r>
          </w:p>
        </w:tc>
        <w:tc>
          <w:tcPr>
            <w:tcW w:w="1164" w:type="dxa"/>
            <w:shd w:val="clear" w:color="auto" w:fill="8A5213"/>
            <w:noWrap/>
            <w:hideMark/>
          </w:tcPr>
          <w:p w:rsidR="00450692" w:rsidRPr="00121F7D" w:rsidRDefault="00450692" w:rsidP="00450692">
            <w:pPr>
              <w:pStyle w:val="TableHeadCENTERED"/>
              <w:rPr>
                <w:sz w:val="18"/>
                <w:szCs w:val="18"/>
              </w:rPr>
            </w:pPr>
            <w:r w:rsidRPr="00121F7D">
              <w:rPr>
                <w:sz w:val="18"/>
                <w:szCs w:val="18"/>
              </w:rPr>
              <w:t>Carboy</w:t>
            </w:r>
          </w:p>
        </w:tc>
        <w:tc>
          <w:tcPr>
            <w:tcW w:w="960" w:type="dxa"/>
            <w:shd w:val="clear" w:color="auto" w:fill="8A5213"/>
            <w:noWrap/>
            <w:hideMark/>
          </w:tcPr>
          <w:p w:rsidR="00450692" w:rsidRPr="00121F7D" w:rsidRDefault="00450692" w:rsidP="00450692">
            <w:pPr>
              <w:pStyle w:val="TableHeadCENTERED"/>
              <w:rPr>
                <w:sz w:val="18"/>
                <w:szCs w:val="18"/>
              </w:rPr>
            </w:pPr>
            <w:r w:rsidRPr="00121F7D">
              <w:rPr>
                <w:sz w:val="18"/>
                <w:szCs w:val="18"/>
              </w:rPr>
              <w:t>TP (µg/L)</w:t>
            </w:r>
          </w:p>
        </w:tc>
        <w:tc>
          <w:tcPr>
            <w:tcW w:w="1100" w:type="dxa"/>
            <w:shd w:val="clear" w:color="auto" w:fill="8A5213"/>
            <w:noWrap/>
            <w:hideMark/>
          </w:tcPr>
          <w:p w:rsidR="00450692" w:rsidRPr="00121F7D" w:rsidRDefault="00450692" w:rsidP="00450692">
            <w:pPr>
              <w:pStyle w:val="TableHeadCENTERED"/>
              <w:rPr>
                <w:sz w:val="18"/>
                <w:szCs w:val="18"/>
              </w:rPr>
            </w:pPr>
            <w:r w:rsidRPr="00121F7D">
              <w:rPr>
                <w:sz w:val="18"/>
                <w:szCs w:val="18"/>
              </w:rPr>
              <w:t>TDP (µg/L)</w:t>
            </w:r>
          </w:p>
        </w:tc>
        <w:tc>
          <w:tcPr>
            <w:tcW w:w="1051" w:type="dxa"/>
            <w:shd w:val="clear" w:color="auto" w:fill="8A5213"/>
            <w:noWrap/>
            <w:hideMark/>
          </w:tcPr>
          <w:p w:rsidR="00450692" w:rsidRPr="00121F7D" w:rsidRDefault="001A4483" w:rsidP="001A4483">
            <w:pPr>
              <w:pStyle w:val="TableHeadCENTERED"/>
              <w:rPr>
                <w:sz w:val="18"/>
                <w:szCs w:val="18"/>
              </w:rPr>
            </w:pPr>
            <w:r w:rsidRPr="00121F7D">
              <w:rPr>
                <w:sz w:val="18"/>
                <w:szCs w:val="18"/>
              </w:rPr>
              <w:t xml:space="preserve">TN </w:t>
            </w:r>
            <w:r w:rsidR="00450692" w:rsidRPr="00121F7D">
              <w:rPr>
                <w:sz w:val="18"/>
                <w:szCs w:val="18"/>
              </w:rPr>
              <w:t>(mg/L)</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4/11/2017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491</w:t>
            </w:r>
          </w:p>
        </w:tc>
        <w:tc>
          <w:tcPr>
            <w:tcW w:w="1100" w:type="dxa"/>
            <w:noWrap/>
            <w:hideMark/>
          </w:tcPr>
          <w:p w:rsidR="00450692" w:rsidRPr="001740E3" w:rsidRDefault="00450692" w:rsidP="00450692">
            <w:pPr>
              <w:pStyle w:val="TableRowRIGHT"/>
              <w:rPr>
                <w:sz w:val="16"/>
                <w:szCs w:val="16"/>
              </w:rPr>
            </w:pPr>
            <w:r w:rsidRPr="001740E3">
              <w:rPr>
                <w:sz w:val="16"/>
                <w:szCs w:val="16"/>
              </w:rPr>
              <w:t>258</w:t>
            </w:r>
          </w:p>
        </w:tc>
        <w:tc>
          <w:tcPr>
            <w:tcW w:w="1051" w:type="dxa"/>
            <w:noWrap/>
            <w:hideMark/>
          </w:tcPr>
          <w:p w:rsidR="00450692" w:rsidRPr="001740E3" w:rsidRDefault="00450692" w:rsidP="00450692">
            <w:pPr>
              <w:pStyle w:val="TableRowRIGHT"/>
              <w:rPr>
                <w:sz w:val="16"/>
                <w:szCs w:val="16"/>
              </w:rPr>
            </w:pPr>
            <w:r w:rsidRPr="001740E3">
              <w:rPr>
                <w:sz w:val="16"/>
                <w:szCs w:val="16"/>
              </w:rPr>
              <w:t>4.81</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4/18/2017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55.1</w:t>
            </w:r>
          </w:p>
        </w:tc>
        <w:tc>
          <w:tcPr>
            <w:tcW w:w="1100" w:type="dxa"/>
            <w:noWrap/>
            <w:hideMark/>
          </w:tcPr>
          <w:p w:rsidR="00450692" w:rsidRPr="001740E3" w:rsidRDefault="00450692" w:rsidP="00450692">
            <w:pPr>
              <w:pStyle w:val="TableRowRIGHT"/>
              <w:rPr>
                <w:sz w:val="16"/>
                <w:szCs w:val="16"/>
              </w:rPr>
            </w:pPr>
            <w:r w:rsidRPr="001740E3">
              <w:rPr>
                <w:sz w:val="16"/>
                <w:szCs w:val="16"/>
              </w:rPr>
              <w:t>21.1</w:t>
            </w:r>
          </w:p>
        </w:tc>
        <w:tc>
          <w:tcPr>
            <w:tcW w:w="1051" w:type="dxa"/>
            <w:noWrap/>
            <w:hideMark/>
          </w:tcPr>
          <w:p w:rsidR="00450692" w:rsidRPr="001740E3" w:rsidRDefault="00450692" w:rsidP="00450692">
            <w:pPr>
              <w:pStyle w:val="TableRowRIGHT"/>
              <w:rPr>
                <w:sz w:val="16"/>
                <w:szCs w:val="16"/>
              </w:rPr>
            </w:pPr>
            <w:r w:rsidRPr="001740E3">
              <w:rPr>
                <w:sz w:val="16"/>
                <w:szCs w:val="16"/>
              </w:rPr>
              <w:t>4.77</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4/25/2017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77.3</w:t>
            </w:r>
          </w:p>
        </w:tc>
        <w:tc>
          <w:tcPr>
            <w:tcW w:w="1100" w:type="dxa"/>
            <w:noWrap/>
            <w:hideMark/>
          </w:tcPr>
          <w:p w:rsidR="00450692" w:rsidRPr="001740E3" w:rsidRDefault="00450692" w:rsidP="00450692">
            <w:pPr>
              <w:pStyle w:val="TableRowRIGHT"/>
              <w:rPr>
                <w:sz w:val="16"/>
                <w:szCs w:val="16"/>
              </w:rPr>
            </w:pPr>
            <w:r w:rsidRPr="001740E3">
              <w:rPr>
                <w:sz w:val="16"/>
                <w:szCs w:val="16"/>
              </w:rPr>
              <w:t>17.6</w:t>
            </w:r>
          </w:p>
        </w:tc>
        <w:tc>
          <w:tcPr>
            <w:tcW w:w="1051" w:type="dxa"/>
            <w:noWrap/>
            <w:hideMark/>
          </w:tcPr>
          <w:p w:rsidR="00450692" w:rsidRPr="001740E3" w:rsidRDefault="00450692" w:rsidP="00450692">
            <w:pPr>
              <w:pStyle w:val="TableRowRIGHT"/>
              <w:rPr>
                <w:sz w:val="16"/>
                <w:szCs w:val="16"/>
              </w:rPr>
            </w:pPr>
            <w:r w:rsidRPr="001740E3">
              <w:rPr>
                <w:sz w:val="16"/>
                <w:szCs w:val="16"/>
              </w:rPr>
              <w:t>5.24</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333</w:t>
            </w:r>
          </w:p>
        </w:tc>
        <w:tc>
          <w:tcPr>
            <w:tcW w:w="1100" w:type="dxa"/>
            <w:noWrap/>
            <w:hideMark/>
          </w:tcPr>
          <w:p w:rsidR="00450692" w:rsidRPr="001740E3" w:rsidRDefault="00450692" w:rsidP="00450692">
            <w:pPr>
              <w:pStyle w:val="TableRowRIGHT"/>
              <w:rPr>
                <w:sz w:val="16"/>
                <w:szCs w:val="16"/>
              </w:rPr>
            </w:pPr>
            <w:r w:rsidRPr="001740E3">
              <w:rPr>
                <w:sz w:val="16"/>
                <w:szCs w:val="16"/>
              </w:rPr>
              <w:t>81.2</w:t>
            </w:r>
          </w:p>
        </w:tc>
        <w:tc>
          <w:tcPr>
            <w:tcW w:w="1051" w:type="dxa"/>
            <w:noWrap/>
            <w:hideMark/>
          </w:tcPr>
          <w:p w:rsidR="00450692" w:rsidRPr="001740E3" w:rsidRDefault="00450692" w:rsidP="00450692">
            <w:pPr>
              <w:pStyle w:val="TableRowRIGHT"/>
              <w:rPr>
                <w:sz w:val="16"/>
                <w:szCs w:val="16"/>
              </w:rPr>
            </w:pPr>
            <w:r w:rsidRPr="001740E3">
              <w:rPr>
                <w:sz w:val="16"/>
                <w:szCs w:val="16"/>
              </w:rPr>
              <w:t>5.63</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208</w:t>
            </w:r>
          </w:p>
        </w:tc>
        <w:tc>
          <w:tcPr>
            <w:tcW w:w="1100" w:type="dxa"/>
            <w:noWrap/>
            <w:hideMark/>
          </w:tcPr>
          <w:p w:rsidR="00450692" w:rsidRPr="001740E3" w:rsidRDefault="00450692" w:rsidP="00450692">
            <w:pPr>
              <w:pStyle w:val="TableRowRIGHT"/>
              <w:rPr>
                <w:sz w:val="16"/>
                <w:szCs w:val="16"/>
              </w:rPr>
            </w:pPr>
            <w:r w:rsidRPr="001740E3">
              <w:rPr>
                <w:sz w:val="16"/>
                <w:szCs w:val="16"/>
              </w:rPr>
              <w:t>44.5</w:t>
            </w:r>
          </w:p>
        </w:tc>
        <w:tc>
          <w:tcPr>
            <w:tcW w:w="1051" w:type="dxa"/>
            <w:noWrap/>
            <w:hideMark/>
          </w:tcPr>
          <w:p w:rsidR="00450692" w:rsidRPr="001740E3" w:rsidRDefault="00450692" w:rsidP="00450692">
            <w:pPr>
              <w:pStyle w:val="TableRowRIGHT"/>
              <w:rPr>
                <w:sz w:val="16"/>
                <w:szCs w:val="16"/>
              </w:rPr>
            </w:pPr>
            <w:r w:rsidRPr="001740E3">
              <w:rPr>
                <w:sz w:val="16"/>
                <w:szCs w:val="16"/>
              </w:rPr>
              <w:t>5.29</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236</w:t>
            </w:r>
          </w:p>
        </w:tc>
        <w:tc>
          <w:tcPr>
            <w:tcW w:w="1100" w:type="dxa"/>
            <w:noWrap/>
            <w:hideMark/>
          </w:tcPr>
          <w:p w:rsidR="00450692" w:rsidRPr="001740E3" w:rsidRDefault="00450692" w:rsidP="00450692">
            <w:pPr>
              <w:pStyle w:val="TableRowRIGHT"/>
              <w:rPr>
                <w:sz w:val="16"/>
                <w:szCs w:val="16"/>
              </w:rPr>
            </w:pPr>
            <w:r w:rsidRPr="001740E3">
              <w:rPr>
                <w:sz w:val="16"/>
                <w:szCs w:val="16"/>
              </w:rPr>
              <w:t>40.8</w:t>
            </w:r>
          </w:p>
        </w:tc>
        <w:tc>
          <w:tcPr>
            <w:tcW w:w="1051" w:type="dxa"/>
            <w:noWrap/>
            <w:hideMark/>
          </w:tcPr>
          <w:p w:rsidR="00450692" w:rsidRPr="001740E3" w:rsidRDefault="00450692" w:rsidP="00450692">
            <w:pPr>
              <w:pStyle w:val="TableRowRIGHT"/>
              <w:rPr>
                <w:sz w:val="16"/>
                <w:szCs w:val="16"/>
              </w:rPr>
            </w:pPr>
            <w:r w:rsidRPr="001740E3">
              <w:rPr>
                <w:sz w:val="16"/>
                <w:szCs w:val="16"/>
              </w:rPr>
              <w:t>5.17</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5/16/2017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26.7</w:t>
            </w:r>
          </w:p>
        </w:tc>
        <w:tc>
          <w:tcPr>
            <w:tcW w:w="1100" w:type="dxa"/>
            <w:noWrap/>
            <w:hideMark/>
          </w:tcPr>
          <w:p w:rsidR="00450692" w:rsidRPr="001740E3" w:rsidRDefault="00450692" w:rsidP="00450692">
            <w:pPr>
              <w:pStyle w:val="TableRowRIGHT"/>
              <w:rPr>
                <w:sz w:val="16"/>
                <w:szCs w:val="16"/>
              </w:rPr>
            </w:pPr>
            <w:r w:rsidRPr="001740E3">
              <w:rPr>
                <w:sz w:val="16"/>
                <w:szCs w:val="16"/>
              </w:rPr>
              <w:t>15.4</w:t>
            </w:r>
          </w:p>
        </w:tc>
        <w:tc>
          <w:tcPr>
            <w:tcW w:w="1051" w:type="dxa"/>
            <w:noWrap/>
            <w:hideMark/>
          </w:tcPr>
          <w:p w:rsidR="00450692" w:rsidRPr="001740E3" w:rsidRDefault="00450692" w:rsidP="00450692">
            <w:pPr>
              <w:pStyle w:val="TableRowRIGHT"/>
              <w:rPr>
                <w:sz w:val="16"/>
                <w:szCs w:val="16"/>
              </w:rPr>
            </w:pPr>
            <w:r w:rsidRPr="001740E3">
              <w:rPr>
                <w:sz w:val="16"/>
                <w:szCs w:val="16"/>
              </w:rPr>
              <w:t>4.96</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5/23/2017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127</w:t>
            </w:r>
          </w:p>
        </w:tc>
        <w:tc>
          <w:tcPr>
            <w:tcW w:w="1100" w:type="dxa"/>
            <w:noWrap/>
            <w:hideMark/>
          </w:tcPr>
          <w:p w:rsidR="00450692" w:rsidRPr="001740E3" w:rsidRDefault="00450692" w:rsidP="00450692">
            <w:pPr>
              <w:pStyle w:val="TableRowRIGHT"/>
              <w:rPr>
                <w:sz w:val="16"/>
                <w:szCs w:val="16"/>
              </w:rPr>
            </w:pPr>
            <w:r w:rsidRPr="001740E3">
              <w:rPr>
                <w:sz w:val="16"/>
                <w:szCs w:val="16"/>
              </w:rPr>
              <w:t>26.7</w:t>
            </w:r>
          </w:p>
        </w:tc>
        <w:tc>
          <w:tcPr>
            <w:tcW w:w="1051" w:type="dxa"/>
            <w:noWrap/>
            <w:hideMark/>
          </w:tcPr>
          <w:p w:rsidR="00450692" w:rsidRPr="001740E3" w:rsidRDefault="00450692" w:rsidP="00450692">
            <w:pPr>
              <w:pStyle w:val="TableRowRIGHT"/>
              <w:rPr>
                <w:sz w:val="16"/>
                <w:szCs w:val="16"/>
              </w:rPr>
            </w:pPr>
            <w:r w:rsidRPr="001740E3">
              <w:rPr>
                <w:sz w:val="16"/>
                <w:szCs w:val="16"/>
              </w:rPr>
              <w:t>5.27</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5/30/2017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19.3</w:t>
            </w:r>
          </w:p>
        </w:tc>
        <w:tc>
          <w:tcPr>
            <w:tcW w:w="1100" w:type="dxa"/>
            <w:noWrap/>
            <w:hideMark/>
          </w:tcPr>
          <w:p w:rsidR="00450692" w:rsidRPr="001740E3" w:rsidRDefault="00450692" w:rsidP="00450692">
            <w:pPr>
              <w:pStyle w:val="TableRowRIGHT"/>
              <w:rPr>
                <w:sz w:val="16"/>
                <w:szCs w:val="16"/>
              </w:rPr>
            </w:pPr>
            <w:r w:rsidRPr="001740E3">
              <w:rPr>
                <w:sz w:val="16"/>
                <w:szCs w:val="16"/>
              </w:rPr>
              <w:t>13</w:t>
            </w:r>
          </w:p>
        </w:tc>
        <w:tc>
          <w:tcPr>
            <w:tcW w:w="1051" w:type="dxa"/>
            <w:noWrap/>
            <w:hideMark/>
          </w:tcPr>
          <w:p w:rsidR="00450692" w:rsidRPr="001740E3" w:rsidRDefault="00450692" w:rsidP="00450692">
            <w:pPr>
              <w:pStyle w:val="TableRowRIGHT"/>
              <w:rPr>
                <w:sz w:val="16"/>
                <w:szCs w:val="16"/>
              </w:rPr>
            </w:pPr>
            <w:r w:rsidRPr="001740E3">
              <w:rPr>
                <w:sz w:val="16"/>
                <w:szCs w:val="16"/>
              </w:rPr>
              <w:t>5.13</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23.5</w:t>
            </w:r>
          </w:p>
        </w:tc>
        <w:tc>
          <w:tcPr>
            <w:tcW w:w="1100" w:type="dxa"/>
            <w:noWrap/>
            <w:hideMark/>
          </w:tcPr>
          <w:p w:rsidR="00450692" w:rsidRPr="001740E3" w:rsidRDefault="00450692" w:rsidP="00450692">
            <w:pPr>
              <w:pStyle w:val="TableRowRIGHT"/>
              <w:rPr>
                <w:sz w:val="16"/>
                <w:szCs w:val="16"/>
              </w:rPr>
            </w:pPr>
            <w:r w:rsidRPr="001740E3">
              <w:rPr>
                <w:sz w:val="16"/>
                <w:szCs w:val="16"/>
              </w:rPr>
              <w:t>7.6</w:t>
            </w:r>
          </w:p>
        </w:tc>
        <w:tc>
          <w:tcPr>
            <w:tcW w:w="1051" w:type="dxa"/>
            <w:noWrap/>
            <w:hideMark/>
          </w:tcPr>
          <w:p w:rsidR="00450692" w:rsidRPr="001740E3" w:rsidRDefault="00450692" w:rsidP="00450692">
            <w:pPr>
              <w:pStyle w:val="TableRowRIGHT"/>
              <w:rPr>
                <w:sz w:val="16"/>
                <w:szCs w:val="16"/>
              </w:rPr>
            </w:pPr>
            <w:r w:rsidRPr="001740E3">
              <w:rPr>
                <w:sz w:val="16"/>
                <w:szCs w:val="16"/>
              </w:rPr>
              <w:t>5.32</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6/13/2017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23.9</w:t>
            </w:r>
          </w:p>
        </w:tc>
        <w:tc>
          <w:tcPr>
            <w:tcW w:w="1100" w:type="dxa"/>
            <w:noWrap/>
            <w:hideMark/>
          </w:tcPr>
          <w:p w:rsidR="00450692" w:rsidRPr="001740E3" w:rsidRDefault="00450692" w:rsidP="00450692">
            <w:pPr>
              <w:pStyle w:val="TableRowRIGHT"/>
              <w:rPr>
                <w:sz w:val="16"/>
                <w:szCs w:val="16"/>
              </w:rPr>
            </w:pPr>
            <w:r w:rsidRPr="001740E3">
              <w:rPr>
                <w:sz w:val="16"/>
                <w:szCs w:val="16"/>
              </w:rPr>
              <w:t>13.9</w:t>
            </w:r>
          </w:p>
        </w:tc>
        <w:tc>
          <w:tcPr>
            <w:tcW w:w="1051" w:type="dxa"/>
            <w:noWrap/>
            <w:hideMark/>
          </w:tcPr>
          <w:p w:rsidR="00450692" w:rsidRPr="001740E3" w:rsidRDefault="00450692" w:rsidP="00450692">
            <w:pPr>
              <w:pStyle w:val="TableRowRIGHT"/>
              <w:rPr>
                <w:sz w:val="16"/>
                <w:szCs w:val="16"/>
              </w:rPr>
            </w:pPr>
            <w:r w:rsidRPr="001740E3">
              <w:rPr>
                <w:sz w:val="16"/>
                <w:szCs w:val="16"/>
              </w:rPr>
              <w:t>5.29</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28.6</w:t>
            </w:r>
          </w:p>
        </w:tc>
        <w:tc>
          <w:tcPr>
            <w:tcW w:w="1100" w:type="dxa"/>
            <w:noWrap/>
            <w:hideMark/>
          </w:tcPr>
          <w:p w:rsidR="00450692" w:rsidRPr="001740E3" w:rsidRDefault="00450692" w:rsidP="00450692">
            <w:pPr>
              <w:pStyle w:val="TableRowRIGHT"/>
              <w:rPr>
                <w:sz w:val="16"/>
                <w:szCs w:val="16"/>
              </w:rPr>
            </w:pPr>
            <w:r w:rsidRPr="001740E3">
              <w:rPr>
                <w:sz w:val="16"/>
                <w:szCs w:val="16"/>
              </w:rPr>
              <w:t>16.1</w:t>
            </w:r>
          </w:p>
        </w:tc>
        <w:tc>
          <w:tcPr>
            <w:tcW w:w="1051" w:type="dxa"/>
            <w:noWrap/>
            <w:hideMark/>
          </w:tcPr>
          <w:p w:rsidR="00450692" w:rsidRPr="001740E3" w:rsidRDefault="00450692" w:rsidP="00450692">
            <w:pPr>
              <w:pStyle w:val="TableRowRIGHT"/>
              <w:rPr>
                <w:sz w:val="16"/>
                <w:szCs w:val="16"/>
              </w:rPr>
            </w:pPr>
            <w:r w:rsidRPr="001740E3">
              <w:rPr>
                <w:sz w:val="16"/>
                <w:szCs w:val="16"/>
              </w:rPr>
              <w:t>6.48</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108</w:t>
            </w:r>
          </w:p>
        </w:tc>
        <w:tc>
          <w:tcPr>
            <w:tcW w:w="1100" w:type="dxa"/>
            <w:noWrap/>
            <w:hideMark/>
          </w:tcPr>
          <w:p w:rsidR="00450692" w:rsidRPr="001740E3" w:rsidRDefault="00450692" w:rsidP="00450692">
            <w:pPr>
              <w:pStyle w:val="TableRowRIGHT"/>
              <w:rPr>
                <w:sz w:val="16"/>
                <w:szCs w:val="16"/>
              </w:rPr>
            </w:pPr>
            <w:r w:rsidRPr="001740E3">
              <w:rPr>
                <w:sz w:val="16"/>
                <w:szCs w:val="16"/>
              </w:rPr>
              <w:t>64.4</w:t>
            </w:r>
          </w:p>
        </w:tc>
        <w:tc>
          <w:tcPr>
            <w:tcW w:w="1051" w:type="dxa"/>
            <w:noWrap/>
            <w:hideMark/>
          </w:tcPr>
          <w:p w:rsidR="00450692" w:rsidRPr="001740E3" w:rsidRDefault="00450692" w:rsidP="00450692">
            <w:pPr>
              <w:pStyle w:val="TableRowRIGHT"/>
              <w:rPr>
                <w:sz w:val="16"/>
                <w:szCs w:val="16"/>
              </w:rPr>
            </w:pPr>
            <w:r w:rsidRPr="001740E3">
              <w:rPr>
                <w:sz w:val="16"/>
                <w:szCs w:val="16"/>
              </w:rPr>
              <w:t>22.19</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111</w:t>
            </w:r>
          </w:p>
        </w:tc>
        <w:tc>
          <w:tcPr>
            <w:tcW w:w="1100" w:type="dxa"/>
            <w:noWrap/>
            <w:hideMark/>
          </w:tcPr>
          <w:p w:rsidR="00450692" w:rsidRPr="001740E3" w:rsidRDefault="00450692" w:rsidP="00450692">
            <w:pPr>
              <w:pStyle w:val="TableRowRIGHT"/>
              <w:rPr>
                <w:sz w:val="16"/>
                <w:szCs w:val="16"/>
              </w:rPr>
            </w:pPr>
            <w:r w:rsidRPr="001740E3">
              <w:rPr>
                <w:sz w:val="16"/>
                <w:szCs w:val="16"/>
              </w:rPr>
              <w:t>72.2</w:t>
            </w:r>
          </w:p>
        </w:tc>
        <w:tc>
          <w:tcPr>
            <w:tcW w:w="1051" w:type="dxa"/>
            <w:noWrap/>
            <w:hideMark/>
          </w:tcPr>
          <w:p w:rsidR="00450692" w:rsidRPr="001740E3" w:rsidRDefault="00450692" w:rsidP="00450692">
            <w:pPr>
              <w:pStyle w:val="TableRowRIGHT"/>
              <w:rPr>
                <w:sz w:val="16"/>
                <w:szCs w:val="16"/>
              </w:rPr>
            </w:pPr>
            <w:r w:rsidRPr="001740E3">
              <w:rPr>
                <w:sz w:val="16"/>
                <w:szCs w:val="16"/>
              </w:rPr>
              <w:t>15.57</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63.8</w:t>
            </w:r>
          </w:p>
        </w:tc>
        <w:tc>
          <w:tcPr>
            <w:tcW w:w="1100" w:type="dxa"/>
            <w:noWrap/>
            <w:hideMark/>
          </w:tcPr>
          <w:p w:rsidR="00450692" w:rsidRPr="001740E3" w:rsidRDefault="00450692" w:rsidP="00450692">
            <w:pPr>
              <w:pStyle w:val="TableRowRIGHT"/>
              <w:rPr>
                <w:sz w:val="16"/>
                <w:szCs w:val="16"/>
              </w:rPr>
            </w:pPr>
            <w:r w:rsidRPr="001740E3">
              <w:rPr>
                <w:sz w:val="16"/>
                <w:szCs w:val="16"/>
              </w:rPr>
              <w:t>44.1</w:t>
            </w:r>
          </w:p>
        </w:tc>
        <w:tc>
          <w:tcPr>
            <w:tcW w:w="1051" w:type="dxa"/>
            <w:noWrap/>
            <w:hideMark/>
          </w:tcPr>
          <w:p w:rsidR="00450692" w:rsidRPr="001740E3" w:rsidRDefault="00450692" w:rsidP="00450692">
            <w:pPr>
              <w:pStyle w:val="TableRowRIGHT"/>
              <w:rPr>
                <w:sz w:val="16"/>
                <w:szCs w:val="16"/>
              </w:rPr>
            </w:pPr>
            <w:r w:rsidRPr="001740E3">
              <w:rPr>
                <w:sz w:val="16"/>
                <w:szCs w:val="16"/>
              </w:rPr>
              <w:t>8.47</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256</w:t>
            </w:r>
          </w:p>
        </w:tc>
        <w:tc>
          <w:tcPr>
            <w:tcW w:w="1100" w:type="dxa"/>
            <w:noWrap/>
            <w:hideMark/>
          </w:tcPr>
          <w:p w:rsidR="00450692" w:rsidRPr="001740E3" w:rsidRDefault="00450692" w:rsidP="00450692">
            <w:pPr>
              <w:pStyle w:val="TableRowRIGHT"/>
              <w:rPr>
                <w:sz w:val="16"/>
                <w:szCs w:val="16"/>
              </w:rPr>
            </w:pPr>
            <w:r w:rsidRPr="001740E3">
              <w:rPr>
                <w:sz w:val="16"/>
                <w:szCs w:val="16"/>
              </w:rPr>
              <w:t>77.9</w:t>
            </w:r>
          </w:p>
        </w:tc>
        <w:tc>
          <w:tcPr>
            <w:tcW w:w="1051" w:type="dxa"/>
            <w:noWrap/>
            <w:hideMark/>
          </w:tcPr>
          <w:p w:rsidR="00450692" w:rsidRPr="001740E3" w:rsidRDefault="00450692" w:rsidP="00450692">
            <w:pPr>
              <w:pStyle w:val="TableRowRIGHT"/>
              <w:rPr>
                <w:sz w:val="16"/>
                <w:szCs w:val="16"/>
              </w:rPr>
            </w:pPr>
            <w:r w:rsidRPr="001740E3">
              <w:rPr>
                <w:sz w:val="16"/>
                <w:szCs w:val="16"/>
              </w:rPr>
              <w:t>8.05</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94.6</w:t>
            </w:r>
          </w:p>
        </w:tc>
        <w:tc>
          <w:tcPr>
            <w:tcW w:w="1100" w:type="dxa"/>
            <w:noWrap/>
            <w:hideMark/>
          </w:tcPr>
          <w:p w:rsidR="00450692" w:rsidRPr="001740E3" w:rsidRDefault="00450692" w:rsidP="00450692">
            <w:pPr>
              <w:pStyle w:val="TableRowRIGHT"/>
              <w:rPr>
                <w:sz w:val="16"/>
                <w:szCs w:val="16"/>
              </w:rPr>
            </w:pPr>
            <w:r w:rsidRPr="001740E3">
              <w:rPr>
                <w:sz w:val="16"/>
                <w:szCs w:val="16"/>
              </w:rPr>
              <w:t>46.7</w:t>
            </w:r>
          </w:p>
        </w:tc>
        <w:tc>
          <w:tcPr>
            <w:tcW w:w="1051" w:type="dxa"/>
            <w:noWrap/>
            <w:hideMark/>
          </w:tcPr>
          <w:p w:rsidR="00450692" w:rsidRPr="001740E3" w:rsidRDefault="00450692" w:rsidP="00450692">
            <w:pPr>
              <w:pStyle w:val="TableRowRIGHT"/>
              <w:rPr>
                <w:sz w:val="16"/>
                <w:szCs w:val="16"/>
              </w:rPr>
            </w:pPr>
            <w:r w:rsidRPr="001740E3">
              <w:rPr>
                <w:sz w:val="16"/>
                <w:szCs w:val="16"/>
              </w:rPr>
              <w:t>6.27</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1+2</w:t>
            </w:r>
          </w:p>
        </w:tc>
        <w:tc>
          <w:tcPr>
            <w:tcW w:w="960" w:type="dxa"/>
            <w:noWrap/>
            <w:hideMark/>
          </w:tcPr>
          <w:p w:rsidR="00450692" w:rsidRPr="001740E3" w:rsidRDefault="00450692" w:rsidP="00450692">
            <w:pPr>
              <w:pStyle w:val="TableRowRIGHT"/>
              <w:rPr>
                <w:sz w:val="16"/>
                <w:szCs w:val="16"/>
              </w:rPr>
            </w:pPr>
            <w:r w:rsidRPr="001740E3">
              <w:rPr>
                <w:sz w:val="16"/>
                <w:szCs w:val="16"/>
              </w:rPr>
              <w:t>223</w:t>
            </w:r>
          </w:p>
        </w:tc>
        <w:tc>
          <w:tcPr>
            <w:tcW w:w="1100" w:type="dxa"/>
            <w:noWrap/>
            <w:hideMark/>
          </w:tcPr>
          <w:p w:rsidR="00450692" w:rsidRPr="001740E3" w:rsidRDefault="00450692" w:rsidP="00450692">
            <w:pPr>
              <w:pStyle w:val="TableRowRIGHT"/>
              <w:rPr>
                <w:sz w:val="16"/>
                <w:szCs w:val="16"/>
              </w:rPr>
            </w:pPr>
            <w:r w:rsidRPr="001740E3">
              <w:rPr>
                <w:sz w:val="16"/>
                <w:szCs w:val="16"/>
              </w:rPr>
              <w:t>106</w:t>
            </w:r>
          </w:p>
        </w:tc>
        <w:tc>
          <w:tcPr>
            <w:tcW w:w="1051" w:type="dxa"/>
            <w:noWrap/>
            <w:hideMark/>
          </w:tcPr>
          <w:p w:rsidR="00450692" w:rsidRPr="001740E3" w:rsidRDefault="00450692" w:rsidP="00450692">
            <w:pPr>
              <w:pStyle w:val="TableRowRIGHT"/>
              <w:rPr>
                <w:sz w:val="16"/>
                <w:szCs w:val="16"/>
              </w:rPr>
            </w:pPr>
            <w:r w:rsidRPr="001740E3">
              <w:rPr>
                <w:sz w:val="16"/>
                <w:szCs w:val="16"/>
              </w:rPr>
              <w:t>6.63</w:t>
            </w:r>
          </w:p>
        </w:tc>
      </w:tr>
      <w:tr w:rsidR="00450692" w:rsidRPr="00121F7D"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JBT01</w:t>
            </w:r>
          </w:p>
        </w:tc>
        <w:tc>
          <w:tcPr>
            <w:tcW w:w="1420" w:type="dxa"/>
            <w:noWrap/>
            <w:hideMark/>
          </w:tcPr>
          <w:p w:rsidR="00450692" w:rsidRPr="001740E3" w:rsidRDefault="00450692" w:rsidP="00450692">
            <w:pPr>
              <w:pStyle w:val="TableRowLEFT"/>
              <w:rPr>
                <w:sz w:val="16"/>
                <w:szCs w:val="16"/>
              </w:rPr>
            </w:pPr>
            <w:r w:rsidRPr="001740E3">
              <w:rPr>
                <w:sz w:val="16"/>
                <w:szCs w:val="16"/>
              </w:rPr>
              <w:t>7/18/2017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98</w:t>
            </w:r>
          </w:p>
        </w:tc>
        <w:tc>
          <w:tcPr>
            <w:tcW w:w="1100" w:type="dxa"/>
            <w:noWrap/>
            <w:hideMark/>
          </w:tcPr>
          <w:p w:rsidR="00450692" w:rsidRPr="001740E3" w:rsidRDefault="00450692" w:rsidP="00450692">
            <w:pPr>
              <w:pStyle w:val="TableRowRIGHT"/>
              <w:rPr>
                <w:sz w:val="16"/>
                <w:szCs w:val="16"/>
              </w:rPr>
            </w:pPr>
            <w:r w:rsidRPr="001740E3">
              <w:rPr>
                <w:sz w:val="16"/>
                <w:szCs w:val="16"/>
              </w:rPr>
              <w:t>47.5</w:t>
            </w:r>
          </w:p>
        </w:tc>
        <w:tc>
          <w:tcPr>
            <w:tcW w:w="1051" w:type="dxa"/>
            <w:noWrap/>
            <w:hideMark/>
          </w:tcPr>
          <w:p w:rsidR="00450692" w:rsidRPr="001740E3" w:rsidRDefault="00450692" w:rsidP="00450692">
            <w:pPr>
              <w:pStyle w:val="TableRowRIGHT"/>
              <w:rPr>
                <w:sz w:val="16"/>
                <w:szCs w:val="16"/>
              </w:rPr>
            </w:pPr>
            <w:r w:rsidRPr="001740E3">
              <w:rPr>
                <w:sz w:val="16"/>
                <w:szCs w:val="16"/>
              </w:rPr>
              <w:t>5.31</w:t>
            </w:r>
          </w:p>
        </w:tc>
      </w:tr>
      <w:tr w:rsidR="000A16D5" w:rsidRPr="00121F7D" w:rsidTr="001740E3">
        <w:trPr>
          <w:trHeight w:val="290"/>
          <w:jc w:val="center"/>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7/26/2017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21.7</w:t>
            </w:r>
          </w:p>
        </w:tc>
        <w:tc>
          <w:tcPr>
            <w:tcW w:w="1100" w:type="dxa"/>
            <w:noWrap/>
            <w:vAlign w:val="bottom"/>
          </w:tcPr>
          <w:p w:rsidR="000A16D5" w:rsidRPr="001740E3" w:rsidRDefault="000A16D5" w:rsidP="00E83131">
            <w:pPr>
              <w:pStyle w:val="TableRowRIGHT"/>
              <w:rPr>
                <w:sz w:val="16"/>
                <w:szCs w:val="16"/>
              </w:rPr>
            </w:pPr>
            <w:r w:rsidRPr="001740E3">
              <w:rPr>
                <w:sz w:val="16"/>
                <w:szCs w:val="16"/>
              </w:rPr>
              <w:t>31.6</w:t>
            </w:r>
          </w:p>
        </w:tc>
        <w:tc>
          <w:tcPr>
            <w:tcW w:w="1051" w:type="dxa"/>
            <w:noWrap/>
            <w:vAlign w:val="bottom"/>
          </w:tcPr>
          <w:p w:rsidR="000A16D5" w:rsidRPr="001740E3" w:rsidRDefault="000A16D5" w:rsidP="000A16D5">
            <w:pPr>
              <w:pStyle w:val="TableRowRIGHT"/>
              <w:rPr>
                <w:sz w:val="16"/>
                <w:szCs w:val="16"/>
              </w:rPr>
            </w:pPr>
            <w:r w:rsidRPr="001740E3">
              <w:rPr>
                <w:sz w:val="16"/>
                <w:szCs w:val="16"/>
              </w:rPr>
              <w:t>4.4</w:t>
            </w:r>
          </w:p>
        </w:tc>
      </w:tr>
      <w:tr w:rsidR="000A16D5" w:rsidRPr="00121F7D" w:rsidTr="001740E3">
        <w:trPr>
          <w:trHeight w:val="290"/>
          <w:jc w:val="center"/>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8/1/2017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23.8</w:t>
            </w:r>
          </w:p>
        </w:tc>
        <w:tc>
          <w:tcPr>
            <w:tcW w:w="1100" w:type="dxa"/>
            <w:noWrap/>
            <w:vAlign w:val="bottom"/>
          </w:tcPr>
          <w:p w:rsidR="000A16D5" w:rsidRPr="001740E3" w:rsidRDefault="000A16D5" w:rsidP="00E83131">
            <w:pPr>
              <w:pStyle w:val="TableRowRIGHT"/>
              <w:rPr>
                <w:sz w:val="16"/>
                <w:szCs w:val="16"/>
              </w:rPr>
            </w:pPr>
            <w:r w:rsidRPr="001740E3">
              <w:rPr>
                <w:sz w:val="16"/>
                <w:szCs w:val="16"/>
              </w:rPr>
              <w:t>20.9</w:t>
            </w:r>
          </w:p>
        </w:tc>
        <w:tc>
          <w:tcPr>
            <w:tcW w:w="1051" w:type="dxa"/>
            <w:noWrap/>
            <w:vAlign w:val="bottom"/>
          </w:tcPr>
          <w:p w:rsidR="000A16D5" w:rsidRPr="001740E3" w:rsidRDefault="000A16D5" w:rsidP="000A16D5">
            <w:pPr>
              <w:pStyle w:val="TableRowRIGHT"/>
              <w:rPr>
                <w:sz w:val="16"/>
                <w:szCs w:val="16"/>
              </w:rPr>
            </w:pPr>
            <w:r w:rsidRPr="001740E3">
              <w:rPr>
                <w:sz w:val="16"/>
                <w:szCs w:val="16"/>
              </w:rPr>
              <w:t>3.69</w:t>
            </w:r>
          </w:p>
        </w:tc>
      </w:tr>
      <w:tr w:rsidR="000A16D5" w:rsidRPr="00121F7D" w:rsidTr="001740E3">
        <w:trPr>
          <w:trHeight w:val="290"/>
          <w:jc w:val="center"/>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8/8/2017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33.3</w:t>
            </w:r>
          </w:p>
        </w:tc>
        <w:tc>
          <w:tcPr>
            <w:tcW w:w="1100" w:type="dxa"/>
            <w:noWrap/>
            <w:vAlign w:val="bottom"/>
          </w:tcPr>
          <w:p w:rsidR="000A16D5" w:rsidRPr="001740E3" w:rsidRDefault="000A16D5" w:rsidP="00E83131">
            <w:pPr>
              <w:pStyle w:val="TableRowRIGHT"/>
              <w:rPr>
                <w:sz w:val="16"/>
                <w:szCs w:val="16"/>
              </w:rPr>
            </w:pPr>
            <w:r w:rsidRPr="001740E3">
              <w:rPr>
                <w:sz w:val="16"/>
                <w:szCs w:val="16"/>
              </w:rPr>
              <w:t>20.1</w:t>
            </w:r>
          </w:p>
        </w:tc>
        <w:tc>
          <w:tcPr>
            <w:tcW w:w="1051" w:type="dxa"/>
            <w:noWrap/>
            <w:vAlign w:val="bottom"/>
          </w:tcPr>
          <w:p w:rsidR="000A16D5" w:rsidRPr="001740E3" w:rsidRDefault="001740E3" w:rsidP="001740E3">
            <w:pPr>
              <w:pStyle w:val="TableRowRIGHT"/>
              <w:rPr>
                <w:sz w:val="16"/>
                <w:szCs w:val="16"/>
              </w:rPr>
            </w:pPr>
            <w:r w:rsidRPr="001740E3">
              <w:rPr>
                <w:sz w:val="16"/>
                <w:szCs w:val="16"/>
              </w:rPr>
              <w:t>N</w:t>
            </w:r>
            <w:r w:rsidR="00E83131" w:rsidRPr="001740E3">
              <w:rPr>
                <w:sz w:val="16"/>
                <w:szCs w:val="16"/>
              </w:rPr>
              <w:t>S</w:t>
            </w:r>
            <w:r w:rsidR="00E83131" w:rsidRPr="001740E3">
              <w:rPr>
                <w:sz w:val="16"/>
                <w:szCs w:val="16"/>
                <w:vertAlign w:val="superscript"/>
              </w:rPr>
              <w:t>2</w:t>
            </w:r>
          </w:p>
        </w:tc>
      </w:tr>
      <w:tr w:rsidR="000A16D5" w:rsidRPr="00121F7D" w:rsidTr="001740E3">
        <w:trPr>
          <w:trHeight w:val="290"/>
          <w:jc w:val="center"/>
        </w:trPr>
        <w:tc>
          <w:tcPr>
            <w:tcW w:w="960" w:type="dxa"/>
            <w:noWrap/>
          </w:tcPr>
          <w:p w:rsidR="000A16D5" w:rsidRPr="001740E3" w:rsidRDefault="000A16D5" w:rsidP="000A16D5">
            <w:pPr>
              <w:pStyle w:val="TableRowLEFT"/>
              <w:rPr>
                <w:sz w:val="16"/>
                <w:szCs w:val="16"/>
              </w:rPr>
            </w:pPr>
            <w:r w:rsidRPr="001740E3">
              <w:rPr>
                <w:sz w:val="16"/>
                <w:szCs w:val="16"/>
              </w:rPr>
              <w:t>JBT01</w:t>
            </w:r>
          </w:p>
        </w:tc>
        <w:tc>
          <w:tcPr>
            <w:tcW w:w="1420" w:type="dxa"/>
            <w:noWrap/>
            <w:vAlign w:val="bottom"/>
          </w:tcPr>
          <w:p w:rsidR="000A16D5" w:rsidRPr="001740E3" w:rsidRDefault="000A16D5" w:rsidP="000A16D5">
            <w:pPr>
              <w:pStyle w:val="TableRowLEFT"/>
              <w:rPr>
                <w:sz w:val="16"/>
                <w:szCs w:val="16"/>
              </w:rPr>
            </w:pPr>
            <w:r w:rsidRPr="001740E3">
              <w:rPr>
                <w:sz w:val="16"/>
                <w:szCs w:val="16"/>
              </w:rPr>
              <w:t>8/22/2017</w:t>
            </w:r>
          </w:p>
        </w:tc>
        <w:tc>
          <w:tcPr>
            <w:tcW w:w="1164" w:type="dxa"/>
            <w:noWrap/>
            <w:vAlign w:val="bottom"/>
          </w:tcPr>
          <w:p w:rsidR="000A16D5" w:rsidRPr="001740E3" w:rsidRDefault="000A16D5" w:rsidP="000A16D5">
            <w:pPr>
              <w:pStyle w:val="TableRowLEFT"/>
              <w:rPr>
                <w:sz w:val="16"/>
                <w:szCs w:val="16"/>
              </w:rPr>
            </w:pPr>
            <w:r w:rsidRPr="001740E3">
              <w:rPr>
                <w:sz w:val="16"/>
                <w:szCs w:val="16"/>
              </w:rPr>
              <w:t>1</w:t>
            </w:r>
          </w:p>
        </w:tc>
        <w:tc>
          <w:tcPr>
            <w:tcW w:w="960" w:type="dxa"/>
            <w:noWrap/>
            <w:vAlign w:val="bottom"/>
          </w:tcPr>
          <w:p w:rsidR="000A16D5" w:rsidRPr="001740E3" w:rsidRDefault="000A16D5" w:rsidP="000A16D5">
            <w:pPr>
              <w:pStyle w:val="TableRowRIGHT"/>
              <w:rPr>
                <w:sz w:val="16"/>
                <w:szCs w:val="16"/>
              </w:rPr>
            </w:pPr>
            <w:r w:rsidRPr="001740E3">
              <w:rPr>
                <w:sz w:val="16"/>
                <w:szCs w:val="16"/>
              </w:rPr>
              <w:t>55.5</w:t>
            </w:r>
          </w:p>
        </w:tc>
        <w:tc>
          <w:tcPr>
            <w:tcW w:w="1100" w:type="dxa"/>
            <w:noWrap/>
            <w:vAlign w:val="bottom"/>
          </w:tcPr>
          <w:p w:rsidR="000A16D5" w:rsidRPr="001740E3" w:rsidRDefault="000A16D5" w:rsidP="00E83131">
            <w:pPr>
              <w:pStyle w:val="TableRowRIGHT"/>
              <w:rPr>
                <w:sz w:val="16"/>
                <w:szCs w:val="16"/>
              </w:rPr>
            </w:pPr>
            <w:r w:rsidRPr="001740E3">
              <w:rPr>
                <w:sz w:val="16"/>
                <w:szCs w:val="16"/>
              </w:rPr>
              <w:t>26.6</w:t>
            </w:r>
          </w:p>
        </w:tc>
        <w:tc>
          <w:tcPr>
            <w:tcW w:w="1051" w:type="dxa"/>
            <w:noWrap/>
            <w:vAlign w:val="bottom"/>
          </w:tcPr>
          <w:p w:rsidR="000A16D5" w:rsidRPr="001740E3" w:rsidRDefault="000A16D5" w:rsidP="000A16D5">
            <w:pPr>
              <w:pStyle w:val="TableRowRIGHT"/>
              <w:rPr>
                <w:sz w:val="16"/>
                <w:szCs w:val="16"/>
              </w:rPr>
            </w:pPr>
            <w:r w:rsidRPr="001740E3">
              <w:rPr>
                <w:sz w:val="16"/>
                <w:szCs w:val="16"/>
              </w:rPr>
              <w:t>3.1</w:t>
            </w:r>
          </w:p>
        </w:tc>
      </w:tr>
      <w:tr w:rsidR="00121F7D" w:rsidRPr="00121F7D" w:rsidTr="001740E3">
        <w:trPr>
          <w:trHeight w:val="290"/>
          <w:jc w:val="center"/>
        </w:trPr>
        <w:tc>
          <w:tcPr>
            <w:tcW w:w="960" w:type="dxa"/>
            <w:noWrap/>
          </w:tcPr>
          <w:p w:rsidR="00121F7D" w:rsidRPr="001740E3" w:rsidRDefault="00121F7D" w:rsidP="00121F7D">
            <w:pPr>
              <w:pStyle w:val="TableRowLEFT"/>
              <w:rPr>
                <w:sz w:val="16"/>
                <w:szCs w:val="16"/>
              </w:rPr>
            </w:pPr>
            <w:r w:rsidRPr="001740E3">
              <w:rPr>
                <w:sz w:val="16"/>
                <w:szCs w:val="16"/>
              </w:rPr>
              <w:t>JBT01</w:t>
            </w:r>
          </w:p>
        </w:tc>
        <w:tc>
          <w:tcPr>
            <w:tcW w:w="1420" w:type="dxa"/>
            <w:noWrap/>
            <w:vAlign w:val="bottom"/>
          </w:tcPr>
          <w:p w:rsidR="00121F7D" w:rsidRPr="001740E3" w:rsidRDefault="00121F7D" w:rsidP="00121F7D">
            <w:pPr>
              <w:pStyle w:val="TableRowLEFT"/>
              <w:rPr>
                <w:sz w:val="16"/>
                <w:szCs w:val="16"/>
              </w:rPr>
            </w:pPr>
            <w:r w:rsidRPr="001740E3">
              <w:rPr>
                <w:sz w:val="16"/>
                <w:szCs w:val="16"/>
              </w:rPr>
              <w:t>9/05/2017</w:t>
            </w:r>
          </w:p>
        </w:tc>
        <w:tc>
          <w:tcPr>
            <w:tcW w:w="1164" w:type="dxa"/>
            <w:noWrap/>
            <w:vAlign w:val="bottom"/>
          </w:tcPr>
          <w:p w:rsidR="00121F7D" w:rsidRPr="001740E3" w:rsidRDefault="00121F7D" w:rsidP="00121F7D">
            <w:pPr>
              <w:pStyle w:val="TableRowLEFT"/>
              <w:rPr>
                <w:sz w:val="16"/>
                <w:szCs w:val="16"/>
              </w:rPr>
            </w:pPr>
            <w:r w:rsidRPr="001740E3">
              <w:rPr>
                <w:sz w:val="16"/>
                <w:szCs w:val="16"/>
              </w:rPr>
              <w:t>1</w:t>
            </w:r>
          </w:p>
        </w:tc>
        <w:tc>
          <w:tcPr>
            <w:tcW w:w="96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10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051" w:type="dxa"/>
            <w:noWrap/>
            <w:vAlign w:val="bottom"/>
          </w:tcPr>
          <w:p w:rsidR="00121F7D" w:rsidRPr="001740E3" w:rsidRDefault="00121F7D" w:rsidP="00121F7D">
            <w:pPr>
              <w:pStyle w:val="TableRowRIGHT"/>
              <w:rPr>
                <w:sz w:val="16"/>
                <w:szCs w:val="16"/>
              </w:rPr>
            </w:pPr>
            <w:r w:rsidRPr="001740E3">
              <w:rPr>
                <w:sz w:val="16"/>
                <w:szCs w:val="16"/>
              </w:rPr>
              <w:t>3.81</w:t>
            </w:r>
          </w:p>
        </w:tc>
      </w:tr>
      <w:tr w:rsidR="00121F7D" w:rsidRPr="00121F7D" w:rsidTr="001740E3">
        <w:trPr>
          <w:trHeight w:val="290"/>
          <w:jc w:val="center"/>
        </w:trPr>
        <w:tc>
          <w:tcPr>
            <w:tcW w:w="960" w:type="dxa"/>
            <w:noWrap/>
          </w:tcPr>
          <w:p w:rsidR="00121F7D" w:rsidRPr="001740E3" w:rsidRDefault="00121F7D" w:rsidP="00121F7D">
            <w:pPr>
              <w:pStyle w:val="TableRowLEFT"/>
              <w:rPr>
                <w:sz w:val="16"/>
                <w:szCs w:val="16"/>
              </w:rPr>
            </w:pPr>
            <w:r w:rsidRPr="001740E3">
              <w:rPr>
                <w:sz w:val="16"/>
                <w:szCs w:val="16"/>
              </w:rPr>
              <w:t>JBT01</w:t>
            </w:r>
          </w:p>
        </w:tc>
        <w:tc>
          <w:tcPr>
            <w:tcW w:w="1420" w:type="dxa"/>
            <w:noWrap/>
            <w:vAlign w:val="bottom"/>
          </w:tcPr>
          <w:p w:rsidR="00121F7D" w:rsidRPr="001740E3" w:rsidRDefault="00121F7D" w:rsidP="00121F7D">
            <w:pPr>
              <w:pStyle w:val="TableRowLEFT"/>
              <w:rPr>
                <w:sz w:val="16"/>
                <w:szCs w:val="16"/>
              </w:rPr>
            </w:pPr>
            <w:r w:rsidRPr="001740E3">
              <w:rPr>
                <w:sz w:val="16"/>
                <w:szCs w:val="16"/>
              </w:rPr>
              <w:t>9/12/2017</w:t>
            </w:r>
          </w:p>
        </w:tc>
        <w:tc>
          <w:tcPr>
            <w:tcW w:w="1164" w:type="dxa"/>
            <w:noWrap/>
            <w:vAlign w:val="bottom"/>
          </w:tcPr>
          <w:p w:rsidR="00121F7D" w:rsidRPr="001740E3" w:rsidRDefault="00121F7D" w:rsidP="00121F7D">
            <w:pPr>
              <w:pStyle w:val="TableRowLEFT"/>
              <w:rPr>
                <w:sz w:val="16"/>
                <w:szCs w:val="16"/>
              </w:rPr>
            </w:pPr>
            <w:r w:rsidRPr="001740E3">
              <w:rPr>
                <w:sz w:val="16"/>
                <w:szCs w:val="16"/>
              </w:rPr>
              <w:t>1</w:t>
            </w:r>
          </w:p>
        </w:tc>
        <w:tc>
          <w:tcPr>
            <w:tcW w:w="960" w:type="dxa"/>
            <w:noWrap/>
            <w:vAlign w:val="bottom"/>
          </w:tcPr>
          <w:p w:rsidR="00121F7D" w:rsidRPr="001740E3" w:rsidRDefault="00121F7D" w:rsidP="00121F7D">
            <w:pPr>
              <w:pStyle w:val="TableRowRIGHT"/>
              <w:rPr>
                <w:sz w:val="16"/>
                <w:szCs w:val="16"/>
              </w:rPr>
            </w:pPr>
            <w:r w:rsidRPr="001740E3">
              <w:rPr>
                <w:sz w:val="16"/>
                <w:szCs w:val="16"/>
              </w:rPr>
              <w:t>114.4</w:t>
            </w:r>
          </w:p>
        </w:tc>
        <w:tc>
          <w:tcPr>
            <w:tcW w:w="1100" w:type="dxa"/>
            <w:noWrap/>
            <w:vAlign w:val="bottom"/>
          </w:tcPr>
          <w:p w:rsidR="00121F7D" w:rsidRPr="001740E3" w:rsidRDefault="00121F7D" w:rsidP="00121F7D">
            <w:pPr>
              <w:pStyle w:val="TableRowRIGHT"/>
              <w:rPr>
                <w:sz w:val="16"/>
                <w:szCs w:val="16"/>
              </w:rPr>
            </w:pPr>
            <w:r w:rsidRPr="001740E3">
              <w:rPr>
                <w:sz w:val="16"/>
                <w:szCs w:val="16"/>
              </w:rPr>
              <w:t>34</w:t>
            </w:r>
          </w:p>
        </w:tc>
        <w:tc>
          <w:tcPr>
            <w:tcW w:w="1051" w:type="dxa"/>
            <w:noWrap/>
            <w:vAlign w:val="bottom"/>
          </w:tcPr>
          <w:p w:rsidR="00121F7D" w:rsidRPr="001740E3" w:rsidRDefault="001740E3" w:rsidP="00121F7D">
            <w:pPr>
              <w:pStyle w:val="TableRowRIGHT"/>
              <w:rPr>
                <w:sz w:val="16"/>
                <w:szCs w:val="16"/>
              </w:rPr>
            </w:pPr>
            <w:r w:rsidRPr="001740E3">
              <w:rPr>
                <w:sz w:val="16"/>
                <w:szCs w:val="16"/>
              </w:rPr>
              <w:t>NS</w:t>
            </w:r>
            <w:r w:rsidRPr="001740E3">
              <w:rPr>
                <w:sz w:val="16"/>
                <w:szCs w:val="16"/>
                <w:vertAlign w:val="superscript"/>
              </w:rPr>
              <w:t>1</w:t>
            </w:r>
          </w:p>
        </w:tc>
      </w:tr>
      <w:tr w:rsidR="00121F7D" w:rsidRPr="00121F7D" w:rsidTr="001740E3">
        <w:trPr>
          <w:trHeight w:val="290"/>
          <w:jc w:val="center"/>
        </w:trPr>
        <w:tc>
          <w:tcPr>
            <w:tcW w:w="960" w:type="dxa"/>
            <w:noWrap/>
          </w:tcPr>
          <w:p w:rsidR="00121F7D" w:rsidRPr="001740E3" w:rsidRDefault="00121F7D" w:rsidP="00121F7D">
            <w:pPr>
              <w:pStyle w:val="TableRowLEFT"/>
              <w:rPr>
                <w:sz w:val="16"/>
                <w:szCs w:val="16"/>
              </w:rPr>
            </w:pPr>
            <w:r w:rsidRPr="001740E3">
              <w:rPr>
                <w:sz w:val="16"/>
                <w:szCs w:val="16"/>
              </w:rPr>
              <w:t>JBT01</w:t>
            </w:r>
          </w:p>
        </w:tc>
        <w:tc>
          <w:tcPr>
            <w:tcW w:w="1420" w:type="dxa"/>
            <w:noWrap/>
            <w:vAlign w:val="bottom"/>
          </w:tcPr>
          <w:p w:rsidR="00121F7D" w:rsidRPr="001740E3" w:rsidRDefault="00121F7D" w:rsidP="00121F7D">
            <w:pPr>
              <w:pStyle w:val="TableRowLEFT"/>
              <w:rPr>
                <w:sz w:val="16"/>
                <w:szCs w:val="16"/>
              </w:rPr>
            </w:pPr>
            <w:r w:rsidRPr="001740E3">
              <w:rPr>
                <w:sz w:val="16"/>
                <w:szCs w:val="16"/>
              </w:rPr>
              <w:t>9/19/2017</w:t>
            </w:r>
          </w:p>
        </w:tc>
        <w:tc>
          <w:tcPr>
            <w:tcW w:w="1164" w:type="dxa"/>
            <w:noWrap/>
            <w:vAlign w:val="bottom"/>
          </w:tcPr>
          <w:p w:rsidR="00121F7D" w:rsidRPr="001740E3" w:rsidRDefault="00121F7D" w:rsidP="00121F7D">
            <w:pPr>
              <w:pStyle w:val="TableRowLEFT"/>
              <w:rPr>
                <w:sz w:val="16"/>
                <w:szCs w:val="16"/>
              </w:rPr>
            </w:pPr>
            <w:r w:rsidRPr="001740E3">
              <w:rPr>
                <w:sz w:val="16"/>
                <w:szCs w:val="16"/>
              </w:rPr>
              <w:t>1</w:t>
            </w:r>
          </w:p>
        </w:tc>
        <w:tc>
          <w:tcPr>
            <w:tcW w:w="96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100" w:type="dxa"/>
            <w:noWrap/>
            <w:vAlign w:val="bottom"/>
          </w:tcPr>
          <w:p w:rsidR="00121F7D" w:rsidRPr="001740E3" w:rsidRDefault="00121F7D" w:rsidP="00121F7D">
            <w:pPr>
              <w:pStyle w:val="TableRowRIGHT"/>
              <w:rPr>
                <w:sz w:val="16"/>
                <w:szCs w:val="16"/>
              </w:rPr>
            </w:pPr>
            <w:r w:rsidRPr="001740E3">
              <w:rPr>
                <w:sz w:val="16"/>
                <w:szCs w:val="16"/>
              </w:rPr>
              <w:t>Pending</w:t>
            </w:r>
          </w:p>
        </w:tc>
        <w:tc>
          <w:tcPr>
            <w:tcW w:w="1051" w:type="dxa"/>
            <w:noWrap/>
            <w:vAlign w:val="bottom"/>
          </w:tcPr>
          <w:p w:rsidR="00121F7D" w:rsidRPr="001740E3" w:rsidRDefault="00121F7D" w:rsidP="00121F7D">
            <w:pPr>
              <w:pStyle w:val="TableRowRIGHT"/>
              <w:rPr>
                <w:sz w:val="16"/>
                <w:szCs w:val="16"/>
              </w:rPr>
            </w:pPr>
            <w:r w:rsidRPr="001740E3">
              <w:rPr>
                <w:sz w:val="16"/>
                <w:szCs w:val="16"/>
              </w:rPr>
              <w:t>2.4</w:t>
            </w:r>
          </w:p>
        </w:tc>
      </w:tr>
      <w:tr w:rsidR="00E83131" w:rsidRPr="00121F7D" w:rsidTr="001740E3">
        <w:trPr>
          <w:trHeight w:val="290"/>
          <w:jc w:val="center"/>
        </w:trPr>
        <w:tc>
          <w:tcPr>
            <w:tcW w:w="6655" w:type="dxa"/>
            <w:gridSpan w:val="6"/>
            <w:noWrap/>
          </w:tcPr>
          <w:p w:rsidR="00E83131" w:rsidRPr="001740E3" w:rsidRDefault="001740E3" w:rsidP="001740E3">
            <w:pPr>
              <w:pStyle w:val="TableRowRIGHT"/>
              <w:jc w:val="left"/>
              <w:rPr>
                <w:sz w:val="16"/>
                <w:szCs w:val="16"/>
              </w:rPr>
            </w:pPr>
            <w:r w:rsidRPr="001740E3">
              <w:rPr>
                <w:sz w:val="16"/>
                <w:szCs w:val="16"/>
              </w:rPr>
              <w:t>NS</w:t>
            </w:r>
            <w:r w:rsidRPr="001740E3">
              <w:rPr>
                <w:sz w:val="16"/>
                <w:szCs w:val="16"/>
                <w:vertAlign w:val="superscript"/>
              </w:rPr>
              <w:t>2</w:t>
            </w:r>
            <w:r w:rsidRPr="001740E3">
              <w:rPr>
                <w:sz w:val="16"/>
                <w:szCs w:val="16"/>
                <w:vertAlign w:val="superscript"/>
              </w:rPr>
              <w:t xml:space="preserve">: </w:t>
            </w:r>
            <w:r w:rsidR="00E83131" w:rsidRPr="001740E3">
              <w:rPr>
                <w:sz w:val="16"/>
                <w:szCs w:val="16"/>
              </w:rPr>
              <w:t>TN analyzed on alternate weeks</w:t>
            </w:r>
          </w:p>
        </w:tc>
      </w:tr>
    </w:tbl>
    <w:p w:rsidR="00450692" w:rsidRDefault="00450692"/>
    <w:p w:rsidR="00801285" w:rsidRDefault="00801285"/>
    <w:tbl>
      <w:tblPr>
        <w:tblStyle w:val="TableGrid"/>
        <w:tblW w:w="0" w:type="auto"/>
        <w:jc w:val="center"/>
        <w:tblLook w:val="04A0" w:firstRow="1" w:lastRow="0" w:firstColumn="1" w:lastColumn="0" w:noHBand="0" w:noVBand="1"/>
      </w:tblPr>
      <w:tblGrid>
        <w:gridCol w:w="960"/>
        <w:gridCol w:w="1420"/>
        <w:gridCol w:w="1164"/>
        <w:gridCol w:w="960"/>
        <w:gridCol w:w="1100"/>
        <w:gridCol w:w="1051"/>
      </w:tblGrid>
      <w:tr w:rsidR="00450692" w:rsidRPr="001740E3" w:rsidTr="001740E3">
        <w:trPr>
          <w:trHeight w:val="290"/>
          <w:jc w:val="center"/>
        </w:trPr>
        <w:tc>
          <w:tcPr>
            <w:tcW w:w="960" w:type="dxa"/>
            <w:shd w:val="clear" w:color="auto" w:fill="8A5213"/>
            <w:noWrap/>
            <w:hideMark/>
          </w:tcPr>
          <w:p w:rsidR="00450692" w:rsidRPr="001740E3" w:rsidRDefault="00450692" w:rsidP="00450692">
            <w:pPr>
              <w:pStyle w:val="TableHeadCENTERED"/>
              <w:rPr>
                <w:sz w:val="18"/>
                <w:szCs w:val="18"/>
              </w:rPr>
            </w:pPr>
            <w:r w:rsidRPr="001740E3">
              <w:rPr>
                <w:sz w:val="18"/>
                <w:szCs w:val="18"/>
              </w:rPr>
              <w:lastRenderedPageBreak/>
              <w:t>Station</w:t>
            </w:r>
          </w:p>
        </w:tc>
        <w:tc>
          <w:tcPr>
            <w:tcW w:w="1420" w:type="dxa"/>
            <w:shd w:val="clear" w:color="auto" w:fill="8A5213"/>
            <w:noWrap/>
            <w:hideMark/>
          </w:tcPr>
          <w:p w:rsidR="00450692" w:rsidRPr="001740E3" w:rsidRDefault="00450692" w:rsidP="00450692">
            <w:pPr>
              <w:pStyle w:val="TableHeadCENTERED"/>
              <w:rPr>
                <w:sz w:val="18"/>
                <w:szCs w:val="18"/>
              </w:rPr>
            </w:pPr>
            <w:r w:rsidRPr="001740E3">
              <w:rPr>
                <w:sz w:val="18"/>
                <w:szCs w:val="18"/>
              </w:rPr>
              <w:t>Sampling date</w:t>
            </w:r>
          </w:p>
        </w:tc>
        <w:tc>
          <w:tcPr>
            <w:tcW w:w="1164" w:type="dxa"/>
            <w:shd w:val="clear" w:color="auto" w:fill="8A5213"/>
            <w:noWrap/>
            <w:hideMark/>
          </w:tcPr>
          <w:p w:rsidR="00450692" w:rsidRPr="001740E3" w:rsidRDefault="00450692" w:rsidP="00450692">
            <w:pPr>
              <w:pStyle w:val="TableHeadCENTERED"/>
              <w:rPr>
                <w:sz w:val="18"/>
                <w:szCs w:val="18"/>
              </w:rPr>
            </w:pPr>
            <w:r w:rsidRPr="001740E3">
              <w:rPr>
                <w:sz w:val="18"/>
                <w:szCs w:val="18"/>
              </w:rPr>
              <w:t>Carboy</w:t>
            </w:r>
          </w:p>
        </w:tc>
        <w:tc>
          <w:tcPr>
            <w:tcW w:w="960" w:type="dxa"/>
            <w:shd w:val="clear" w:color="auto" w:fill="8A5213"/>
            <w:noWrap/>
            <w:hideMark/>
          </w:tcPr>
          <w:p w:rsidR="00450692" w:rsidRPr="001740E3" w:rsidRDefault="00450692" w:rsidP="00450692">
            <w:pPr>
              <w:pStyle w:val="TableHeadCENTERED"/>
              <w:rPr>
                <w:sz w:val="18"/>
                <w:szCs w:val="18"/>
              </w:rPr>
            </w:pPr>
            <w:r w:rsidRPr="001740E3">
              <w:rPr>
                <w:sz w:val="18"/>
                <w:szCs w:val="18"/>
              </w:rPr>
              <w:t>TP (µg/L)</w:t>
            </w:r>
          </w:p>
        </w:tc>
        <w:tc>
          <w:tcPr>
            <w:tcW w:w="1100" w:type="dxa"/>
            <w:shd w:val="clear" w:color="auto" w:fill="8A5213"/>
            <w:noWrap/>
            <w:hideMark/>
          </w:tcPr>
          <w:p w:rsidR="00450692" w:rsidRPr="001740E3" w:rsidRDefault="00450692" w:rsidP="00450692">
            <w:pPr>
              <w:pStyle w:val="TableHeadCENTERED"/>
              <w:rPr>
                <w:sz w:val="18"/>
                <w:szCs w:val="18"/>
              </w:rPr>
            </w:pPr>
            <w:r w:rsidRPr="001740E3">
              <w:rPr>
                <w:sz w:val="18"/>
                <w:szCs w:val="18"/>
              </w:rPr>
              <w:t>TDP (µg/L)</w:t>
            </w:r>
          </w:p>
        </w:tc>
        <w:tc>
          <w:tcPr>
            <w:tcW w:w="1051" w:type="dxa"/>
            <w:shd w:val="clear" w:color="auto" w:fill="8A5213"/>
            <w:noWrap/>
            <w:hideMark/>
          </w:tcPr>
          <w:p w:rsidR="00450692" w:rsidRPr="001740E3" w:rsidRDefault="00450692" w:rsidP="00450692">
            <w:pPr>
              <w:pStyle w:val="TableHeadCENTERED"/>
              <w:rPr>
                <w:sz w:val="18"/>
                <w:szCs w:val="18"/>
              </w:rPr>
            </w:pPr>
            <w:r w:rsidRPr="001740E3">
              <w:rPr>
                <w:sz w:val="18"/>
                <w:szCs w:val="18"/>
              </w:rPr>
              <w:t>TN (mg/L)</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4/11/2017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976</w:t>
            </w:r>
          </w:p>
        </w:tc>
        <w:tc>
          <w:tcPr>
            <w:tcW w:w="1100" w:type="dxa"/>
            <w:noWrap/>
            <w:hideMark/>
          </w:tcPr>
          <w:p w:rsidR="00450692" w:rsidRPr="001740E3" w:rsidRDefault="00450692" w:rsidP="00450692">
            <w:pPr>
              <w:pStyle w:val="TableRowRIGHT"/>
              <w:rPr>
                <w:sz w:val="16"/>
                <w:szCs w:val="16"/>
              </w:rPr>
            </w:pPr>
            <w:r w:rsidRPr="001740E3">
              <w:rPr>
                <w:sz w:val="16"/>
                <w:szCs w:val="16"/>
              </w:rPr>
              <w:t>678</w:t>
            </w:r>
          </w:p>
        </w:tc>
        <w:tc>
          <w:tcPr>
            <w:tcW w:w="1051" w:type="dxa"/>
            <w:noWrap/>
            <w:hideMark/>
          </w:tcPr>
          <w:p w:rsidR="00450692" w:rsidRPr="001740E3" w:rsidRDefault="00450692" w:rsidP="00450692">
            <w:pPr>
              <w:pStyle w:val="TableRowRIGHT"/>
              <w:rPr>
                <w:sz w:val="16"/>
                <w:szCs w:val="16"/>
              </w:rPr>
            </w:pPr>
            <w:r w:rsidRPr="001740E3">
              <w:rPr>
                <w:sz w:val="16"/>
                <w:szCs w:val="16"/>
              </w:rPr>
              <w:t>7.19</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4/18/2017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242</w:t>
            </w:r>
          </w:p>
        </w:tc>
        <w:tc>
          <w:tcPr>
            <w:tcW w:w="1100" w:type="dxa"/>
            <w:noWrap/>
            <w:hideMark/>
          </w:tcPr>
          <w:p w:rsidR="00450692" w:rsidRPr="001740E3" w:rsidRDefault="00450692" w:rsidP="00450692">
            <w:pPr>
              <w:pStyle w:val="TableRowRIGHT"/>
              <w:rPr>
                <w:sz w:val="16"/>
                <w:szCs w:val="16"/>
              </w:rPr>
            </w:pPr>
            <w:r w:rsidRPr="001740E3">
              <w:rPr>
                <w:sz w:val="16"/>
                <w:szCs w:val="16"/>
              </w:rPr>
              <w:t>93.6</w:t>
            </w:r>
          </w:p>
        </w:tc>
        <w:tc>
          <w:tcPr>
            <w:tcW w:w="1051" w:type="dxa"/>
            <w:noWrap/>
            <w:hideMark/>
          </w:tcPr>
          <w:p w:rsidR="00450692" w:rsidRPr="001740E3" w:rsidRDefault="00450692" w:rsidP="00450692">
            <w:pPr>
              <w:pStyle w:val="TableRowRIGHT"/>
              <w:rPr>
                <w:sz w:val="16"/>
                <w:szCs w:val="16"/>
              </w:rPr>
            </w:pPr>
            <w:r w:rsidRPr="001740E3">
              <w:rPr>
                <w:sz w:val="16"/>
                <w:szCs w:val="16"/>
              </w:rPr>
              <w:t>8.52</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4/25/2017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491</w:t>
            </w:r>
          </w:p>
        </w:tc>
        <w:tc>
          <w:tcPr>
            <w:tcW w:w="1100" w:type="dxa"/>
            <w:noWrap/>
            <w:hideMark/>
          </w:tcPr>
          <w:p w:rsidR="00450692" w:rsidRPr="001740E3" w:rsidRDefault="00450692" w:rsidP="00450692">
            <w:pPr>
              <w:pStyle w:val="TableRowRIGHT"/>
              <w:rPr>
                <w:sz w:val="16"/>
                <w:szCs w:val="16"/>
              </w:rPr>
            </w:pPr>
            <w:r w:rsidRPr="001740E3">
              <w:rPr>
                <w:sz w:val="16"/>
                <w:szCs w:val="16"/>
              </w:rPr>
              <w:t>142</w:t>
            </w:r>
          </w:p>
        </w:tc>
        <w:tc>
          <w:tcPr>
            <w:tcW w:w="1051" w:type="dxa"/>
            <w:noWrap/>
            <w:hideMark/>
          </w:tcPr>
          <w:p w:rsidR="00450692" w:rsidRPr="001740E3" w:rsidRDefault="00450692" w:rsidP="00450692">
            <w:pPr>
              <w:pStyle w:val="TableRowRIGHT"/>
              <w:rPr>
                <w:sz w:val="16"/>
                <w:szCs w:val="16"/>
              </w:rPr>
            </w:pPr>
            <w:r w:rsidRPr="001740E3">
              <w:rPr>
                <w:sz w:val="16"/>
                <w:szCs w:val="16"/>
              </w:rPr>
              <w:t>8.68</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805</w:t>
            </w:r>
          </w:p>
        </w:tc>
        <w:tc>
          <w:tcPr>
            <w:tcW w:w="1100" w:type="dxa"/>
            <w:noWrap/>
            <w:hideMark/>
          </w:tcPr>
          <w:p w:rsidR="00450692" w:rsidRPr="001740E3" w:rsidRDefault="00450692" w:rsidP="00450692">
            <w:pPr>
              <w:pStyle w:val="TableRowRIGHT"/>
              <w:rPr>
                <w:sz w:val="16"/>
                <w:szCs w:val="16"/>
              </w:rPr>
            </w:pPr>
            <w:r w:rsidRPr="001740E3">
              <w:rPr>
                <w:sz w:val="16"/>
                <w:szCs w:val="16"/>
              </w:rPr>
              <w:t>492</w:t>
            </w:r>
          </w:p>
        </w:tc>
        <w:tc>
          <w:tcPr>
            <w:tcW w:w="1051" w:type="dxa"/>
            <w:noWrap/>
            <w:hideMark/>
          </w:tcPr>
          <w:p w:rsidR="00450692" w:rsidRPr="001740E3" w:rsidRDefault="00450692" w:rsidP="00450692">
            <w:pPr>
              <w:pStyle w:val="TableRowRIGHT"/>
              <w:rPr>
                <w:sz w:val="16"/>
                <w:szCs w:val="16"/>
              </w:rPr>
            </w:pPr>
            <w:r w:rsidRPr="001740E3">
              <w:rPr>
                <w:sz w:val="16"/>
                <w:szCs w:val="16"/>
              </w:rPr>
              <w:t>8.58</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585</w:t>
            </w:r>
          </w:p>
        </w:tc>
        <w:tc>
          <w:tcPr>
            <w:tcW w:w="1100" w:type="dxa"/>
            <w:noWrap/>
            <w:hideMark/>
          </w:tcPr>
          <w:p w:rsidR="00450692" w:rsidRPr="001740E3" w:rsidRDefault="00450692" w:rsidP="00450692">
            <w:pPr>
              <w:pStyle w:val="TableRowRIGHT"/>
              <w:rPr>
                <w:sz w:val="16"/>
                <w:szCs w:val="16"/>
              </w:rPr>
            </w:pPr>
            <w:r w:rsidRPr="001740E3">
              <w:rPr>
                <w:sz w:val="16"/>
                <w:szCs w:val="16"/>
              </w:rPr>
              <w:t>120</w:t>
            </w:r>
          </w:p>
        </w:tc>
        <w:tc>
          <w:tcPr>
            <w:tcW w:w="1051" w:type="dxa"/>
            <w:noWrap/>
            <w:hideMark/>
          </w:tcPr>
          <w:p w:rsidR="00450692" w:rsidRPr="001740E3" w:rsidRDefault="00450692" w:rsidP="00450692">
            <w:pPr>
              <w:pStyle w:val="TableRowRIGHT"/>
              <w:rPr>
                <w:sz w:val="16"/>
                <w:szCs w:val="16"/>
              </w:rPr>
            </w:pPr>
            <w:r w:rsidRPr="001740E3">
              <w:rPr>
                <w:sz w:val="16"/>
                <w:szCs w:val="16"/>
              </w:rPr>
              <w:t>8.52</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868</w:t>
            </w:r>
          </w:p>
        </w:tc>
        <w:tc>
          <w:tcPr>
            <w:tcW w:w="1100" w:type="dxa"/>
            <w:noWrap/>
            <w:hideMark/>
          </w:tcPr>
          <w:p w:rsidR="00450692" w:rsidRPr="001740E3" w:rsidRDefault="00450692" w:rsidP="00450692">
            <w:pPr>
              <w:pStyle w:val="TableRowRIGHT"/>
              <w:rPr>
                <w:sz w:val="16"/>
                <w:szCs w:val="16"/>
              </w:rPr>
            </w:pPr>
            <w:r w:rsidRPr="001740E3">
              <w:rPr>
                <w:sz w:val="16"/>
                <w:szCs w:val="16"/>
              </w:rPr>
              <w:t>122</w:t>
            </w:r>
          </w:p>
        </w:tc>
        <w:tc>
          <w:tcPr>
            <w:tcW w:w="1051" w:type="dxa"/>
            <w:noWrap/>
            <w:hideMark/>
          </w:tcPr>
          <w:p w:rsidR="00450692" w:rsidRPr="001740E3" w:rsidRDefault="00450692" w:rsidP="00450692">
            <w:pPr>
              <w:pStyle w:val="TableRowRIGHT"/>
              <w:rPr>
                <w:sz w:val="16"/>
                <w:szCs w:val="16"/>
              </w:rPr>
            </w:pPr>
            <w:r w:rsidRPr="001740E3">
              <w:rPr>
                <w:sz w:val="16"/>
                <w:szCs w:val="16"/>
              </w:rPr>
              <w:t>7.88</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868</w:t>
            </w:r>
          </w:p>
        </w:tc>
        <w:tc>
          <w:tcPr>
            <w:tcW w:w="1100" w:type="dxa"/>
            <w:noWrap/>
            <w:hideMark/>
          </w:tcPr>
          <w:p w:rsidR="00450692" w:rsidRPr="001740E3" w:rsidRDefault="00450692" w:rsidP="00450692">
            <w:pPr>
              <w:pStyle w:val="TableRowRIGHT"/>
              <w:rPr>
                <w:sz w:val="16"/>
                <w:szCs w:val="16"/>
              </w:rPr>
            </w:pPr>
            <w:r w:rsidRPr="001740E3">
              <w:rPr>
                <w:sz w:val="16"/>
                <w:szCs w:val="16"/>
              </w:rPr>
              <w:t>156</w:t>
            </w:r>
          </w:p>
        </w:tc>
        <w:tc>
          <w:tcPr>
            <w:tcW w:w="1051" w:type="dxa"/>
            <w:noWrap/>
            <w:hideMark/>
          </w:tcPr>
          <w:p w:rsidR="00450692" w:rsidRPr="001740E3" w:rsidRDefault="00450692" w:rsidP="00450692">
            <w:pPr>
              <w:pStyle w:val="TableRowRIGHT"/>
              <w:rPr>
                <w:sz w:val="16"/>
                <w:szCs w:val="16"/>
              </w:rPr>
            </w:pPr>
            <w:r w:rsidRPr="001740E3">
              <w:rPr>
                <w:sz w:val="16"/>
                <w:szCs w:val="16"/>
              </w:rPr>
              <w:t>8</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5/16/2017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109</w:t>
            </w:r>
          </w:p>
        </w:tc>
        <w:tc>
          <w:tcPr>
            <w:tcW w:w="1100" w:type="dxa"/>
            <w:noWrap/>
            <w:hideMark/>
          </w:tcPr>
          <w:p w:rsidR="00450692" w:rsidRPr="001740E3" w:rsidRDefault="00450692" w:rsidP="00450692">
            <w:pPr>
              <w:pStyle w:val="TableRowRIGHT"/>
              <w:rPr>
                <w:sz w:val="16"/>
                <w:szCs w:val="16"/>
              </w:rPr>
            </w:pPr>
            <w:r w:rsidRPr="001740E3">
              <w:rPr>
                <w:sz w:val="16"/>
                <w:szCs w:val="16"/>
              </w:rPr>
              <w:t>37.6</w:t>
            </w:r>
          </w:p>
        </w:tc>
        <w:tc>
          <w:tcPr>
            <w:tcW w:w="1051" w:type="dxa"/>
            <w:noWrap/>
            <w:hideMark/>
          </w:tcPr>
          <w:p w:rsidR="00450692" w:rsidRPr="001740E3" w:rsidRDefault="00450692" w:rsidP="00450692">
            <w:pPr>
              <w:pStyle w:val="TableRowRIGHT"/>
              <w:rPr>
                <w:sz w:val="16"/>
                <w:szCs w:val="16"/>
              </w:rPr>
            </w:pPr>
            <w:r w:rsidRPr="001740E3">
              <w:rPr>
                <w:sz w:val="16"/>
                <w:szCs w:val="16"/>
              </w:rPr>
              <w:t>8.26</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5/30/2017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78.5</w:t>
            </w:r>
          </w:p>
        </w:tc>
        <w:tc>
          <w:tcPr>
            <w:tcW w:w="1100" w:type="dxa"/>
            <w:noWrap/>
            <w:hideMark/>
          </w:tcPr>
          <w:p w:rsidR="00450692" w:rsidRPr="001740E3" w:rsidRDefault="00450692" w:rsidP="00450692">
            <w:pPr>
              <w:pStyle w:val="TableRowRIGHT"/>
              <w:rPr>
                <w:sz w:val="16"/>
                <w:szCs w:val="16"/>
              </w:rPr>
            </w:pPr>
            <w:r w:rsidRPr="001740E3">
              <w:rPr>
                <w:sz w:val="16"/>
                <w:szCs w:val="16"/>
              </w:rPr>
              <w:t>30.3</w:t>
            </w:r>
          </w:p>
        </w:tc>
        <w:tc>
          <w:tcPr>
            <w:tcW w:w="1051" w:type="dxa"/>
            <w:noWrap/>
            <w:hideMark/>
          </w:tcPr>
          <w:p w:rsidR="00450692" w:rsidRPr="001740E3" w:rsidRDefault="00450692" w:rsidP="00450692">
            <w:pPr>
              <w:pStyle w:val="TableRowRIGHT"/>
              <w:rPr>
                <w:sz w:val="16"/>
                <w:szCs w:val="16"/>
              </w:rPr>
            </w:pPr>
            <w:r w:rsidRPr="001740E3">
              <w:rPr>
                <w:sz w:val="16"/>
                <w:szCs w:val="16"/>
              </w:rPr>
              <w:t>8.83</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67.3</w:t>
            </w:r>
          </w:p>
        </w:tc>
        <w:tc>
          <w:tcPr>
            <w:tcW w:w="1100" w:type="dxa"/>
            <w:noWrap/>
            <w:hideMark/>
          </w:tcPr>
          <w:p w:rsidR="00450692" w:rsidRPr="001740E3" w:rsidRDefault="00450692" w:rsidP="00450692">
            <w:pPr>
              <w:pStyle w:val="TableRowRIGHT"/>
              <w:rPr>
                <w:sz w:val="16"/>
                <w:szCs w:val="16"/>
              </w:rPr>
            </w:pPr>
            <w:r w:rsidRPr="001740E3">
              <w:rPr>
                <w:sz w:val="16"/>
                <w:szCs w:val="16"/>
              </w:rPr>
              <w:t>28.2</w:t>
            </w:r>
          </w:p>
        </w:tc>
        <w:tc>
          <w:tcPr>
            <w:tcW w:w="1051" w:type="dxa"/>
            <w:noWrap/>
            <w:hideMark/>
          </w:tcPr>
          <w:p w:rsidR="00450692" w:rsidRPr="001740E3" w:rsidRDefault="00450692" w:rsidP="00450692">
            <w:pPr>
              <w:pStyle w:val="TableRowRIGHT"/>
              <w:rPr>
                <w:sz w:val="16"/>
                <w:szCs w:val="16"/>
              </w:rPr>
            </w:pPr>
            <w:r w:rsidRPr="001740E3">
              <w:rPr>
                <w:sz w:val="16"/>
                <w:szCs w:val="16"/>
              </w:rPr>
              <w:t>11.78</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6/13/2017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48</w:t>
            </w:r>
          </w:p>
        </w:tc>
        <w:tc>
          <w:tcPr>
            <w:tcW w:w="1100" w:type="dxa"/>
            <w:noWrap/>
            <w:hideMark/>
          </w:tcPr>
          <w:p w:rsidR="00450692" w:rsidRPr="001740E3" w:rsidRDefault="00450692" w:rsidP="00450692">
            <w:pPr>
              <w:pStyle w:val="TableRowRIGHT"/>
              <w:rPr>
                <w:sz w:val="16"/>
                <w:szCs w:val="16"/>
              </w:rPr>
            </w:pPr>
            <w:r w:rsidRPr="001740E3">
              <w:rPr>
                <w:sz w:val="16"/>
                <w:szCs w:val="16"/>
              </w:rPr>
              <w:t>28.5</w:t>
            </w:r>
          </w:p>
        </w:tc>
        <w:tc>
          <w:tcPr>
            <w:tcW w:w="1051" w:type="dxa"/>
            <w:noWrap/>
            <w:hideMark/>
          </w:tcPr>
          <w:p w:rsidR="00450692" w:rsidRPr="001740E3" w:rsidRDefault="00450692" w:rsidP="00450692">
            <w:pPr>
              <w:pStyle w:val="TableRowRIGHT"/>
              <w:rPr>
                <w:sz w:val="16"/>
                <w:szCs w:val="16"/>
              </w:rPr>
            </w:pPr>
            <w:r w:rsidRPr="001740E3">
              <w:rPr>
                <w:sz w:val="16"/>
                <w:szCs w:val="16"/>
              </w:rPr>
              <w:t>11.69</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90.9</w:t>
            </w:r>
          </w:p>
        </w:tc>
        <w:tc>
          <w:tcPr>
            <w:tcW w:w="1100" w:type="dxa"/>
            <w:noWrap/>
            <w:hideMark/>
          </w:tcPr>
          <w:p w:rsidR="00450692" w:rsidRPr="001740E3" w:rsidRDefault="00450692" w:rsidP="00450692">
            <w:pPr>
              <w:pStyle w:val="TableRowRIGHT"/>
              <w:rPr>
                <w:sz w:val="16"/>
                <w:szCs w:val="16"/>
              </w:rPr>
            </w:pPr>
            <w:r w:rsidRPr="001740E3">
              <w:rPr>
                <w:sz w:val="16"/>
                <w:szCs w:val="16"/>
              </w:rPr>
              <w:t>42.3</w:t>
            </w:r>
          </w:p>
        </w:tc>
        <w:tc>
          <w:tcPr>
            <w:tcW w:w="1051" w:type="dxa"/>
            <w:noWrap/>
            <w:hideMark/>
          </w:tcPr>
          <w:p w:rsidR="00450692" w:rsidRPr="001740E3" w:rsidRDefault="00450692" w:rsidP="00450692">
            <w:pPr>
              <w:pStyle w:val="TableRowRIGHT"/>
              <w:rPr>
                <w:sz w:val="16"/>
                <w:szCs w:val="16"/>
              </w:rPr>
            </w:pPr>
            <w:r w:rsidRPr="001740E3">
              <w:rPr>
                <w:sz w:val="16"/>
                <w:szCs w:val="16"/>
              </w:rPr>
              <w:t>12.86</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137</w:t>
            </w:r>
          </w:p>
        </w:tc>
        <w:tc>
          <w:tcPr>
            <w:tcW w:w="1100" w:type="dxa"/>
            <w:noWrap/>
            <w:hideMark/>
          </w:tcPr>
          <w:p w:rsidR="00450692" w:rsidRPr="001740E3" w:rsidRDefault="00450692" w:rsidP="00450692">
            <w:pPr>
              <w:pStyle w:val="TableRowRIGHT"/>
              <w:rPr>
                <w:sz w:val="16"/>
                <w:szCs w:val="16"/>
              </w:rPr>
            </w:pPr>
            <w:r w:rsidRPr="001740E3">
              <w:rPr>
                <w:sz w:val="16"/>
                <w:szCs w:val="16"/>
              </w:rPr>
              <w:t>61.9</w:t>
            </w:r>
          </w:p>
        </w:tc>
        <w:tc>
          <w:tcPr>
            <w:tcW w:w="1051" w:type="dxa"/>
            <w:noWrap/>
            <w:hideMark/>
          </w:tcPr>
          <w:p w:rsidR="00450692" w:rsidRPr="001740E3" w:rsidRDefault="00450692" w:rsidP="00450692">
            <w:pPr>
              <w:pStyle w:val="TableRowRIGHT"/>
              <w:rPr>
                <w:sz w:val="16"/>
                <w:szCs w:val="16"/>
              </w:rPr>
            </w:pPr>
            <w:r w:rsidRPr="001740E3">
              <w:rPr>
                <w:sz w:val="16"/>
                <w:szCs w:val="16"/>
              </w:rPr>
              <w:t>25.34</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189</w:t>
            </w:r>
          </w:p>
        </w:tc>
        <w:tc>
          <w:tcPr>
            <w:tcW w:w="1100" w:type="dxa"/>
            <w:noWrap/>
            <w:hideMark/>
          </w:tcPr>
          <w:p w:rsidR="00450692" w:rsidRPr="001740E3" w:rsidRDefault="00450692" w:rsidP="00450692">
            <w:pPr>
              <w:pStyle w:val="TableRowRIGHT"/>
              <w:rPr>
                <w:sz w:val="16"/>
                <w:szCs w:val="16"/>
              </w:rPr>
            </w:pPr>
            <w:r w:rsidRPr="001740E3">
              <w:rPr>
                <w:sz w:val="16"/>
                <w:szCs w:val="16"/>
              </w:rPr>
              <w:t>82.2</w:t>
            </w:r>
          </w:p>
        </w:tc>
        <w:tc>
          <w:tcPr>
            <w:tcW w:w="1051" w:type="dxa"/>
            <w:noWrap/>
            <w:hideMark/>
          </w:tcPr>
          <w:p w:rsidR="00450692" w:rsidRPr="001740E3" w:rsidRDefault="00450692" w:rsidP="00450692">
            <w:pPr>
              <w:pStyle w:val="TableRowRIGHT"/>
              <w:rPr>
                <w:sz w:val="16"/>
                <w:szCs w:val="16"/>
              </w:rPr>
            </w:pPr>
            <w:r w:rsidRPr="001740E3">
              <w:rPr>
                <w:sz w:val="16"/>
                <w:szCs w:val="16"/>
              </w:rPr>
              <w:t>29.34</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160</w:t>
            </w:r>
          </w:p>
        </w:tc>
        <w:tc>
          <w:tcPr>
            <w:tcW w:w="1100" w:type="dxa"/>
            <w:noWrap/>
            <w:hideMark/>
          </w:tcPr>
          <w:p w:rsidR="00450692" w:rsidRPr="001740E3" w:rsidRDefault="00450692" w:rsidP="00450692">
            <w:pPr>
              <w:pStyle w:val="TableRowRIGHT"/>
              <w:rPr>
                <w:sz w:val="16"/>
                <w:szCs w:val="16"/>
              </w:rPr>
            </w:pPr>
            <w:r w:rsidRPr="001740E3">
              <w:rPr>
                <w:sz w:val="16"/>
                <w:szCs w:val="16"/>
              </w:rPr>
              <w:t>94</w:t>
            </w:r>
          </w:p>
        </w:tc>
        <w:tc>
          <w:tcPr>
            <w:tcW w:w="1051" w:type="dxa"/>
            <w:noWrap/>
            <w:hideMark/>
          </w:tcPr>
          <w:p w:rsidR="00450692" w:rsidRPr="001740E3" w:rsidRDefault="00450692" w:rsidP="00450692">
            <w:pPr>
              <w:pStyle w:val="TableRowRIGHT"/>
              <w:rPr>
                <w:sz w:val="16"/>
                <w:szCs w:val="16"/>
              </w:rPr>
            </w:pPr>
            <w:r w:rsidRPr="001740E3">
              <w:rPr>
                <w:sz w:val="16"/>
                <w:szCs w:val="16"/>
              </w:rPr>
              <w:t>27.34</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6/26/2017</w:t>
            </w:r>
          </w:p>
        </w:tc>
        <w:tc>
          <w:tcPr>
            <w:tcW w:w="1164" w:type="dxa"/>
            <w:noWrap/>
            <w:hideMark/>
          </w:tcPr>
          <w:p w:rsidR="00450692" w:rsidRPr="001740E3" w:rsidRDefault="00450692" w:rsidP="00450692">
            <w:pPr>
              <w:pStyle w:val="TableRowLEFT"/>
              <w:rPr>
                <w:sz w:val="16"/>
                <w:szCs w:val="16"/>
              </w:rPr>
            </w:pPr>
            <w:r w:rsidRPr="001740E3">
              <w:rPr>
                <w:sz w:val="16"/>
                <w:szCs w:val="16"/>
              </w:rPr>
              <w:t>4</w:t>
            </w:r>
          </w:p>
        </w:tc>
        <w:tc>
          <w:tcPr>
            <w:tcW w:w="960" w:type="dxa"/>
            <w:noWrap/>
            <w:hideMark/>
          </w:tcPr>
          <w:p w:rsidR="00450692" w:rsidRPr="001740E3" w:rsidRDefault="00450692" w:rsidP="00450692">
            <w:pPr>
              <w:pStyle w:val="TableRowRIGHT"/>
              <w:rPr>
                <w:sz w:val="16"/>
                <w:szCs w:val="16"/>
              </w:rPr>
            </w:pPr>
            <w:r w:rsidRPr="001740E3">
              <w:rPr>
                <w:sz w:val="16"/>
                <w:szCs w:val="16"/>
              </w:rPr>
              <w:t>315</w:t>
            </w:r>
          </w:p>
        </w:tc>
        <w:tc>
          <w:tcPr>
            <w:tcW w:w="1100" w:type="dxa"/>
            <w:noWrap/>
            <w:hideMark/>
          </w:tcPr>
          <w:p w:rsidR="00450692" w:rsidRPr="001740E3" w:rsidRDefault="00450692" w:rsidP="00450692">
            <w:pPr>
              <w:pStyle w:val="TableRowRIGHT"/>
              <w:rPr>
                <w:sz w:val="16"/>
                <w:szCs w:val="16"/>
              </w:rPr>
            </w:pPr>
            <w:r w:rsidRPr="001740E3">
              <w:rPr>
                <w:sz w:val="16"/>
                <w:szCs w:val="16"/>
              </w:rPr>
              <w:t>106</w:t>
            </w:r>
          </w:p>
        </w:tc>
        <w:tc>
          <w:tcPr>
            <w:tcW w:w="1051" w:type="dxa"/>
            <w:noWrap/>
            <w:hideMark/>
          </w:tcPr>
          <w:p w:rsidR="00450692" w:rsidRPr="001740E3" w:rsidRDefault="00450692" w:rsidP="00450692">
            <w:pPr>
              <w:pStyle w:val="TableRowRIGHT"/>
              <w:rPr>
                <w:sz w:val="16"/>
                <w:szCs w:val="16"/>
              </w:rPr>
            </w:pPr>
            <w:r w:rsidRPr="001740E3">
              <w:rPr>
                <w:sz w:val="16"/>
                <w:szCs w:val="16"/>
              </w:rPr>
              <w:t>22.93</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1+2</w:t>
            </w:r>
          </w:p>
        </w:tc>
        <w:tc>
          <w:tcPr>
            <w:tcW w:w="960" w:type="dxa"/>
            <w:noWrap/>
            <w:hideMark/>
          </w:tcPr>
          <w:p w:rsidR="00450692" w:rsidRPr="001740E3" w:rsidRDefault="00450692" w:rsidP="00450692">
            <w:pPr>
              <w:pStyle w:val="TableRowRIGHT"/>
              <w:rPr>
                <w:sz w:val="16"/>
                <w:szCs w:val="16"/>
              </w:rPr>
            </w:pPr>
            <w:r w:rsidRPr="001740E3">
              <w:rPr>
                <w:sz w:val="16"/>
                <w:szCs w:val="16"/>
              </w:rPr>
              <w:t>102</w:t>
            </w:r>
          </w:p>
        </w:tc>
        <w:tc>
          <w:tcPr>
            <w:tcW w:w="1100" w:type="dxa"/>
            <w:noWrap/>
            <w:hideMark/>
          </w:tcPr>
          <w:p w:rsidR="00450692" w:rsidRPr="001740E3" w:rsidRDefault="00450692" w:rsidP="00450692">
            <w:pPr>
              <w:pStyle w:val="TableRowRIGHT"/>
              <w:rPr>
                <w:sz w:val="16"/>
                <w:szCs w:val="16"/>
              </w:rPr>
            </w:pPr>
            <w:r w:rsidRPr="001740E3">
              <w:rPr>
                <w:sz w:val="16"/>
                <w:szCs w:val="16"/>
              </w:rPr>
              <w:t>60.5</w:t>
            </w:r>
          </w:p>
        </w:tc>
        <w:tc>
          <w:tcPr>
            <w:tcW w:w="1051" w:type="dxa"/>
            <w:noWrap/>
            <w:hideMark/>
          </w:tcPr>
          <w:p w:rsidR="00450692" w:rsidRPr="001740E3" w:rsidRDefault="00450692" w:rsidP="00450692">
            <w:pPr>
              <w:pStyle w:val="TableRowRIGHT"/>
              <w:rPr>
                <w:sz w:val="16"/>
                <w:szCs w:val="16"/>
              </w:rPr>
            </w:pPr>
            <w:r w:rsidRPr="001740E3">
              <w:rPr>
                <w:sz w:val="16"/>
                <w:szCs w:val="16"/>
              </w:rPr>
              <w:t>9.85</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303</w:t>
            </w:r>
          </w:p>
        </w:tc>
        <w:tc>
          <w:tcPr>
            <w:tcW w:w="1100" w:type="dxa"/>
            <w:noWrap/>
            <w:hideMark/>
          </w:tcPr>
          <w:p w:rsidR="00450692" w:rsidRPr="001740E3" w:rsidRDefault="00450692" w:rsidP="00450692">
            <w:pPr>
              <w:pStyle w:val="TableRowRIGHT"/>
              <w:rPr>
                <w:sz w:val="16"/>
                <w:szCs w:val="16"/>
              </w:rPr>
            </w:pPr>
            <w:r w:rsidRPr="001740E3">
              <w:rPr>
                <w:sz w:val="16"/>
                <w:szCs w:val="16"/>
              </w:rPr>
              <w:t>118</w:t>
            </w:r>
          </w:p>
        </w:tc>
        <w:tc>
          <w:tcPr>
            <w:tcW w:w="1051" w:type="dxa"/>
            <w:noWrap/>
            <w:hideMark/>
          </w:tcPr>
          <w:p w:rsidR="00450692" w:rsidRPr="001740E3" w:rsidRDefault="00450692" w:rsidP="00450692">
            <w:pPr>
              <w:pStyle w:val="TableRowRIGHT"/>
              <w:rPr>
                <w:sz w:val="16"/>
                <w:szCs w:val="16"/>
              </w:rPr>
            </w:pPr>
            <w:r w:rsidRPr="001740E3">
              <w:rPr>
                <w:sz w:val="16"/>
                <w:szCs w:val="16"/>
              </w:rPr>
              <w:t>8.68</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433.5</w:t>
            </w:r>
          </w:p>
        </w:tc>
        <w:tc>
          <w:tcPr>
            <w:tcW w:w="1100" w:type="dxa"/>
            <w:noWrap/>
            <w:hideMark/>
          </w:tcPr>
          <w:p w:rsidR="00450692" w:rsidRPr="001740E3" w:rsidRDefault="00450692" w:rsidP="00450692">
            <w:pPr>
              <w:pStyle w:val="TableRowRIGHT"/>
              <w:rPr>
                <w:sz w:val="16"/>
                <w:szCs w:val="16"/>
              </w:rPr>
            </w:pPr>
            <w:r w:rsidRPr="001740E3">
              <w:rPr>
                <w:sz w:val="16"/>
                <w:szCs w:val="16"/>
              </w:rPr>
              <w:t>196</w:t>
            </w:r>
          </w:p>
        </w:tc>
        <w:tc>
          <w:tcPr>
            <w:tcW w:w="1051" w:type="dxa"/>
            <w:noWrap/>
            <w:hideMark/>
          </w:tcPr>
          <w:p w:rsidR="00450692" w:rsidRPr="001740E3" w:rsidRDefault="00450692" w:rsidP="00450692">
            <w:pPr>
              <w:pStyle w:val="TableRowRIGHT"/>
              <w:rPr>
                <w:sz w:val="16"/>
                <w:szCs w:val="16"/>
              </w:rPr>
            </w:pPr>
            <w:r w:rsidRPr="001740E3">
              <w:rPr>
                <w:sz w:val="16"/>
                <w:szCs w:val="16"/>
              </w:rPr>
              <w:t>7.19</w:t>
            </w:r>
          </w:p>
        </w:tc>
      </w:tr>
      <w:tr w:rsidR="00450692" w:rsidRPr="001740E3" w:rsidTr="001740E3">
        <w:trPr>
          <w:trHeight w:val="290"/>
          <w:jc w:val="center"/>
        </w:trPr>
        <w:tc>
          <w:tcPr>
            <w:tcW w:w="960" w:type="dxa"/>
            <w:noWrap/>
            <w:hideMark/>
          </w:tcPr>
          <w:p w:rsidR="00450692" w:rsidRPr="001740E3" w:rsidRDefault="00450692" w:rsidP="00450692">
            <w:pPr>
              <w:pStyle w:val="TableRowLEFT"/>
              <w:rPr>
                <w:sz w:val="16"/>
                <w:szCs w:val="16"/>
              </w:rPr>
            </w:pPr>
            <w:r w:rsidRPr="001740E3">
              <w:rPr>
                <w:sz w:val="16"/>
                <w:szCs w:val="16"/>
              </w:rPr>
              <w:t>JBT02</w:t>
            </w:r>
          </w:p>
        </w:tc>
        <w:tc>
          <w:tcPr>
            <w:tcW w:w="1420" w:type="dxa"/>
            <w:noWrap/>
            <w:hideMark/>
          </w:tcPr>
          <w:p w:rsidR="00450692" w:rsidRPr="001740E3" w:rsidRDefault="00450692" w:rsidP="00450692">
            <w:pPr>
              <w:pStyle w:val="TableRowLEFT"/>
              <w:rPr>
                <w:sz w:val="16"/>
                <w:szCs w:val="16"/>
              </w:rPr>
            </w:pPr>
            <w:r w:rsidRPr="001740E3">
              <w:rPr>
                <w:sz w:val="16"/>
                <w:szCs w:val="16"/>
              </w:rPr>
              <w:t>7/18/2017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186.5</w:t>
            </w:r>
          </w:p>
        </w:tc>
        <w:tc>
          <w:tcPr>
            <w:tcW w:w="1100" w:type="dxa"/>
            <w:noWrap/>
            <w:hideMark/>
          </w:tcPr>
          <w:p w:rsidR="00450692" w:rsidRPr="001740E3" w:rsidRDefault="00450692" w:rsidP="00450692">
            <w:pPr>
              <w:pStyle w:val="TableRowRIGHT"/>
              <w:rPr>
                <w:sz w:val="16"/>
                <w:szCs w:val="16"/>
              </w:rPr>
            </w:pPr>
            <w:r w:rsidRPr="001740E3">
              <w:rPr>
                <w:sz w:val="16"/>
                <w:szCs w:val="16"/>
              </w:rPr>
              <w:t>118</w:t>
            </w:r>
          </w:p>
        </w:tc>
        <w:tc>
          <w:tcPr>
            <w:tcW w:w="1051" w:type="dxa"/>
            <w:noWrap/>
            <w:hideMark/>
          </w:tcPr>
          <w:p w:rsidR="00450692" w:rsidRPr="001740E3" w:rsidRDefault="00450692" w:rsidP="00450692">
            <w:pPr>
              <w:pStyle w:val="TableRowRIGHT"/>
              <w:rPr>
                <w:sz w:val="16"/>
                <w:szCs w:val="16"/>
              </w:rPr>
            </w:pPr>
            <w:r w:rsidRPr="001740E3">
              <w:rPr>
                <w:sz w:val="16"/>
                <w:szCs w:val="16"/>
              </w:rPr>
              <w:t>7.27</w:t>
            </w:r>
          </w:p>
        </w:tc>
      </w:tr>
      <w:tr w:rsidR="00300353" w:rsidRPr="001740E3" w:rsidTr="001740E3">
        <w:trPr>
          <w:trHeight w:val="290"/>
          <w:jc w:val="center"/>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7/26/2017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73.1</w:t>
            </w:r>
          </w:p>
        </w:tc>
        <w:tc>
          <w:tcPr>
            <w:tcW w:w="1100" w:type="dxa"/>
            <w:noWrap/>
            <w:vAlign w:val="bottom"/>
          </w:tcPr>
          <w:p w:rsidR="00300353" w:rsidRPr="001740E3" w:rsidRDefault="00300353" w:rsidP="00300353">
            <w:pPr>
              <w:pStyle w:val="TableRowRIGHT"/>
              <w:rPr>
                <w:sz w:val="16"/>
                <w:szCs w:val="16"/>
              </w:rPr>
            </w:pPr>
            <w:r w:rsidRPr="001740E3">
              <w:rPr>
                <w:sz w:val="16"/>
                <w:szCs w:val="16"/>
              </w:rPr>
              <w:t>70.4</w:t>
            </w:r>
          </w:p>
        </w:tc>
        <w:tc>
          <w:tcPr>
            <w:tcW w:w="1051" w:type="dxa"/>
            <w:noWrap/>
            <w:vAlign w:val="bottom"/>
          </w:tcPr>
          <w:p w:rsidR="00300353" w:rsidRPr="001740E3" w:rsidRDefault="00300353" w:rsidP="00300353">
            <w:pPr>
              <w:pStyle w:val="TableRowRIGHT"/>
              <w:rPr>
                <w:sz w:val="16"/>
                <w:szCs w:val="16"/>
              </w:rPr>
            </w:pPr>
            <w:r w:rsidRPr="001740E3">
              <w:rPr>
                <w:sz w:val="16"/>
                <w:szCs w:val="16"/>
              </w:rPr>
              <w:t>8.03</w:t>
            </w:r>
          </w:p>
        </w:tc>
      </w:tr>
      <w:tr w:rsidR="00300353" w:rsidRPr="001740E3" w:rsidTr="001740E3">
        <w:trPr>
          <w:trHeight w:val="290"/>
          <w:jc w:val="center"/>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8/1/2017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63.9</w:t>
            </w:r>
          </w:p>
        </w:tc>
        <w:tc>
          <w:tcPr>
            <w:tcW w:w="1100" w:type="dxa"/>
            <w:noWrap/>
            <w:vAlign w:val="bottom"/>
          </w:tcPr>
          <w:p w:rsidR="00300353" w:rsidRPr="001740E3" w:rsidRDefault="00300353" w:rsidP="00300353">
            <w:pPr>
              <w:pStyle w:val="TableRowRIGHT"/>
              <w:rPr>
                <w:sz w:val="16"/>
                <w:szCs w:val="16"/>
              </w:rPr>
            </w:pPr>
            <w:r w:rsidRPr="001740E3">
              <w:rPr>
                <w:sz w:val="16"/>
                <w:szCs w:val="16"/>
              </w:rPr>
              <w:t>40</w:t>
            </w:r>
          </w:p>
        </w:tc>
        <w:tc>
          <w:tcPr>
            <w:tcW w:w="1051" w:type="dxa"/>
            <w:noWrap/>
            <w:vAlign w:val="bottom"/>
          </w:tcPr>
          <w:p w:rsidR="00300353" w:rsidRPr="001740E3" w:rsidRDefault="00300353" w:rsidP="00300353">
            <w:pPr>
              <w:pStyle w:val="TableRowRIGHT"/>
              <w:rPr>
                <w:sz w:val="16"/>
                <w:szCs w:val="16"/>
              </w:rPr>
            </w:pPr>
            <w:r w:rsidRPr="001740E3">
              <w:rPr>
                <w:sz w:val="16"/>
                <w:szCs w:val="16"/>
              </w:rPr>
              <w:t>8.41</w:t>
            </w:r>
          </w:p>
        </w:tc>
      </w:tr>
      <w:tr w:rsidR="00300353" w:rsidRPr="001740E3" w:rsidTr="001740E3">
        <w:trPr>
          <w:trHeight w:val="290"/>
          <w:jc w:val="center"/>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8/8/2017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50.5</w:t>
            </w:r>
          </w:p>
        </w:tc>
        <w:tc>
          <w:tcPr>
            <w:tcW w:w="1100" w:type="dxa"/>
            <w:noWrap/>
            <w:vAlign w:val="bottom"/>
          </w:tcPr>
          <w:p w:rsidR="00300353" w:rsidRPr="001740E3" w:rsidRDefault="00300353" w:rsidP="00300353">
            <w:pPr>
              <w:pStyle w:val="TableRowRIGHT"/>
              <w:rPr>
                <w:sz w:val="16"/>
                <w:szCs w:val="16"/>
              </w:rPr>
            </w:pPr>
            <w:r w:rsidRPr="001740E3">
              <w:rPr>
                <w:sz w:val="16"/>
                <w:szCs w:val="16"/>
              </w:rPr>
              <w:t>37</w:t>
            </w:r>
          </w:p>
        </w:tc>
        <w:tc>
          <w:tcPr>
            <w:tcW w:w="1051" w:type="dxa"/>
            <w:noWrap/>
            <w:vAlign w:val="bottom"/>
          </w:tcPr>
          <w:p w:rsidR="00300353" w:rsidRPr="001740E3" w:rsidRDefault="00E83131" w:rsidP="00300353">
            <w:pPr>
              <w:pStyle w:val="TableRowRIGHT"/>
              <w:rPr>
                <w:sz w:val="16"/>
                <w:szCs w:val="16"/>
              </w:rPr>
            </w:pPr>
            <w:r w:rsidRPr="001740E3">
              <w:rPr>
                <w:sz w:val="16"/>
                <w:szCs w:val="16"/>
              </w:rPr>
              <w:t>N.S.</w:t>
            </w:r>
            <w:r w:rsidRPr="001740E3">
              <w:rPr>
                <w:sz w:val="16"/>
                <w:szCs w:val="16"/>
                <w:vertAlign w:val="superscript"/>
              </w:rPr>
              <w:t>2</w:t>
            </w:r>
          </w:p>
        </w:tc>
      </w:tr>
      <w:tr w:rsidR="00300353" w:rsidRPr="001740E3" w:rsidTr="001740E3">
        <w:trPr>
          <w:trHeight w:val="290"/>
          <w:jc w:val="center"/>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8/15/2017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52</w:t>
            </w:r>
          </w:p>
        </w:tc>
        <w:tc>
          <w:tcPr>
            <w:tcW w:w="1100" w:type="dxa"/>
            <w:noWrap/>
            <w:vAlign w:val="bottom"/>
          </w:tcPr>
          <w:p w:rsidR="00300353" w:rsidRPr="001740E3" w:rsidRDefault="00300353" w:rsidP="00300353">
            <w:pPr>
              <w:pStyle w:val="TableRowRIGHT"/>
              <w:rPr>
                <w:sz w:val="16"/>
                <w:szCs w:val="16"/>
              </w:rPr>
            </w:pPr>
            <w:r w:rsidRPr="001740E3">
              <w:rPr>
                <w:sz w:val="16"/>
                <w:szCs w:val="16"/>
              </w:rPr>
              <w:t>41.3</w:t>
            </w:r>
          </w:p>
        </w:tc>
        <w:tc>
          <w:tcPr>
            <w:tcW w:w="1051" w:type="dxa"/>
            <w:noWrap/>
            <w:vAlign w:val="bottom"/>
          </w:tcPr>
          <w:p w:rsidR="00300353" w:rsidRPr="001740E3" w:rsidRDefault="00300353" w:rsidP="00300353">
            <w:pPr>
              <w:pStyle w:val="TableRowRIGHT"/>
              <w:rPr>
                <w:sz w:val="16"/>
                <w:szCs w:val="16"/>
              </w:rPr>
            </w:pPr>
            <w:r w:rsidRPr="001740E3">
              <w:rPr>
                <w:sz w:val="16"/>
                <w:szCs w:val="16"/>
              </w:rPr>
              <w:t>7.29</w:t>
            </w:r>
          </w:p>
        </w:tc>
      </w:tr>
      <w:tr w:rsidR="00300353" w:rsidRPr="001740E3" w:rsidTr="001740E3">
        <w:trPr>
          <w:trHeight w:val="290"/>
          <w:jc w:val="center"/>
        </w:trPr>
        <w:tc>
          <w:tcPr>
            <w:tcW w:w="960" w:type="dxa"/>
            <w:noWrap/>
          </w:tcPr>
          <w:p w:rsidR="00300353" w:rsidRPr="001740E3" w:rsidRDefault="00300353" w:rsidP="00300353">
            <w:pPr>
              <w:pStyle w:val="TableRowLEFT"/>
              <w:rPr>
                <w:sz w:val="16"/>
                <w:szCs w:val="16"/>
              </w:rPr>
            </w:pPr>
            <w:r w:rsidRPr="001740E3">
              <w:rPr>
                <w:sz w:val="16"/>
                <w:szCs w:val="16"/>
              </w:rPr>
              <w:t>JBT02</w:t>
            </w:r>
          </w:p>
        </w:tc>
        <w:tc>
          <w:tcPr>
            <w:tcW w:w="1420" w:type="dxa"/>
            <w:noWrap/>
            <w:vAlign w:val="bottom"/>
          </w:tcPr>
          <w:p w:rsidR="00300353" w:rsidRPr="001740E3" w:rsidRDefault="00300353" w:rsidP="00300353">
            <w:pPr>
              <w:pStyle w:val="TableRowLEFT"/>
              <w:rPr>
                <w:sz w:val="16"/>
                <w:szCs w:val="16"/>
              </w:rPr>
            </w:pPr>
            <w:r w:rsidRPr="001740E3">
              <w:rPr>
                <w:sz w:val="16"/>
                <w:szCs w:val="16"/>
              </w:rPr>
              <w:t>8/22/2017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307.5</w:t>
            </w:r>
          </w:p>
        </w:tc>
        <w:tc>
          <w:tcPr>
            <w:tcW w:w="1100" w:type="dxa"/>
            <w:noWrap/>
            <w:vAlign w:val="bottom"/>
          </w:tcPr>
          <w:p w:rsidR="00300353" w:rsidRPr="001740E3" w:rsidRDefault="00300353" w:rsidP="00300353">
            <w:pPr>
              <w:pStyle w:val="TableRowRIGHT"/>
              <w:rPr>
                <w:sz w:val="16"/>
                <w:szCs w:val="16"/>
              </w:rPr>
            </w:pPr>
            <w:r w:rsidRPr="001740E3">
              <w:rPr>
                <w:sz w:val="16"/>
                <w:szCs w:val="16"/>
              </w:rPr>
              <w:t>141</w:t>
            </w:r>
          </w:p>
        </w:tc>
        <w:tc>
          <w:tcPr>
            <w:tcW w:w="1051" w:type="dxa"/>
            <w:noWrap/>
            <w:vAlign w:val="bottom"/>
          </w:tcPr>
          <w:p w:rsidR="00300353" w:rsidRPr="001740E3" w:rsidRDefault="00300353" w:rsidP="00300353">
            <w:pPr>
              <w:pStyle w:val="TableRowRIGHT"/>
              <w:rPr>
                <w:sz w:val="16"/>
                <w:szCs w:val="16"/>
              </w:rPr>
            </w:pPr>
            <w:r w:rsidRPr="001740E3">
              <w:rPr>
                <w:sz w:val="16"/>
                <w:szCs w:val="16"/>
              </w:rPr>
              <w:t>5.81</w:t>
            </w:r>
          </w:p>
        </w:tc>
      </w:tr>
      <w:tr w:rsidR="001740E3" w:rsidRPr="001740E3" w:rsidTr="001740E3">
        <w:trPr>
          <w:trHeight w:val="290"/>
          <w:jc w:val="center"/>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sidRPr="001740E3">
              <w:rPr>
                <w:sz w:val="16"/>
                <w:szCs w:val="16"/>
              </w:rPr>
              <w:t>8/30/2017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142.2</w:t>
            </w:r>
          </w:p>
        </w:tc>
        <w:tc>
          <w:tcPr>
            <w:tcW w:w="1100" w:type="dxa"/>
            <w:noWrap/>
            <w:vAlign w:val="bottom"/>
          </w:tcPr>
          <w:p w:rsidR="001740E3" w:rsidRPr="001740E3" w:rsidRDefault="001740E3" w:rsidP="001740E3">
            <w:pPr>
              <w:pStyle w:val="TableRowRIGHT"/>
              <w:rPr>
                <w:sz w:val="16"/>
                <w:szCs w:val="16"/>
              </w:rPr>
            </w:pPr>
            <w:r w:rsidRPr="001740E3">
              <w:rPr>
                <w:sz w:val="16"/>
                <w:szCs w:val="16"/>
              </w:rPr>
              <w:t>63.2</w:t>
            </w:r>
          </w:p>
        </w:tc>
        <w:tc>
          <w:tcPr>
            <w:tcW w:w="1051" w:type="dxa"/>
            <w:noWrap/>
            <w:vAlign w:val="bottom"/>
          </w:tcPr>
          <w:p w:rsidR="001740E3" w:rsidRPr="001740E3" w:rsidRDefault="001740E3" w:rsidP="001740E3">
            <w:pPr>
              <w:pStyle w:val="TableRowRIGHT"/>
              <w:rPr>
                <w:sz w:val="16"/>
                <w:szCs w:val="16"/>
              </w:rPr>
            </w:pPr>
            <w:r w:rsidRPr="001740E3">
              <w:rPr>
                <w:sz w:val="16"/>
                <w:szCs w:val="16"/>
              </w:rPr>
              <w:t>N.S.</w:t>
            </w:r>
            <w:r w:rsidRPr="001740E3">
              <w:rPr>
                <w:sz w:val="16"/>
                <w:szCs w:val="16"/>
                <w:vertAlign w:val="superscript"/>
              </w:rPr>
              <w:t>2</w:t>
            </w:r>
          </w:p>
        </w:tc>
      </w:tr>
      <w:tr w:rsidR="001740E3" w:rsidRPr="001740E3" w:rsidTr="001740E3">
        <w:trPr>
          <w:trHeight w:val="290"/>
          <w:jc w:val="center"/>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sidRPr="001740E3">
              <w:rPr>
                <w:sz w:val="16"/>
                <w:szCs w:val="16"/>
              </w:rPr>
              <w:t>9/05/</w:t>
            </w:r>
            <w:r w:rsidRPr="001740E3">
              <w:rPr>
                <w:sz w:val="16"/>
                <w:szCs w:val="16"/>
              </w:rPr>
              <w:t>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10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051" w:type="dxa"/>
            <w:noWrap/>
            <w:vAlign w:val="bottom"/>
          </w:tcPr>
          <w:p w:rsidR="001740E3" w:rsidRPr="001740E3" w:rsidRDefault="001740E3" w:rsidP="001740E3">
            <w:pPr>
              <w:pStyle w:val="TableRowRIGHT"/>
              <w:rPr>
                <w:sz w:val="16"/>
                <w:szCs w:val="16"/>
              </w:rPr>
            </w:pPr>
            <w:r w:rsidRPr="001740E3">
              <w:rPr>
                <w:sz w:val="16"/>
                <w:szCs w:val="16"/>
              </w:rPr>
              <w:t>Pending</w:t>
            </w:r>
          </w:p>
        </w:tc>
      </w:tr>
      <w:tr w:rsidR="001740E3" w:rsidRPr="001740E3" w:rsidTr="001740E3">
        <w:trPr>
          <w:trHeight w:val="290"/>
          <w:jc w:val="center"/>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sidRPr="001740E3">
              <w:rPr>
                <w:sz w:val="16"/>
                <w:szCs w:val="16"/>
              </w:rPr>
              <w:t>9/12/</w:t>
            </w:r>
            <w:r w:rsidRPr="001740E3">
              <w:rPr>
                <w:sz w:val="16"/>
                <w:szCs w:val="16"/>
              </w:rPr>
              <w:t>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674</w:t>
            </w:r>
          </w:p>
        </w:tc>
        <w:tc>
          <w:tcPr>
            <w:tcW w:w="1100" w:type="dxa"/>
            <w:noWrap/>
            <w:vAlign w:val="bottom"/>
          </w:tcPr>
          <w:p w:rsidR="001740E3" w:rsidRPr="001740E3" w:rsidRDefault="001740E3" w:rsidP="001740E3">
            <w:pPr>
              <w:pStyle w:val="TableRowRIGHT"/>
              <w:rPr>
                <w:sz w:val="16"/>
                <w:szCs w:val="16"/>
              </w:rPr>
            </w:pPr>
            <w:r w:rsidRPr="001740E3">
              <w:rPr>
                <w:sz w:val="16"/>
                <w:szCs w:val="16"/>
              </w:rPr>
              <w:t>106</w:t>
            </w:r>
          </w:p>
        </w:tc>
        <w:tc>
          <w:tcPr>
            <w:tcW w:w="1051" w:type="dxa"/>
            <w:noWrap/>
            <w:vAlign w:val="bottom"/>
          </w:tcPr>
          <w:p w:rsidR="001740E3" w:rsidRPr="001740E3" w:rsidRDefault="001740E3" w:rsidP="001740E3">
            <w:pPr>
              <w:pStyle w:val="TableRowRIGHT"/>
              <w:rPr>
                <w:sz w:val="16"/>
                <w:szCs w:val="16"/>
              </w:rPr>
            </w:pPr>
            <w:r w:rsidRPr="001740E3">
              <w:rPr>
                <w:sz w:val="16"/>
                <w:szCs w:val="16"/>
              </w:rPr>
              <w:t>N.S.</w:t>
            </w:r>
            <w:r w:rsidRPr="001740E3">
              <w:rPr>
                <w:sz w:val="16"/>
                <w:szCs w:val="16"/>
                <w:vertAlign w:val="superscript"/>
              </w:rPr>
              <w:t>2</w:t>
            </w:r>
          </w:p>
        </w:tc>
      </w:tr>
      <w:tr w:rsidR="001740E3" w:rsidRPr="001740E3" w:rsidTr="001740E3">
        <w:trPr>
          <w:trHeight w:val="290"/>
          <w:jc w:val="center"/>
        </w:trPr>
        <w:tc>
          <w:tcPr>
            <w:tcW w:w="960" w:type="dxa"/>
            <w:noWrap/>
          </w:tcPr>
          <w:p w:rsidR="001740E3" w:rsidRPr="001740E3" w:rsidRDefault="001740E3" w:rsidP="001740E3">
            <w:pPr>
              <w:pStyle w:val="TableRowLEFT"/>
              <w:rPr>
                <w:sz w:val="16"/>
                <w:szCs w:val="16"/>
              </w:rPr>
            </w:pPr>
            <w:r w:rsidRPr="00EA3D52">
              <w:rPr>
                <w:sz w:val="16"/>
                <w:szCs w:val="16"/>
              </w:rPr>
              <w:t>JBT02</w:t>
            </w:r>
          </w:p>
        </w:tc>
        <w:tc>
          <w:tcPr>
            <w:tcW w:w="1420" w:type="dxa"/>
            <w:noWrap/>
            <w:vAlign w:val="bottom"/>
          </w:tcPr>
          <w:p w:rsidR="001740E3" w:rsidRPr="001740E3" w:rsidRDefault="001740E3" w:rsidP="001740E3">
            <w:pPr>
              <w:pStyle w:val="TableRowLEFT"/>
              <w:rPr>
                <w:sz w:val="16"/>
                <w:szCs w:val="16"/>
              </w:rPr>
            </w:pPr>
            <w:r>
              <w:rPr>
                <w:sz w:val="16"/>
                <w:szCs w:val="16"/>
              </w:rPr>
              <w:t>9/19</w:t>
            </w:r>
            <w:r w:rsidRPr="001740E3">
              <w:rPr>
                <w:sz w:val="16"/>
                <w:szCs w:val="16"/>
              </w:rPr>
              <w:t>/</w:t>
            </w:r>
            <w:r w:rsidRPr="001740E3">
              <w:rPr>
                <w:sz w:val="16"/>
                <w:szCs w:val="16"/>
              </w:rPr>
              <w:t>2017</w:t>
            </w:r>
          </w:p>
        </w:tc>
        <w:tc>
          <w:tcPr>
            <w:tcW w:w="1164" w:type="dxa"/>
            <w:noWrap/>
            <w:vAlign w:val="bottom"/>
          </w:tcPr>
          <w:p w:rsidR="001740E3" w:rsidRPr="001740E3" w:rsidRDefault="001740E3" w:rsidP="001740E3">
            <w:pPr>
              <w:pStyle w:val="TableRowLEFT"/>
              <w:rPr>
                <w:sz w:val="16"/>
                <w:szCs w:val="16"/>
              </w:rPr>
            </w:pPr>
            <w:r w:rsidRPr="001740E3">
              <w:rPr>
                <w:sz w:val="16"/>
                <w:szCs w:val="16"/>
              </w:rPr>
              <w:t>1</w:t>
            </w:r>
          </w:p>
        </w:tc>
        <w:tc>
          <w:tcPr>
            <w:tcW w:w="96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100" w:type="dxa"/>
            <w:noWrap/>
            <w:vAlign w:val="bottom"/>
          </w:tcPr>
          <w:p w:rsidR="001740E3" w:rsidRPr="001740E3" w:rsidRDefault="001740E3" w:rsidP="001740E3">
            <w:pPr>
              <w:pStyle w:val="TableRowRIGHT"/>
              <w:rPr>
                <w:sz w:val="16"/>
                <w:szCs w:val="16"/>
              </w:rPr>
            </w:pPr>
            <w:r w:rsidRPr="001740E3">
              <w:rPr>
                <w:sz w:val="16"/>
                <w:szCs w:val="16"/>
              </w:rPr>
              <w:t>Pending</w:t>
            </w:r>
          </w:p>
        </w:tc>
        <w:tc>
          <w:tcPr>
            <w:tcW w:w="1051" w:type="dxa"/>
            <w:noWrap/>
            <w:vAlign w:val="bottom"/>
          </w:tcPr>
          <w:p w:rsidR="001740E3" w:rsidRPr="001740E3" w:rsidRDefault="001740E3" w:rsidP="001740E3">
            <w:pPr>
              <w:pStyle w:val="TableRowRIGHT"/>
              <w:rPr>
                <w:sz w:val="16"/>
                <w:szCs w:val="16"/>
              </w:rPr>
            </w:pPr>
            <w:r>
              <w:rPr>
                <w:sz w:val="16"/>
                <w:szCs w:val="16"/>
              </w:rPr>
              <w:t>6.36</w:t>
            </w:r>
          </w:p>
        </w:tc>
      </w:tr>
      <w:tr w:rsidR="00E83131" w:rsidRPr="001740E3" w:rsidTr="001740E3">
        <w:trPr>
          <w:trHeight w:val="290"/>
          <w:jc w:val="center"/>
        </w:trPr>
        <w:tc>
          <w:tcPr>
            <w:tcW w:w="6655" w:type="dxa"/>
            <w:gridSpan w:val="6"/>
            <w:noWrap/>
          </w:tcPr>
          <w:p w:rsidR="00E83131" w:rsidRPr="001740E3" w:rsidRDefault="001740E3" w:rsidP="00E83131">
            <w:pPr>
              <w:pStyle w:val="TableRowRIGHT"/>
              <w:tabs>
                <w:tab w:val="left" w:pos="5148"/>
              </w:tabs>
              <w:jc w:val="left"/>
              <w:rPr>
                <w:sz w:val="16"/>
                <w:szCs w:val="16"/>
              </w:rPr>
            </w:pPr>
            <w:r w:rsidRPr="001740E3">
              <w:rPr>
                <w:sz w:val="16"/>
                <w:szCs w:val="16"/>
              </w:rPr>
              <w:t>NS</w:t>
            </w:r>
            <w:r w:rsidRPr="001740E3">
              <w:rPr>
                <w:sz w:val="16"/>
                <w:szCs w:val="16"/>
                <w:vertAlign w:val="superscript"/>
              </w:rPr>
              <w:t xml:space="preserve">2: </w:t>
            </w:r>
            <w:r w:rsidRPr="001740E3">
              <w:rPr>
                <w:sz w:val="16"/>
                <w:szCs w:val="16"/>
              </w:rPr>
              <w:t>TN analyzed on alternate weeks</w:t>
            </w:r>
            <w:r w:rsidR="00E83131" w:rsidRPr="001740E3">
              <w:rPr>
                <w:sz w:val="16"/>
                <w:szCs w:val="16"/>
              </w:rPr>
              <w:tab/>
            </w:r>
          </w:p>
        </w:tc>
      </w:tr>
    </w:tbl>
    <w:p w:rsidR="00450692" w:rsidRDefault="00450692">
      <w:r>
        <w:rPr>
          <w:b/>
        </w:rPr>
        <w:br w:type="page"/>
      </w:r>
    </w:p>
    <w:tbl>
      <w:tblPr>
        <w:tblStyle w:val="TableGrid"/>
        <w:tblW w:w="0" w:type="auto"/>
        <w:tblLook w:val="04A0" w:firstRow="1" w:lastRow="0" w:firstColumn="1" w:lastColumn="0" w:noHBand="0" w:noVBand="1"/>
      </w:tblPr>
      <w:tblGrid>
        <w:gridCol w:w="2025"/>
        <w:gridCol w:w="1420"/>
        <w:gridCol w:w="1164"/>
        <w:gridCol w:w="960"/>
        <w:gridCol w:w="1100"/>
        <w:gridCol w:w="1066"/>
      </w:tblGrid>
      <w:tr w:rsidR="00450692" w:rsidRPr="00450692" w:rsidTr="001A4483">
        <w:trPr>
          <w:trHeight w:val="290"/>
        </w:trPr>
        <w:tc>
          <w:tcPr>
            <w:tcW w:w="2025"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66"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4/11/2017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798</w:t>
            </w:r>
          </w:p>
        </w:tc>
        <w:tc>
          <w:tcPr>
            <w:tcW w:w="1100" w:type="dxa"/>
            <w:noWrap/>
            <w:hideMark/>
          </w:tcPr>
          <w:p w:rsidR="00450692" w:rsidRPr="001740E3" w:rsidRDefault="00450692" w:rsidP="00450692">
            <w:pPr>
              <w:pStyle w:val="TableRowRIGHT"/>
              <w:rPr>
                <w:sz w:val="16"/>
                <w:szCs w:val="16"/>
              </w:rPr>
            </w:pPr>
            <w:r w:rsidRPr="001740E3">
              <w:rPr>
                <w:sz w:val="16"/>
                <w:szCs w:val="16"/>
              </w:rPr>
              <w:t>120</w:t>
            </w:r>
          </w:p>
        </w:tc>
        <w:tc>
          <w:tcPr>
            <w:tcW w:w="1066" w:type="dxa"/>
            <w:noWrap/>
            <w:hideMark/>
          </w:tcPr>
          <w:p w:rsidR="00450692" w:rsidRPr="001740E3" w:rsidRDefault="00450692" w:rsidP="00450692">
            <w:pPr>
              <w:pStyle w:val="TableRowRIGHT"/>
              <w:rPr>
                <w:sz w:val="16"/>
                <w:szCs w:val="16"/>
              </w:rPr>
            </w:pPr>
            <w:r w:rsidRPr="001740E3">
              <w:rPr>
                <w:sz w:val="16"/>
                <w:szCs w:val="16"/>
              </w:rPr>
              <w:t>4.89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4/18/2017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115</w:t>
            </w:r>
          </w:p>
        </w:tc>
        <w:tc>
          <w:tcPr>
            <w:tcW w:w="1100" w:type="dxa"/>
            <w:noWrap/>
            <w:hideMark/>
          </w:tcPr>
          <w:p w:rsidR="00450692" w:rsidRPr="001740E3" w:rsidRDefault="00450692" w:rsidP="00450692">
            <w:pPr>
              <w:pStyle w:val="TableRowRIGHT"/>
              <w:rPr>
                <w:sz w:val="16"/>
                <w:szCs w:val="16"/>
              </w:rPr>
            </w:pPr>
            <w:r w:rsidRPr="001740E3">
              <w:rPr>
                <w:sz w:val="16"/>
                <w:szCs w:val="16"/>
              </w:rPr>
              <w:t>38.6</w:t>
            </w:r>
          </w:p>
        </w:tc>
        <w:tc>
          <w:tcPr>
            <w:tcW w:w="1066" w:type="dxa"/>
            <w:noWrap/>
            <w:hideMark/>
          </w:tcPr>
          <w:p w:rsidR="00450692" w:rsidRPr="001740E3" w:rsidRDefault="00450692" w:rsidP="00450692">
            <w:pPr>
              <w:pStyle w:val="TableRowRIGHT"/>
              <w:rPr>
                <w:sz w:val="16"/>
                <w:szCs w:val="16"/>
              </w:rPr>
            </w:pPr>
            <w:r w:rsidRPr="001740E3">
              <w:rPr>
                <w:sz w:val="16"/>
                <w:szCs w:val="16"/>
              </w:rPr>
              <w:t>4.33</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4/25/2017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133</w:t>
            </w:r>
          </w:p>
        </w:tc>
        <w:tc>
          <w:tcPr>
            <w:tcW w:w="1100" w:type="dxa"/>
            <w:noWrap/>
            <w:hideMark/>
          </w:tcPr>
          <w:p w:rsidR="00450692" w:rsidRPr="001740E3" w:rsidRDefault="00450692" w:rsidP="00450692">
            <w:pPr>
              <w:pStyle w:val="TableRowRIGHT"/>
              <w:rPr>
                <w:sz w:val="16"/>
                <w:szCs w:val="16"/>
              </w:rPr>
            </w:pPr>
            <w:r w:rsidRPr="001740E3">
              <w:rPr>
                <w:sz w:val="16"/>
                <w:szCs w:val="16"/>
              </w:rPr>
              <w:t>45.4</w:t>
            </w:r>
          </w:p>
        </w:tc>
        <w:tc>
          <w:tcPr>
            <w:tcW w:w="1066" w:type="dxa"/>
            <w:noWrap/>
            <w:hideMark/>
          </w:tcPr>
          <w:p w:rsidR="00450692" w:rsidRPr="001740E3" w:rsidRDefault="00450692" w:rsidP="00450692">
            <w:pPr>
              <w:pStyle w:val="TableRowRIGHT"/>
              <w:rPr>
                <w:sz w:val="16"/>
                <w:szCs w:val="16"/>
              </w:rPr>
            </w:pPr>
            <w:r w:rsidRPr="001740E3">
              <w:rPr>
                <w:sz w:val="16"/>
                <w:szCs w:val="16"/>
              </w:rPr>
              <w:t>4.86</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500</w:t>
            </w:r>
          </w:p>
        </w:tc>
        <w:tc>
          <w:tcPr>
            <w:tcW w:w="1100" w:type="dxa"/>
            <w:noWrap/>
            <w:hideMark/>
          </w:tcPr>
          <w:p w:rsidR="00450692" w:rsidRPr="001740E3" w:rsidRDefault="00450692" w:rsidP="00450692">
            <w:pPr>
              <w:pStyle w:val="TableRowRIGHT"/>
              <w:rPr>
                <w:sz w:val="16"/>
                <w:szCs w:val="16"/>
              </w:rPr>
            </w:pPr>
            <w:r w:rsidRPr="001740E3">
              <w:rPr>
                <w:sz w:val="16"/>
                <w:szCs w:val="16"/>
              </w:rPr>
              <w:t>79.2</w:t>
            </w:r>
          </w:p>
        </w:tc>
        <w:tc>
          <w:tcPr>
            <w:tcW w:w="1066" w:type="dxa"/>
            <w:noWrap/>
            <w:hideMark/>
          </w:tcPr>
          <w:p w:rsidR="00450692" w:rsidRPr="001740E3" w:rsidRDefault="00450692" w:rsidP="00450692">
            <w:pPr>
              <w:pStyle w:val="TableRowRIGHT"/>
              <w:rPr>
                <w:sz w:val="16"/>
                <w:szCs w:val="16"/>
              </w:rPr>
            </w:pPr>
            <w:r w:rsidRPr="001740E3">
              <w:rPr>
                <w:sz w:val="16"/>
                <w:szCs w:val="16"/>
              </w:rPr>
              <w:t>5.43</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303</w:t>
            </w:r>
          </w:p>
        </w:tc>
        <w:tc>
          <w:tcPr>
            <w:tcW w:w="1100" w:type="dxa"/>
            <w:noWrap/>
            <w:hideMark/>
          </w:tcPr>
          <w:p w:rsidR="00450692" w:rsidRPr="001740E3" w:rsidRDefault="00450692" w:rsidP="00450692">
            <w:pPr>
              <w:pStyle w:val="TableRowRIGHT"/>
              <w:rPr>
                <w:sz w:val="16"/>
                <w:szCs w:val="16"/>
              </w:rPr>
            </w:pPr>
            <w:r w:rsidRPr="001740E3">
              <w:rPr>
                <w:sz w:val="16"/>
                <w:szCs w:val="16"/>
              </w:rPr>
              <w:t>52.9</w:t>
            </w:r>
          </w:p>
        </w:tc>
        <w:tc>
          <w:tcPr>
            <w:tcW w:w="1066" w:type="dxa"/>
            <w:noWrap/>
            <w:hideMark/>
          </w:tcPr>
          <w:p w:rsidR="00450692" w:rsidRPr="001740E3" w:rsidRDefault="00450692" w:rsidP="00450692">
            <w:pPr>
              <w:pStyle w:val="TableRowRIGHT"/>
              <w:rPr>
                <w:sz w:val="16"/>
                <w:szCs w:val="16"/>
              </w:rPr>
            </w:pPr>
            <w:r w:rsidRPr="001740E3">
              <w:rPr>
                <w:sz w:val="16"/>
                <w:szCs w:val="16"/>
              </w:rPr>
              <w:t>4.19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5/9/2017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404</w:t>
            </w:r>
          </w:p>
        </w:tc>
        <w:tc>
          <w:tcPr>
            <w:tcW w:w="1100" w:type="dxa"/>
            <w:noWrap/>
            <w:hideMark/>
          </w:tcPr>
          <w:p w:rsidR="00450692" w:rsidRPr="001740E3" w:rsidRDefault="00450692" w:rsidP="00450692">
            <w:pPr>
              <w:pStyle w:val="TableRowRIGHT"/>
              <w:rPr>
                <w:sz w:val="16"/>
                <w:szCs w:val="16"/>
              </w:rPr>
            </w:pPr>
            <w:r w:rsidRPr="001740E3">
              <w:rPr>
                <w:sz w:val="16"/>
                <w:szCs w:val="16"/>
              </w:rPr>
              <w:t>58.8</w:t>
            </w:r>
          </w:p>
        </w:tc>
        <w:tc>
          <w:tcPr>
            <w:tcW w:w="1066" w:type="dxa"/>
            <w:noWrap/>
            <w:hideMark/>
          </w:tcPr>
          <w:p w:rsidR="00450692" w:rsidRPr="001740E3" w:rsidRDefault="00450692" w:rsidP="00450692">
            <w:pPr>
              <w:pStyle w:val="TableRowRIGHT"/>
              <w:rPr>
                <w:sz w:val="16"/>
                <w:szCs w:val="16"/>
              </w:rPr>
            </w:pPr>
            <w:r w:rsidRPr="001740E3">
              <w:rPr>
                <w:sz w:val="16"/>
                <w:szCs w:val="16"/>
              </w:rPr>
              <w:t>4.23</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5/16/2017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68.8</w:t>
            </w:r>
          </w:p>
        </w:tc>
        <w:tc>
          <w:tcPr>
            <w:tcW w:w="1100" w:type="dxa"/>
            <w:noWrap/>
            <w:hideMark/>
          </w:tcPr>
          <w:p w:rsidR="00450692" w:rsidRPr="001740E3" w:rsidRDefault="00450692" w:rsidP="00450692">
            <w:pPr>
              <w:pStyle w:val="TableRowRIGHT"/>
              <w:rPr>
                <w:sz w:val="16"/>
                <w:szCs w:val="16"/>
              </w:rPr>
            </w:pPr>
            <w:r w:rsidRPr="001740E3">
              <w:rPr>
                <w:sz w:val="16"/>
                <w:szCs w:val="16"/>
              </w:rPr>
              <w:t>22.2</w:t>
            </w:r>
          </w:p>
        </w:tc>
        <w:tc>
          <w:tcPr>
            <w:tcW w:w="1066" w:type="dxa"/>
            <w:noWrap/>
            <w:hideMark/>
          </w:tcPr>
          <w:p w:rsidR="00450692" w:rsidRPr="001740E3" w:rsidRDefault="00450692" w:rsidP="00450692">
            <w:pPr>
              <w:pStyle w:val="TableRowRIGHT"/>
              <w:rPr>
                <w:sz w:val="16"/>
                <w:szCs w:val="16"/>
              </w:rPr>
            </w:pPr>
            <w:r w:rsidRPr="001740E3">
              <w:rPr>
                <w:sz w:val="16"/>
                <w:szCs w:val="16"/>
              </w:rPr>
              <w:t>3.8</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5/23/2017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109</w:t>
            </w:r>
          </w:p>
        </w:tc>
        <w:tc>
          <w:tcPr>
            <w:tcW w:w="1100" w:type="dxa"/>
            <w:noWrap/>
            <w:hideMark/>
          </w:tcPr>
          <w:p w:rsidR="00450692" w:rsidRPr="001740E3" w:rsidRDefault="00450692" w:rsidP="00450692">
            <w:pPr>
              <w:pStyle w:val="TableRowRIGHT"/>
              <w:rPr>
                <w:sz w:val="16"/>
                <w:szCs w:val="16"/>
              </w:rPr>
            </w:pPr>
            <w:r w:rsidRPr="001740E3">
              <w:rPr>
                <w:sz w:val="16"/>
                <w:szCs w:val="16"/>
              </w:rPr>
              <w:t>23.6</w:t>
            </w:r>
          </w:p>
        </w:tc>
        <w:tc>
          <w:tcPr>
            <w:tcW w:w="1066" w:type="dxa"/>
            <w:noWrap/>
            <w:hideMark/>
          </w:tcPr>
          <w:p w:rsidR="00450692" w:rsidRPr="001740E3" w:rsidRDefault="00450692" w:rsidP="00450692">
            <w:pPr>
              <w:pStyle w:val="TableRowRIGHT"/>
              <w:rPr>
                <w:sz w:val="16"/>
                <w:szCs w:val="16"/>
              </w:rPr>
            </w:pPr>
            <w:r w:rsidRPr="001740E3">
              <w:rPr>
                <w:sz w:val="16"/>
                <w:szCs w:val="16"/>
              </w:rPr>
              <w:t>4.35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5/30/2017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90.2</w:t>
            </w:r>
          </w:p>
        </w:tc>
        <w:tc>
          <w:tcPr>
            <w:tcW w:w="1100" w:type="dxa"/>
            <w:noWrap/>
            <w:hideMark/>
          </w:tcPr>
          <w:p w:rsidR="00450692" w:rsidRPr="001740E3" w:rsidRDefault="00450692" w:rsidP="00450692">
            <w:pPr>
              <w:pStyle w:val="TableRowRIGHT"/>
              <w:rPr>
                <w:sz w:val="16"/>
                <w:szCs w:val="16"/>
              </w:rPr>
            </w:pPr>
            <w:r w:rsidRPr="001740E3">
              <w:rPr>
                <w:sz w:val="16"/>
                <w:szCs w:val="16"/>
              </w:rPr>
              <w:t>18.1</w:t>
            </w:r>
          </w:p>
        </w:tc>
        <w:tc>
          <w:tcPr>
            <w:tcW w:w="1066" w:type="dxa"/>
            <w:noWrap/>
            <w:hideMark/>
          </w:tcPr>
          <w:p w:rsidR="00450692" w:rsidRPr="001740E3" w:rsidRDefault="00450692" w:rsidP="00450692">
            <w:pPr>
              <w:pStyle w:val="TableRowRIGHT"/>
              <w:rPr>
                <w:sz w:val="16"/>
                <w:szCs w:val="16"/>
              </w:rPr>
            </w:pPr>
            <w:r w:rsidRPr="001740E3">
              <w:rPr>
                <w:sz w:val="16"/>
                <w:szCs w:val="16"/>
              </w:rPr>
              <w:t>4.37</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114</w:t>
            </w:r>
          </w:p>
        </w:tc>
        <w:tc>
          <w:tcPr>
            <w:tcW w:w="1100" w:type="dxa"/>
            <w:noWrap/>
            <w:hideMark/>
          </w:tcPr>
          <w:p w:rsidR="00450692" w:rsidRPr="001740E3" w:rsidRDefault="00450692" w:rsidP="00450692">
            <w:pPr>
              <w:pStyle w:val="TableRowRIGHT"/>
              <w:rPr>
                <w:sz w:val="16"/>
                <w:szCs w:val="16"/>
              </w:rPr>
            </w:pPr>
            <w:r w:rsidRPr="001740E3">
              <w:rPr>
                <w:sz w:val="16"/>
                <w:szCs w:val="16"/>
              </w:rPr>
              <w:t>10.7</w:t>
            </w:r>
          </w:p>
        </w:tc>
        <w:tc>
          <w:tcPr>
            <w:tcW w:w="1066" w:type="dxa"/>
            <w:noWrap/>
            <w:hideMark/>
          </w:tcPr>
          <w:p w:rsidR="00450692" w:rsidRPr="001740E3" w:rsidRDefault="00450692" w:rsidP="00450692">
            <w:pPr>
              <w:pStyle w:val="TableRowRIGHT"/>
              <w:rPr>
                <w:sz w:val="16"/>
                <w:szCs w:val="16"/>
              </w:rPr>
            </w:pPr>
            <w:r w:rsidRPr="001740E3">
              <w:rPr>
                <w:sz w:val="16"/>
                <w:szCs w:val="16"/>
              </w:rPr>
              <w:t>5.65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6/13/2017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42.9</w:t>
            </w:r>
          </w:p>
        </w:tc>
        <w:tc>
          <w:tcPr>
            <w:tcW w:w="1100" w:type="dxa"/>
            <w:noWrap/>
            <w:hideMark/>
          </w:tcPr>
          <w:p w:rsidR="00450692" w:rsidRPr="001740E3" w:rsidRDefault="00450692" w:rsidP="00450692">
            <w:pPr>
              <w:pStyle w:val="TableRowRIGHT"/>
              <w:rPr>
                <w:sz w:val="16"/>
                <w:szCs w:val="16"/>
              </w:rPr>
            </w:pPr>
            <w:r w:rsidRPr="001740E3">
              <w:rPr>
                <w:sz w:val="16"/>
                <w:szCs w:val="16"/>
              </w:rPr>
              <w:t>19.6</w:t>
            </w:r>
          </w:p>
        </w:tc>
        <w:tc>
          <w:tcPr>
            <w:tcW w:w="1066" w:type="dxa"/>
            <w:noWrap/>
            <w:hideMark/>
          </w:tcPr>
          <w:p w:rsidR="00450692" w:rsidRPr="001740E3" w:rsidRDefault="00450692" w:rsidP="00450692">
            <w:pPr>
              <w:pStyle w:val="TableRowRIGHT"/>
              <w:rPr>
                <w:sz w:val="16"/>
                <w:szCs w:val="16"/>
              </w:rPr>
            </w:pPr>
            <w:r w:rsidRPr="001740E3">
              <w:rPr>
                <w:sz w:val="16"/>
                <w:szCs w:val="16"/>
              </w:rPr>
              <w:t>5.19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6/22/2017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108</w:t>
            </w:r>
          </w:p>
        </w:tc>
        <w:tc>
          <w:tcPr>
            <w:tcW w:w="1100" w:type="dxa"/>
            <w:noWrap/>
            <w:hideMark/>
          </w:tcPr>
          <w:p w:rsidR="00450692" w:rsidRPr="001740E3" w:rsidRDefault="00450692" w:rsidP="00450692">
            <w:pPr>
              <w:pStyle w:val="TableRowRIGHT"/>
              <w:rPr>
                <w:sz w:val="16"/>
                <w:szCs w:val="16"/>
              </w:rPr>
            </w:pPr>
            <w:r w:rsidRPr="001740E3">
              <w:rPr>
                <w:sz w:val="16"/>
                <w:szCs w:val="16"/>
              </w:rPr>
              <w:t>49.5</w:t>
            </w:r>
          </w:p>
        </w:tc>
        <w:tc>
          <w:tcPr>
            <w:tcW w:w="1066" w:type="dxa"/>
            <w:noWrap/>
            <w:hideMark/>
          </w:tcPr>
          <w:p w:rsidR="00450692" w:rsidRPr="001740E3" w:rsidRDefault="00450692" w:rsidP="00450692">
            <w:pPr>
              <w:pStyle w:val="TableRowRIGHT"/>
              <w:rPr>
                <w:sz w:val="16"/>
                <w:szCs w:val="16"/>
              </w:rPr>
            </w:pPr>
            <w:r w:rsidRPr="001740E3">
              <w:rPr>
                <w:sz w:val="16"/>
                <w:szCs w:val="16"/>
              </w:rPr>
              <w:t>5.39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184</w:t>
            </w:r>
          </w:p>
        </w:tc>
        <w:tc>
          <w:tcPr>
            <w:tcW w:w="1100" w:type="dxa"/>
            <w:noWrap/>
            <w:hideMark/>
          </w:tcPr>
          <w:p w:rsidR="00450692" w:rsidRPr="001740E3" w:rsidRDefault="00450692" w:rsidP="00450692">
            <w:pPr>
              <w:pStyle w:val="TableRowRIGHT"/>
              <w:rPr>
                <w:sz w:val="16"/>
                <w:szCs w:val="16"/>
              </w:rPr>
            </w:pPr>
            <w:r w:rsidRPr="001740E3">
              <w:rPr>
                <w:sz w:val="16"/>
                <w:szCs w:val="16"/>
              </w:rPr>
              <w:t>52.4</w:t>
            </w:r>
          </w:p>
        </w:tc>
        <w:tc>
          <w:tcPr>
            <w:tcW w:w="1066" w:type="dxa"/>
            <w:noWrap/>
            <w:hideMark/>
          </w:tcPr>
          <w:p w:rsidR="00450692" w:rsidRPr="001740E3" w:rsidRDefault="00450692" w:rsidP="00450692">
            <w:pPr>
              <w:pStyle w:val="TableRowRIGHT"/>
              <w:rPr>
                <w:sz w:val="16"/>
                <w:szCs w:val="16"/>
              </w:rPr>
            </w:pPr>
            <w:r w:rsidRPr="001740E3">
              <w:rPr>
                <w:sz w:val="16"/>
                <w:szCs w:val="16"/>
              </w:rPr>
              <w:t>29.19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2</w:t>
            </w:r>
          </w:p>
        </w:tc>
        <w:tc>
          <w:tcPr>
            <w:tcW w:w="960" w:type="dxa"/>
            <w:noWrap/>
            <w:hideMark/>
          </w:tcPr>
          <w:p w:rsidR="00450692" w:rsidRPr="001740E3" w:rsidRDefault="00450692" w:rsidP="00450692">
            <w:pPr>
              <w:pStyle w:val="TableRowRIGHT"/>
              <w:rPr>
                <w:sz w:val="16"/>
                <w:szCs w:val="16"/>
              </w:rPr>
            </w:pPr>
            <w:r w:rsidRPr="001740E3">
              <w:rPr>
                <w:sz w:val="16"/>
                <w:szCs w:val="16"/>
              </w:rPr>
              <w:t>135</w:t>
            </w:r>
          </w:p>
        </w:tc>
        <w:tc>
          <w:tcPr>
            <w:tcW w:w="1100" w:type="dxa"/>
            <w:noWrap/>
            <w:hideMark/>
          </w:tcPr>
          <w:p w:rsidR="00450692" w:rsidRPr="001740E3" w:rsidRDefault="00450692" w:rsidP="00450692">
            <w:pPr>
              <w:pStyle w:val="TableRowRIGHT"/>
              <w:rPr>
                <w:sz w:val="16"/>
                <w:szCs w:val="16"/>
              </w:rPr>
            </w:pPr>
            <w:r w:rsidRPr="001740E3">
              <w:rPr>
                <w:sz w:val="16"/>
                <w:szCs w:val="16"/>
              </w:rPr>
              <w:t>49.6</w:t>
            </w:r>
          </w:p>
        </w:tc>
        <w:tc>
          <w:tcPr>
            <w:tcW w:w="1066" w:type="dxa"/>
            <w:noWrap/>
            <w:hideMark/>
          </w:tcPr>
          <w:p w:rsidR="00450692" w:rsidRPr="001740E3" w:rsidRDefault="00450692" w:rsidP="00450692">
            <w:pPr>
              <w:pStyle w:val="TableRowRIGHT"/>
              <w:rPr>
                <w:sz w:val="16"/>
                <w:szCs w:val="16"/>
              </w:rPr>
            </w:pPr>
            <w:r w:rsidRPr="001740E3">
              <w:rPr>
                <w:sz w:val="16"/>
                <w:szCs w:val="16"/>
              </w:rPr>
              <w:t>27.59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3</w:t>
            </w:r>
          </w:p>
        </w:tc>
        <w:tc>
          <w:tcPr>
            <w:tcW w:w="960" w:type="dxa"/>
            <w:noWrap/>
            <w:hideMark/>
          </w:tcPr>
          <w:p w:rsidR="00450692" w:rsidRPr="001740E3" w:rsidRDefault="00450692" w:rsidP="00450692">
            <w:pPr>
              <w:pStyle w:val="TableRowRIGHT"/>
              <w:rPr>
                <w:sz w:val="16"/>
                <w:szCs w:val="16"/>
              </w:rPr>
            </w:pPr>
            <w:r w:rsidRPr="001740E3">
              <w:rPr>
                <w:sz w:val="16"/>
                <w:szCs w:val="16"/>
              </w:rPr>
              <w:t>115</w:t>
            </w:r>
          </w:p>
        </w:tc>
        <w:tc>
          <w:tcPr>
            <w:tcW w:w="1100" w:type="dxa"/>
            <w:noWrap/>
            <w:hideMark/>
          </w:tcPr>
          <w:p w:rsidR="00450692" w:rsidRPr="001740E3" w:rsidRDefault="00450692" w:rsidP="00450692">
            <w:pPr>
              <w:pStyle w:val="TableRowRIGHT"/>
              <w:rPr>
                <w:sz w:val="16"/>
                <w:szCs w:val="16"/>
              </w:rPr>
            </w:pPr>
            <w:r w:rsidRPr="001740E3">
              <w:rPr>
                <w:sz w:val="16"/>
                <w:szCs w:val="16"/>
              </w:rPr>
              <w:t>65.3</w:t>
            </w:r>
          </w:p>
        </w:tc>
        <w:tc>
          <w:tcPr>
            <w:tcW w:w="1066" w:type="dxa"/>
            <w:noWrap/>
            <w:hideMark/>
          </w:tcPr>
          <w:p w:rsidR="00450692" w:rsidRPr="001740E3" w:rsidRDefault="00450692" w:rsidP="00450692">
            <w:pPr>
              <w:pStyle w:val="TableRowRIGHT"/>
              <w:rPr>
                <w:sz w:val="16"/>
                <w:szCs w:val="16"/>
              </w:rPr>
            </w:pPr>
            <w:r w:rsidRPr="001740E3">
              <w:rPr>
                <w:sz w:val="16"/>
                <w:szCs w:val="16"/>
              </w:rPr>
              <w:t>16.71</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6/27/2017</w:t>
            </w:r>
          </w:p>
        </w:tc>
        <w:tc>
          <w:tcPr>
            <w:tcW w:w="1164" w:type="dxa"/>
            <w:noWrap/>
            <w:hideMark/>
          </w:tcPr>
          <w:p w:rsidR="00450692" w:rsidRPr="001740E3" w:rsidRDefault="00450692" w:rsidP="00450692">
            <w:pPr>
              <w:pStyle w:val="TableRowLEFT"/>
              <w:rPr>
                <w:sz w:val="16"/>
                <w:szCs w:val="16"/>
              </w:rPr>
            </w:pPr>
            <w:r w:rsidRPr="001740E3">
              <w:rPr>
                <w:sz w:val="16"/>
                <w:szCs w:val="16"/>
              </w:rPr>
              <w:t>4</w:t>
            </w:r>
          </w:p>
        </w:tc>
        <w:tc>
          <w:tcPr>
            <w:tcW w:w="960" w:type="dxa"/>
            <w:noWrap/>
            <w:hideMark/>
          </w:tcPr>
          <w:p w:rsidR="00450692" w:rsidRPr="001740E3" w:rsidRDefault="00450692" w:rsidP="00450692">
            <w:pPr>
              <w:pStyle w:val="TableRowRIGHT"/>
              <w:rPr>
                <w:sz w:val="16"/>
                <w:szCs w:val="16"/>
              </w:rPr>
            </w:pPr>
            <w:r w:rsidRPr="001740E3">
              <w:rPr>
                <w:sz w:val="16"/>
                <w:szCs w:val="16"/>
              </w:rPr>
              <w:t>73.6</w:t>
            </w:r>
          </w:p>
        </w:tc>
        <w:tc>
          <w:tcPr>
            <w:tcW w:w="1100" w:type="dxa"/>
            <w:noWrap/>
            <w:hideMark/>
          </w:tcPr>
          <w:p w:rsidR="00450692" w:rsidRPr="001740E3" w:rsidRDefault="00450692" w:rsidP="00450692">
            <w:pPr>
              <w:pStyle w:val="TableRowRIGHT"/>
              <w:rPr>
                <w:sz w:val="16"/>
                <w:szCs w:val="16"/>
              </w:rPr>
            </w:pPr>
            <w:r w:rsidRPr="001740E3">
              <w:rPr>
                <w:sz w:val="16"/>
                <w:szCs w:val="16"/>
              </w:rPr>
              <w:t>50.1</w:t>
            </w:r>
          </w:p>
        </w:tc>
        <w:tc>
          <w:tcPr>
            <w:tcW w:w="1066" w:type="dxa"/>
            <w:noWrap/>
            <w:hideMark/>
          </w:tcPr>
          <w:p w:rsidR="00450692" w:rsidRPr="001740E3" w:rsidRDefault="00450692" w:rsidP="00450692">
            <w:pPr>
              <w:pStyle w:val="TableRowRIGHT"/>
              <w:rPr>
                <w:sz w:val="16"/>
                <w:szCs w:val="16"/>
              </w:rPr>
            </w:pPr>
            <w:r w:rsidRPr="001740E3">
              <w:rPr>
                <w:sz w:val="16"/>
                <w:szCs w:val="16"/>
              </w:rPr>
              <w:t>11.85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270.5</w:t>
            </w:r>
          </w:p>
        </w:tc>
        <w:tc>
          <w:tcPr>
            <w:tcW w:w="1100" w:type="dxa"/>
            <w:noWrap/>
            <w:hideMark/>
          </w:tcPr>
          <w:p w:rsidR="00450692" w:rsidRPr="001740E3" w:rsidRDefault="00450692" w:rsidP="00450692">
            <w:pPr>
              <w:pStyle w:val="TableRowRIGHT"/>
              <w:rPr>
                <w:sz w:val="16"/>
                <w:szCs w:val="16"/>
              </w:rPr>
            </w:pPr>
            <w:r w:rsidRPr="001740E3">
              <w:rPr>
                <w:sz w:val="16"/>
                <w:szCs w:val="16"/>
              </w:rPr>
              <w:t>53</w:t>
            </w:r>
          </w:p>
        </w:tc>
        <w:tc>
          <w:tcPr>
            <w:tcW w:w="1066" w:type="dxa"/>
            <w:noWrap/>
            <w:hideMark/>
          </w:tcPr>
          <w:p w:rsidR="00450692" w:rsidRPr="001740E3" w:rsidRDefault="00450692" w:rsidP="00450692">
            <w:pPr>
              <w:pStyle w:val="TableRowRIGHT"/>
              <w:rPr>
                <w:sz w:val="16"/>
                <w:szCs w:val="16"/>
              </w:rPr>
            </w:pPr>
            <w:r w:rsidRPr="001740E3">
              <w:rPr>
                <w:sz w:val="16"/>
                <w:szCs w:val="16"/>
              </w:rPr>
              <w:t>13.07</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7/5/2017</w:t>
            </w:r>
          </w:p>
        </w:tc>
        <w:tc>
          <w:tcPr>
            <w:tcW w:w="1164" w:type="dxa"/>
            <w:noWrap/>
            <w:hideMark/>
          </w:tcPr>
          <w:p w:rsidR="00450692" w:rsidRPr="001740E3" w:rsidRDefault="00450692" w:rsidP="00450692">
            <w:pPr>
              <w:pStyle w:val="TableRowLEFT"/>
              <w:rPr>
                <w:sz w:val="16"/>
                <w:szCs w:val="16"/>
              </w:rPr>
            </w:pPr>
            <w:r w:rsidRPr="001740E3">
              <w:rPr>
                <w:sz w:val="16"/>
                <w:szCs w:val="16"/>
              </w:rPr>
              <w:t>2+3</w:t>
            </w:r>
          </w:p>
        </w:tc>
        <w:tc>
          <w:tcPr>
            <w:tcW w:w="960" w:type="dxa"/>
            <w:noWrap/>
            <w:hideMark/>
          </w:tcPr>
          <w:p w:rsidR="00450692" w:rsidRPr="001740E3" w:rsidRDefault="00450692" w:rsidP="00450692">
            <w:pPr>
              <w:pStyle w:val="TableRowRIGHT"/>
              <w:rPr>
                <w:sz w:val="16"/>
                <w:szCs w:val="16"/>
              </w:rPr>
            </w:pPr>
            <w:r w:rsidRPr="001740E3">
              <w:rPr>
                <w:sz w:val="16"/>
                <w:szCs w:val="16"/>
              </w:rPr>
              <w:t>132</w:t>
            </w:r>
          </w:p>
        </w:tc>
        <w:tc>
          <w:tcPr>
            <w:tcW w:w="1100" w:type="dxa"/>
            <w:noWrap/>
            <w:hideMark/>
          </w:tcPr>
          <w:p w:rsidR="00450692" w:rsidRPr="001740E3" w:rsidRDefault="00450692" w:rsidP="00450692">
            <w:pPr>
              <w:pStyle w:val="TableRowRIGHT"/>
              <w:rPr>
                <w:sz w:val="16"/>
                <w:szCs w:val="16"/>
              </w:rPr>
            </w:pPr>
            <w:r w:rsidRPr="001740E3">
              <w:rPr>
                <w:sz w:val="16"/>
                <w:szCs w:val="16"/>
              </w:rPr>
              <w:t>52.6</w:t>
            </w:r>
          </w:p>
        </w:tc>
        <w:tc>
          <w:tcPr>
            <w:tcW w:w="1066" w:type="dxa"/>
            <w:noWrap/>
            <w:hideMark/>
          </w:tcPr>
          <w:p w:rsidR="00450692" w:rsidRPr="001740E3" w:rsidRDefault="00450692" w:rsidP="00450692">
            <w:pPr>
              <w:pStyle w:val="TableRowRIGHT"/>
              <w:rPr>
                <w:sz w:val="16"/>
                <w:szCs w:val="16"/>
              </w:rPr>
            </w:pPr>
            <w:r w:rsidRPr="001740E3">
              <w:rPr>
                <w:sz w:val="16"/>
                <w:szCs w:val="16"/>
              </w:rPr>
              <w:t>7.29</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7/11/2017</w:t>
            </w:r>
          </w:p>
        </w:tc>
        <w:tc>
          <w:tcPr>
            <w:tcW w:w="1164" w:type="dxa"/>
            <w:noWrap/>
            <w:hideMark/>
          </w:tcPr>
          <w:p w:rsidR="00450692" w:rsidRPr="001740E3" w:rsidRDefault="00450692" w:rsidP="00450692">
            <w:pPr>
              <w:pStyle w:val="TableRowLEFT"/>
              <w:rPr>
                <w:sz w:val="16"/>
                <w:szCs w:val="16"/>
              </w:rPr>
            </w:pPr>
            <w:r w:rsidRPr="001740E3">
              <w:rPr>
                <w:sz w:val="16"/>
                <w:szCs w:val="16"/>
              </w:rPr>
              <w:t>1+2</w:t>
            </w:r>
          </w:p>
        </w:tc>
        <w:tc>
          <w:tcPr>
            <w:tcW w:w="960" w:type="dxa"/>
            <w:noWrap/>
            <w:hideMark/>
          </w:tcPr>
          <w:p w:rsidR="00450692" w:rsidRPr="001740E3" w:rsidRDefault="00450692" w:rsidP="00450692">
            <w:pPr>
              <w:pStyle w:val="TableRowRIGHT"/>
              <w:rPr>
                <w:sz w:val="16"/>
                <w:szCs w:val="16"/>
              </w:rPr>
            </w:pPr>
            <w:r w:rsidRPr="001740E3">
              <w:rPr>
                <w:sz w:val="16"/>
                <w:szCs w:val="16"/>
              </w:rPr>
              <w:t>261.5</w:t>
            </w:r>
          </w:p>
        </w:tc>
        <w:tc>
          <w:tcPr>
            <w:tcW w:w="1100" w:type="dxa"/>
            <w:noWrap/>
            <w:hideMark/>
          </w:tcPr>
          <w:p w:rsidR="00450692" w:rsidRPr="001740E3" w:rsidRDefault="00450692" w:rsidP="00450692">
            <w:pPr>
              <w:pStyle w:val="TableRowRIGHT"/>
              <w:rPr>
                <w:sz w:val="16"/>
                <w:szCs w:val="16"/>
              </w:rPr>
            </w:pPr>
            <w:r w:rsidRPr="001740E3">
              <w:rPr>
                <w:sz w:val="16"/>
                <w:szCs w:val="16"/>
              </w:rPr>
              <w:t>51.5</w:t>
            </w:r>
          </w:p>
        </w:tc>
        <w:tc>
          <w:tcPr>
            <w:tcW w:w="1066" w:type="dxa"/>
            <w:noWrap/>
            <w:hideMark/>
          </w:tcPr>
          <w:p w:rsidR="00450692" w:rsidRPr="001740E3" w:rsidRDefault="00450692" w:rsidP="00450692">
            <w:pPr>
              <w:pStyle w:val="TableRowRIGHT"/>
              <w:rPr>
                <w:sz w:val="16"/>
                <w:szCs w:val="16"/>
              </w:rPr>
            </w:pPr>
            <w:r w:rsidRPr="001740E3">
              <w:rPr>
                <w:sz w:val="16"/>
                <w:szCs w:val="16"/>
              </w:rPr>
              <w:t>8.25</w:t>
            </w:r>
          </w:p>
        </w:tc>
      </w:tr>
      <w:tr w:rsidR="00450692" w:rsidRPr="00450692" w:rsidTr="001A4483">
        <w:trPr>
          <w:trHeight w:val="290"/>
        </w:trPr>
        <w:tc>
          <w:tcPr>
            <w:tcW w:w="2025" w:type="dxa"/>
            <w:noWrap/>
            <w:hideMark/>
          </w:tcPr>
          <w:p w:rsidR="00450692" w:rsidRPr="001740E3" w:rsidRDefault="00450692" w:rsidP="00450692">
            <w:pPr>
              <w:pStyle w:val="TableRowLEFT"/>
              <w:rPr>
                <w:sz w:val="16"/>
                <w:szCs w:val="16"/>
              </w:rPr>
            </w:pPr>
            <w:r w:rsidRPr="001740E3">
              <w:rPr>
                <w:sz w:val="16"/>
                <w:szCs w:val="16"/>
              </w:rPr>
              <w:t>JBT04</w:t>
            </w:r>
          </w:p>
        </w:tc>
        <w:tc>
          <w:tcPr>
            <w:tcW w:w="1420" w:type="dxa"/>
            <w:noWrap/>
            <w:hideMark/>
          </w:tcPr>
          <w:p w:rsidR="00450692" w:rsidRPr="001740E3" w:rsidRDefault="00450692" w:rsidP="00450692">
            <w:pPr>
              <w:pStyle w:val="TableRowLEFT"/>
              <w:rPr>
                <w:sz w:val="16"/>
                <w:szCs w:val="16"/>
              </w:rPr>
            </w:pPr>
            <w:r w:rsidRPr="001740E3">
              <w:rPr>
                <w:sz w:val="16"/>
                <w:szCs w:val="16"/>
              </w:rPr>
              <w:t>7/18/2017</w:t>
            </w:r>
          </w:p>
        </w:tc>
        <w:tc>
          <w:tcPr>
            <w:tcW w:w="1164" w:type="dxa"/>
            <w:noWrap/>
            <w:hideMark/>
          </w:tcPr>
          <w:p w:rsidR="00450692" w:rsidRPr="001740E3" w:rsidRDefault="00450692" w:rsidP="00450692">
            <w:pPr>
              <w:pStyle w:val="TableRowLEFT"/>
              <w:rPr>
                <w:sz w:val="16"/>
                <w:szCs w:val="16"/>
              </w:rPr>
            </w:pPr>
            <w:r w:rsidRPr="001740E3">
              <w:rPr>
                <w:sz w:val="16"/>
                <w:szCs w:val="16"/>
              </w:rPr>
              <w:t>1</w:t>
            </w:r>
          </w:p>
        </w:tc>
        <w:tc>
          <w:tcPr>
            <w:tcW w:w="960" w:type="dxa"/>
            <w:noWrap/>
            <w:hideMark/>
          </w:tcPr>
          <w:p w:rsidR="00450692" w:rsidRPr="001740E3" w:rsidRDefault="00450692" w:rsidP="00450692">
            <w:pPr>
              <w:pStyle w:val="TableRowRIGHT"/>
              <w:rPr>
                <w:sz w:val="16"/>
                <w:szCs w:val="16"/>
              </w:rPr>
            </w:pPr>
            <w:r w:rsidRPr="001740E3">
              <w:rPr>
                <w:sz w:val="16"/>
                <w:szCs w:val="16"/>
              </w:rPr>
              <w:t>125.5</w:t>
            </w:r>
          </w:p>
        </w:tc>
        <w:tc>
          <w:tcPr>
            <w:tcW w:w="1100" w:type="dxa"/>
            <w:noWrap/>
            <w:hideMark/>
          </w:tcPr>
          <w:p w:rsidR="00450692" w:rsidRPr="001740E3" w:rsidRDefault="00450692" w:rsidP="00450692">
            <w:pPr>
              <w:pStyle w:val="TableRowRIGHT"/>
              <w:rPr>
                <w:sz w:val="16"/>
                <w:szCs w:val="16"/>
              </w:rPr>
            </w:pPr>
            <w:r w:rsidRPr="001740E3">
              <w:rPr>
                <w:sz w:val="16"/>
                <w:szCs w:val="16"/>
              </w:rPr>
              <w:t>38.4</w:t>
            </w:r>
          </w:p>
        </w:tc>
        <w:tc>
          <w:tcPr>
            <w:tcW w:w="1066" w:type="dxa"/>
            <w:noWrap/>
            <w:hideMark/>
          </w:tcPr>
          <w:p w:rsidR="00450692" w:rsidRPr="001740E3" w:rsidRDefault="00450692" w:rsidP="00450692">
            <w:pPr>
              <w:pStyle w:val="TableRowRIGHT"/>
              <w:rPr>
                <w:sz w:val="16"/>
                <w:szCs w:val="16"/>
              </w:rPr>
            </w:pPr>
            <w:r w:rsidRPr="001740E3">
              <w:rPr>
                <w:sz w:val="16"/>
                <w:szCs w:val="16"/>
              </w:rPr>
              <w:t>5.79</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7/26/2017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39.5</w:t>
            </w:r>
          </w:p>
        </w:tc>
        <w:tc>
          <w:tcPr>
            <w:tcW w:w="1100" w:type="dxa"/>
            <w:noWrap/>
            <w:vAlign w:val="bottom"/>
          </w:tcPr>
          <w:p w:rsidR="00300353" w:rsidRPr="001740E3" w:rsidRDefault="00300353" w:rsidP="00300353">
            <w:pPr>
              <w:pStyle w:val="TableRowRIGHT"/>
              <w:rPr>
                <w:sz w:val="16"/>
                <w:szCs w:val="16"/>
              </w:rPr>
            </w:pPr>
            <w:r w:rsidRPr="001740E3">
              <w:rPr>
                <w:sz w:val="16"/>
                <w:szCs w:val="16"/>
              </w:rPr>
              <w:t>50.4</w:t>
            </w:r>
          </w:p>
        </w:tc>
        <w:tc>
          <w:tcPr>
            <w:tcW w:w="1066" w:type="dxa"/>
            <w:noWrap/>
            <w:vAlign w:val="bottom"/>
          </w:tcPr>
          <w:p w:rsidR="00300353" w:rsidRPr="001740E3" w:rsidRDefault="00300353" w:rsidP="00300353">
            <w:pPr>
              <w:pStyle w:val="TableRowRIGHT"/>
              <w:rPr>
                <w:sz w:val="16"/>
                <w:szCs w:val="16"/>
              </w:rPr>
            </w:pPr>
            <w:r w:rsidRPr="001740E3">
              <w:rPr>
                <w:sz w:val="16"/>
                <w:szCs w:val="16"/>
              </w:rPr>
              <w:t>4.36</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8/1/2017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30.5</w:t>
            </w:r>
          </w:p>
        </w:tc>
        <w:tc>
          <w:tcPr>
            <w:tcW w:w="1100" w:type="dxa"/>
            <w:noWrap/>
            <w:vAlign w:val="bottom"/>
          </w:tcPr>
          <w:p w:rsidR="00300353" w:rsidRPr="001740E3" w:rsidRDefault="00300353" w:rsidP="00300353">
            <w:pPr>
              <w:pStyle w:val="TableRowRIGHT"/>
              <w:rPr>
                <w:sz w:val="16"/>
                <w:szCs w:val="16"/>
              </w:rPr>
            </w:pPr>
            <w:r w:rsidRPr="001740E3">
              <w:rPr>
                <w:sz w:val="16"/>
                <w:szCs w:val="16"/>
              </w:rPr>
              <w:t>24.1</w:t>
            </w:r>
          </w:p>
        </w:tc>
        <w:tc>
          <w:tcPr>
            <w:tcW w:w="1066" w:type="dxa"/>
            <w:noWrap/>
            <w:vAlign w:val="bottom"/>
          </w:tcPr>
          <w:p w:rsidR="00300353" w:rsidRPr="001740E3" w:rsidRDefault="00300353" w:rsidP="00300353">
            <w:pPr>
              <w:pStyle w:val="TableRowRIGHT"/>
              <w:rPr>
                <w:sz w:val="16"/>
                <w:szCs w:val="16"/>
              </w:rPr>
            </w:pPr>
            <w:r w:rsidRPr="001740E3">
              <w:rPr>
                <w:sz w:val="16"/>
                <w:szCs w:val="16"/>
              </w:rPr>
              <w:t>3.81</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8/8/2017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35.2</w:t>
            </w:r>
          </w:p>
        </w:tc>
        <w:tc>
          <w:tcPr>
            <w:tcW w:w="1100" w:type="dxa"/>
            <w:noWrap/>
            <w:vAlign w:val="bottom"/>
          </w:tcPr>
          <w:p w:rsidR="00300353" w:rsidRPr="001740E3" w:rsidRDefault="00300353" w:rsidP="00300353">
            <w:pPr>
              <w:pStyle w:val="TableRowRIGHT"/>
              <w:rPr>
                <w:sz w:val="16"/>
                <w:szCs w:val="16"/>
              </w:rPr>
            </w:pPr>
            <w:r w:rsidRPr="001740E3">
              <w:rPr>
                <w:sz w:val="16"/>
                <w:szCs w:val="16"/>
              </w:rPr>
              <w:t>20.6</w:t>
            </w:r>
          </w:p>
        </w:tc>
        <w:tc>
          <w:tcPr>
            <w:tcW w:w="1066" w:type="dxa"/>
            <w:noWrap/>
            <w:vAlign w:val="bottom"/>
          </w:tcPr>
          <w:p w:rsidR="00300353" w:rsidRPr="001740E3" w:rsidRDefault="00E83131" w:rsidP="00300353">
            <w:pPr>
              <w:pStyle w:val="TableRowRIGHT"/>
              <w:rPr>
                <w:sz w:val="16"/>
                <w:szCs w:val="16"/>
              </w:rPr>
            </w:pPr>
            <w:r w:rsidRPr="001740E3">
              <w:rPr>
                <w:sz w:val="16"/>
                <w:szCs w:val="16"/>
              </w:rPr>
              <w:t>N.S.</w:t>
            </w:r>
            <w:r w:rsidRPr="001740E3">
              <w:rPr>
                <w:sz w:val="16"/>
                <w:szCs w:val="16"/>
                <w:vertAlign w:val="superscript"/>
              </w:rPr>
              <w:t>2</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8/15/2017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29.8</w:t>
            </w:r>
          </w:p>
        </w:tc>
        <w:tc>
          <w:tcPr>
            <w:tcW w:w="1100" w:type="dxa"/>
            <w:noWrap/>
            <w:vAlign w:val="bottom"/>
          </w:tcPr>
          <w:p w:rsidR="00300353" w:rsidRPr="001740E3" w:rsidRDefault="00300353" w:rsidP="00300353">
            <w:pPr>
              <w:pStyle w:val="TableRowRIGHT"/>
              <w:rPr>
                <w:sz w:val="16"/>
                <w:szCs w:val="16"/>
              </w:rPr>
            </w:pPr>
            <w:r w:rsidRPr="001740E3">
              <w:rPr>
                <w:sz w:val="16"/>
                <w:szCs w:val="16"/>
              </w:rPr>
              <w:t>22.6</w:t>
            </w:r>
          </w:p>
        </w:tc>
        <w:tc>
          <w:tcPr>
            <w:tcW w:w="1066" w:type="dxa"/>
            <w:noWrap/>
            <w:vAlign w:val="bottom"/>
          </w:tcPr>
          <w:p w:rsidR="00300353" w:rsidRPr="001740E3" w:rsidRDefault="00300353" w:rsidP="00300353">
            <w:pPr>
              <w:pStyle w:val="TableRowRIGHT"/>
              <w:rPr>
                <w:sz w:val="16"/>
                <w:szCs w:val="16"/>
              </w:rPr>
            </w:pPr>
            <w:r w:rsidRPr="001740E3">
              <w:rPr>
                <w:sz w:val="16"/>
                <w:szCs w:val="16"/>
              </w:rPr>
              <w:t>2.92</w:t>
            </w:r>
          </w:p>
        </w:tc>
      </w:tr>
      <w:tr w:rsidR="00300353" w:rsidRPr="00450692" w:rsidTr="001A4483">
        <w:trPr>
          <w:trHeight w:val="290"/>
        </w:trPr>
        <w:tc>
          <w:tcPr>
            <w:tcW w:w="2025" w:type="dxa"/>
            <w:noWrap/>
          </w:tcPr>
          <w:p w:rsidR="00300353" w:rsidRPr="001740E3" w:rsidRDefault="00300353" w:rsidP="00300353">
            <w:pPr>
              <w:pStyle w:val="TableRowLEFT"/>
              <w:rPr>
                <w:sz w:val="16"/>
                <w:szCs w:val="16"/>
              </w:rPr>
            </w:pPr>
            <w:r w:rsidRPr="001740E3">
              <w:rPr>
                <w:sz w:val="16"/>
                <w:szCs w:val="16"/>
              </w:rPr>
              <w:t>JBT04</w:t>
            </w:r>
          </w:p>
        </w:tc>
        <w:tc>
          <w:tcPr>
            <w:tcW w:w="1420" w:type="dxa"/>
            <w:noWrap/>
            <w:vAlign w:val="bottom"/>
          </w:tcPr>
          <w:p w:rsidR="00300353" w:rsidRPr="001740E3" w:rsidRDefault="00300353" w:rsidP="00300353">
            <w:pPr>
              <w:pStyle w:val="TableRowLEFT"/>
              <w:rPr>
                <w:sz w:val="16"/>
                <w:szCs w:val="16"/>
              </w:rPr>
            </w:pPr>
            <w:r w:rsidRPr="001740E3">
              <w:rPr>
                <w:sz w:val="16"/>
                <w:szCs w:val="16"/>
              </w:rPr>
              <w:t>8/22/2017</w:t>
            </w:r>
          </w:p>
        </w:tc>
        <w:tc>
          <w:tcPr>
            <w:tcW w:w="1164" w:type="dxa"/>
            <w:noWrap/>
            <w:vAlign w:val="bottom"/>
          </w:tcPr>
          <w:p w:rsidR="00300353" w:rsidRPr="001740E3" w:rsidRDefault="00300353" w:rsidP="00300353">
            <w:pPr>
              <w:pStyle w:val="TableRowLEFT"/>
              <w:rPr>
                <w:sz w:val="16"/>
                <w:szCs w:val="16"/>
              </w:rPr>
            </w:pPr>
            <w:r w:rsidRPr="001740E3">
              <w:rPr>
                <w:sz w:val="16"/>
                <w:szCs w:val="16"/>
              </w:rPr>
              <w:t>1</w:t>
            </w:r>
          </w:p>
        </w:tc>
        <w:tc>
          <w:tcPr>
            <w:tcW w:w="960" w:type="dxa"/>
            <w:noWrap/>
            <w:vAlign w:val="bottom"/>
          </w:tcPr>
          <w:p w:rsidR="00300353" w:rsidRPr="001740E3" w:rsidRDefault="00300353" w:rsidP="00300353">
            <w:pPr>
              <w:pStyle w:val="TableRowRIGHT"/>
              <w:rPr>
                <w:sz w:val="16"/>
                <w:szCs w:val="16"/>
              </w:rPr>
            </w:pPr>
            <w:r w:rsidRPr="001740E3">
              <w:rPr>
                <w:sz w:val="16"/>
                <w:szCs w:val="16"/>
              </w:rPr>
              <w:t>465</w:t>
            </w:r>
          </w:p>
        </w:tc>
        <w:tc>
          <w:tcPr>
            <w:tcW w:w="1100" w:type="dxa"/>
            <w:noWrap/>
            <w:vAlign w:val="bottom"/>
          </w:tcPr>
          <w:p w:rsidR="00300353" w:rsidRPr="001740E3" w:rsidRDefault="00300353" w:rsidP="00300353">
            <w:pPr>
              <w:pStyle w:val="TableRowRIGHT"/>
              <w:rPr>
                <w:sz w:val="16"/>
                <w:szCs w:val="16"/>
              </w:rPr>
            </w:pPr>
            <w:r w:rsidRPr="001740E3">
              <w:rPr>
                <w:sz w:val="16"/>
                <w:szCs w:val="16"/>
              </w:rPr>
              <w:t>228</w:t>
            </w:r>
          </w:p>
        </w:tc>
        <w:tc>
          <w:tcPr>
            <w:tcW w:w="1066" w:type="dxa"/>
            <w:noWrap/>
            <w:vAlign w:val="bottom"/>
          </w:tcPr>
          <w:p w:rsidR="00300353" w:rsidRPr="001740E3" w:rsidRDefault="00300353" w:rsidP="00300353">
            <w:pPr>
              <w:pStyle w:val="TableRowRIGHT"/>
              <w:rPr>
                <w:sz w:val="16"/>
                <w:szCs w:val="16"/>
              </w:rPr>
            </w:pPr>
            <w:r w:rsidRPr="001740E3">
              <w:rPr>
                <w:sz w:val="16"/>
                <w:szCs w:val="16"/>
              </w:rPr>
              <w:t>5.89</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1740E3" w:rsidP="00F473D1">
            <w:pPr>
              <w:pStyle w:val="TableRowLEFT"/>
              <w:rPr>
                <w:sz w:val="16"/>
                <w:szCs w:val="16"/>
              </w:rPr>
            </w:pPr>
            <w:r w:rsidRPr="00F473D1">
              <w:rPr>
                <w:sz w:val="16"/>
                <w:szCs w:val="16"/>
              </w:rPr>
              <w:t>8/30/</w:t>
            </w:r>
            <w:r w:rsidR="00F473D1" w:rsidRPr="00F473D1">
              <w:rPr>
                <w:sz w:val="16"/>
                <w:szCs w:val="16"/>
              </w:rPr>
              <w:t>20</w:t>
            </w:r>
            <w:r w:rsidRPr="00F473D1">
              <w:rPr>
                <w:sz w:val="16"/>
                <w:szCs w:val="16"/>
              </w:rPr>
              <w:t>17</w:t>
            </w:r>
          </w:p>
        </w:tc>
        <w:tc>
          <w:tcPr>
            <w:tcW w:w="1164" w:type="dxa"/>
            <w:noWrap/>
            <w:vAlign w:val="bottom"/>
          </w:tcPr>
          <w:p w:rsidR="001740E3" w:rsidRPr="00F473D1" w:rsidRDefault="001740E3" w:rsidP="00F473D1">
            <w:pPr>
              <w:pStyle w:val="TableRowLEFT"/>
              <w:rPr>
                <w:sz w:val="16"/>
                <w:szCs w:val="16"/>
              </w:rPr>
            </w:pPr>
            <w:r w:rsidRPr="00F473D1">
              <w:rPr>
                <w:sz w:val="16"/>
                <w:szCs w:val="16"/>
              </w:rPr>
              <w:t>1</w:t>
            </w:r>
          </w:p>
        </w:tc>
        <w:tc>
          <w:tcPr>
            <w:tcW w:w="960" w:type="dxa"/>
            <w:noWrap/>
            <w:vAlign w:val="bottom"/>
          </w:tcPr>
          <w:p w:rsidR="001740E3" w:rsidRPr="00F473D1" w:rsidRDefault="001740E3" w:rsidP="00F473D1">
            <w:pPr>
              <w:pStyle w:val="TableRowRIGHT"/>
              <w:rPr>
                <w:sz w:val="16"/>
                <w:szCs w:val="16"/>
              </w:rPr>
            </w:pPr>
            <w:r w:rsidRPr="00F473D1">
              <w:rPr>
                <w:sz w:val="16"/>
                <w:szCs w:val="16"/>
              </w:rPr>
              <w:t>71</w:t>
            </w:r>
          </w:p>
        </w:tc>
        <w:tc>
          <w:tcPr>
            <w:tcW w:w="1100" w:type="dxa"/>
            <w:noWrap/>
            <w:vAlign w:val="bottom"/>
          </w:tcPr>
          <w:p w:rsidR="001740E3" w:rsidRPr="00F473D1" w:rsidRDefault="001740E3" w:rsidP="00F473D1">
            <w:pPr>
              <w:pStyle w:val="TableRowRIGHT"/>
              <w:rPr>
                <w:sz w:val="16"/>
                <w:szCs w:val="16"/>
              </w:rPr>
            </w:pPr>
            <w:r w:rsidRPr="00F473D1">
              <w:rPr>
                <w:sz w:val="16"/>
                <w:szCs w:val="16"/>
              </w:rPr>
              <w:t>23.5</w:t>
            </w:r>
          </w:p>
        </w:tc>
        <w:tc>
          <w:tcPr>
            <w:tcW w:w="1066" w:type="dxa"/>
            <w:noWrap/>
            <w:vAlign w:val="bottom"/>
          </w:tcPr>
          <w:p w:rsidR="001740E3" w:rsidRPr="00F473D1" w:rsidRDefault="00F473D1" w:rsidP="00F473D1">
            <w:pPr>
              <w:pStyle w:val="TableRowRIGHT"/>
              <w:rPr>
                <w:sz w:val="16"/>
                <w:szCs w:val="16"/>
              </w:rPr>
            </w:pPr>
            <w:r w:rsidRPr="001740E3">
              <w:rPr>
                <w:sz w:val="16"/>
                <w:szCs w:val="16"/>
              </w:rPr>
              <w:t>N.S.</w:t>
            </w:r>
            <w:r w:rsidRPr="001740E3">
              <w:rPr>
                <w:sz w:val="16"/>
                <w:szCs w:val="16"/>
                <w:vertAlign w:val="superscript"/>
              </w:rPr>
              <w:t>2</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1740E3" w:rsidP="00F473D1">
            <w:pPr>
              <w:pStyle w:val="TableRowLEFT"/>
              <w:rPr>
                <w:sz w:val="16"/>
                <w:szCs w:val="16"/>
              </w:rPr>
            </w:pPr>
            <w:r w:rsidRPr="00F473D1">
              <w:rPr>
                <w:sz w:val="16"/>
                <w:szCs w:val="16"/>
              </w:rPr>
              <w:t>9/05/</w:t>
            </w:r>
            <w:r w:rsidR="00F473D1" w:rsidRPr="00F473D1">
              <w:rPr>
                <w:sz w:val="16"/>
                <w:szCs w:val="16"/>
              </w:rPr>
              <w:t>20</w:t>
            </w:r>
            <w:r w:rsidRPr="00F473D1">
              <w:rPr>
                <w:sz w:val="16"/>
                <w:szCs w:val="16"/>
              </w:rPr>
              <w:t>17</w:t>
            </w:r>
          </w:p>
        </w:tc>
        <w:tc>
          <w:tcPr>
            <w:tcW w:w="1164" w:type="dxa"/>
            <w:noWrap/>
            <w:vAlign w:val="bottom"/>
          </w:tcPr>
          <w:p w:rsidR="001740E3" w:rsidRPr="00F473D1" w:rsidRDefault="001740E3" w:rsidP="00F473D1">
            <w:pPr>
              <w:pStyle w:val="TableRowLEFT"/>
              <w:rPr>
                <w:sz w:val="16"/>
                <w:szCs w:val="16"/>
              </w:rPr>
            </w:pPr>
            <w:r w:rsidRPr="00F473D1">
              <w:rPr>
                <w:sz w:val="16"/>
                <w:szCs w:val="16"/>
              </w:rPr>
              <w:t>1</w:t>
            </w:r>
          </w:p>
        </w:tc>
        <w:tc>
          <w:tcPr>
            <w:tcW w:w="96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10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066" w:type="dxa"/>
            <w:noWrap/>
            <w:vAlign w:val="bottom"/>
          </w:tcPr>
          <w:p w:rsidR="001740E3" w:rsidRPr="00F473D1" w:rsidRDefault="001740E3" w:rsidP="00F473D1">
            <w:pPr>
              <w:pStyle w:val="TableRowRIGHT"/>
              <w:rPr>
                <w:sz w:val="16"/>
                <w:szCs w:val="16"/>
              </w:rPr>
            </w:pPr>
            <w:r w:rsidRPr="00F473D1">
              <w:rPr>
                <w:sz w:val="16"/>
                <w:szCs w:val="16"/>
              </w:rPr>
              <w:t>3.19</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1740E3" w:rsidP="00F473D1">
            <w:pPr>
              <w:pStyle w:val="TableRowLEFT"/>
              <w:rPr>
                <w:sz w:val="16"/>
                <w:szCs w:val="16"/>
              </w:rPr>
            </w:pPr>
            <w:r w:rsidRPr="00F473D1">
              <w:rPr>
                <w:sz w:val="16"/>
                <w:szCs w:val="16"/>
              </w:rPr>
              <w:t>9/12/</w:t>
            </w:r>
            <w:r w:rsidR="00F473D1" w:rsidRPr="00F473D1">
              <w:rPr>
                <w:sz w:val="16"/>
                <w:szCs w:val="16"/>
              </w:rPr>
              <w:t>20</w:t>
            </w:r>
            <w:r w:rsidRPr="00F473D1">
              <w:rPr>
                <w:sz w:val="16"/>
                <w:szCs w:val="16"/>
              </w:rPr>
              <w:t>17</w:t>
            </w:r>
          </w:p>
        </w:tc>
        <w:tc>
          <w:tcPr>
            <w:tcW w:w="1164" w:type="dxa"/>
            <w:noWrap/>
            <w:vAlign w:val="bottom"/>
          </w:tcPr>
          <w:p w:rsidR="001740E3" w:rsidRPr="00F473D1" w:rsidRDefault="001740E3" w:rsidP="00F473D1">
            <w:pPr>
              <w:pStyle w:val="TableRowLEFT"/>
              <w:rPr>
                <w:sz w:val="16"/>
                <w:szCs w:val="16"/>
              </w:rPr>
            </w:pPr>
            <w:r w:rsidRPr="00F473D1">
              <w:rPr>
                <w:sz w:val="16"/>
                <w:szCs w:val="16"/>
              </w:rPr>
              <w:t>1+2</w:t>
            </w:r>
          </w:p>
        </w:tc>
        <w:tc>
          <w:tcPr>
            <w:tcW w:w="960" w:type="dxa"/>
            <w:noWrap/>
            <w:vAlign w:val="bottom"/>
          </w:tcPr>
          <w:p w:rsidR="001740E3" w:rsidRPr="00F473D1" w:rsidRDefault="001740E3" w:rsidP="00F473D1">
            <w:pPr>
              <w:pStyle w:val="TableRowRIGHT"/>
              <w:rPr>
                <w:sz w:val="16"/>
                <w:szCs w:val="16"/>
              </w:rPr>
            </w:pPr>
            <w:r w:rsidRPr="00F473D1">
              <w:rPr>
                <w:sz w:val="16"/>
                <w:szCs w:val="16"/>
              </w:rPr>
              <w:t>698</w:t>
            </w:r>
          </w:p>
        </w:tc>
        <w:tc>
          <w:tcPr>
            <w:tcW w:w="1100" w:type="dxa"/>
            <w:noWrap/>
            <w:vAlign w:val="bottom"/>
          </w:tcPr>
          <w:p w:rsidR="001740E3" w:rsidRPr="00F473D1" w:rsidRDefault="001740E3" w:rsidP="00F473D1">
            <w:pPr>
              <w:pStyle w:val="TableRowRIGHT"/>
              <w:rPr>
                <w:sz w:val="16"/>
                <w:szCs w:val="16"/>
              </w:rPr>
            </w:pPr>
            <w:r w:rsidRPr="00F473D1">
              <w:rPr>
                <w:sz w:val="16"/>
                <w:szCs w:val="16"/>
              </w:rPr>
              <w:t>32.4</w:t>
            </w:r>
          </w:p>
        </w:tc>
        <w:tc>
          <w:tcPr>
            <w:tcW w:w="1066" w:type="dxa"/>
            <w:noWrap/>
            <w:vAlign w:val="bottom"/>
          </w:tcPr>
          <w:p w:rsidR="001740E3" w:rsidRPr="00F473D1" w:rsidRDefault="00F473D1" w:rsidP="00F473D1">
            <w:pPr>
              <w:pStyle w:val="TableRowRIGHT"/>
              <w:rPr>
                <w:sz w:val="16"/>
                <w:szCs w:val="16"/>
              </w:rPr>
            </w:pPr>
            <w:r w:rsidRPr="001740E3">
              <w:rPr>
                <w:sz w:val="16"/>
                <w:szCs w:val="16"/>
              </w:rPr>
              <w:t>N.S.</w:t>
            </w:r>
            <w:r w:rsidRPr="001740E3">
              <w:rPr>
                <w:sz w:val="16"/>
                <w:szCs w:val="16"/>
                <w:vertAlign w:val="superscript"/>
              </w:rPr>
              <w:t>2</w:t>
            </w:r>
          </w:p>
        </w:tc>
      </w:tr>
      <w:tr w:rsidR="001740E3" w:rsidRPr="00450692" w:rsidTr="001A4483">
        <w:trPr>
          <w:trHeight w:val="290"/>
        </w:trPr>
        <w:tc>
          <w:tcPr>
            <w:tcW w:w="2025" w:type="dxa"/>
            <w:noWrap/>
          </w:tcPr>
          <w:p w:rsidR="001740E3" w:rsidRPr="001740E3" w:rsidRDefault="001740E3" w:rsidP="001740E3">
            <w:pPr>
              <w:pStyle w:val="TableRowLEFT"/>
              <w:rPr>
                <w:sz w:val="16"/>
                <w:szCs w:val="16"/>
              </w:rPr>
            </w:pPr>
            <w:r w:rsidRPr="001740E3">
              <w:rPr>
                <w:sz w:val="16"/>
                <w:szCs w:val="16"/>
              </w:rPr>
              <w:t>JBT04</w:t>
            </w:r>
          </w:p>
        </w:tc>
        <w:tc>
          <w:tcPr>
            <w:tcW w:w="1420" w:type="dxa"/>
            <w:noWrap/>
            <w:vAlign w:val="bottom"/>
          </w:tcPr>
          <w:p w:rsidR="001740E3" w:rsidRPr="00F473D1" w:rsidRDefault="001740E3" w:rsidP="00F473D1">
            <w:pPr>
              <w:pStyle w:val="TableRowLEFT"/>
              <w:rPr>
                <w:sz w:val="16"/>
                <w:szCs w:val="16"/>
              </w:rPr>
            </w:pPr>
            <w:r w:rsidRPr="00F473D1">
              <w:rPr>
                <w:sz w:val="16"/>
                <w:szCs w:val="16"/>
              </w:rPr>
              <w:t>9/19/2017</w:t>
            </w:r>
          </w:p>
        </w:tc>
        <w:tc>
          <w:tcPr>
            <w:tcW w:w="1164" w:type="dxa"/>
            <w:noWrap/>
            <w:vAlign w:val="bottom"/>
          </w:tcPr>
          <w:p w:rsidR="001740E3" w:rsidRPr="00F473D1" w:rsidRDefault="001740E3" w:rsidP="00F473D1">
            <w:pPr>
              <w:pStyle w:val="TableRowLEFT"/>
              <w:rPr>
                <w:sz w:val="16"/>
                <w:szCs w:val="16"/>
              </w:rPr>
            </w:pPr>
            <w:r w:rsidRPr="00F473D1">
              <w:rPr>
                <w:sz w:val="16"/>
                <w:szCs w:val="16"/>
              </w:rPr>
              <w:t>1</w:t>
            </w:r>
          </w:p>
        </w:tc>
        <w:tc>
          <w:tcPr>
            <w:tcW w:w="96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100" w:type="dxa"/>
            <w:noWrap/>
            <w:vAlign w:val="bottom"/>
          </w:tcPr>
          <w:p w:rsidR="001740E3" w:rsidRPr="00F473D1" w:rsidRDefault="001740E3" w:rsidP="00F473D1">
            <w:pPr>
              <w:pStyle w:val="TableRowRIGHT"/>
              <w:rPr>
                <w:sz w:val="16"/>
                <w:szCs w:val="16"/>
              </w:rPr>
            </w:pPr>
            <w:r w:rsidRPr="00F473D1">
              <w:rPr>
                <w:sz w:val="16"/>
                <w:szCs w:val="16"/>
              </w:rPr>
              <w:t>Pending</w:t>
            </w:r>
          </w:p>
        </w:tc>
        <w:tc>
          <w:tcPr>
            <w:tcW w:w="1066" w:type="dxa"/>
            <w:noWrap/>
            <w:vAlign w:val="bottom"/>
          </w:tcPr>
          <w:p w:rsidR="001740E3" w:rsidRPr="00F473D1" w:rsidRDefault="001740E3" w:rsidP="00F473D1">
            <w:pPr>
              <w:pStyle w:val="TableRowRIGHT"/>
              <w:rPr>
                <w:sz w:val="16"/>
                <w:szCs w:val="16"/>
              </w:rPr>
            </w:pPr>
            <w:r w:rsidRPr="00F473D1">
              <w:rPr>
                <w:sz w:val="16"/>
                <w:szCs w:val="16"/>
              </w:rPr>
              <w:t>1.29</w:t>
            </w:r>
          </w:p>
        </w:tc>
      </w:tr>
      <w:tr w:rsidR="00E83131" w:rsidRPr="00450692" w:rsidTr="001A4483">
        <w:trPr>
          <w:trHeight w:val="290"/>
        </w:trPr>
        <w:tc>
          <w:tcPr>
            <w:tcW w:w="7735" w:type="dxa"/>
            <w:gridSpan w:val="6"/>
            <w:noWrap/>
          </w:tcPr>
          <w:p w:rsidR="00E83131" w:rsidRPr="001740E3" w:rsidRDefault="00F473D1" w:rsidP="00E83131">
            <w:pPr>
              <w:pStyle w:val="TableRowRIGHT"/>
              <w:jc w:val="left"/>
              <w:rPr>
                <w:sz w:val="16"/>
                <w:szCs w:val="16"/>
              </w:rPr>
            </w:pPr>
            <w:r w:rsidRPr="001740E3">
              <w:rPr>
                <w:sz w:val="16"/>
                <w:szCs w:val="16"/>
              </w:rPr>
              <w:t>NS</w:t>
            </w:r>
            <w:r w:rsidRPr="001740E3">
              <w:rPr>
                <w:sz w:val="16"/>
                <w:szCs w:val="16"/>
                <w:vertAlign w:val="superscript"/>
              </w:rPr>
              <w:t xml:space="preserve">2: </w:t>
            </w:r>
            <w:r w:rsidRPr="001740E3">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4/25/2017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68.7</w:t>
            </w:r>
          </w:p>
        </w:tc>
        <w:tc>
          <w:tcPr>
            <w:tcW w:w="1100" w:type="dxa"/>
            <w:noWrap/>
            <w:hideMark/>
          </w:tcPr>
          <w:p w:rsidR="00450692" w:rsidRPr="00F473D1" w:rsidRDefault="00450692" w:rsidP="00450692">
            <w:pPr>
              <w:pStyle w:val="TableRowRIGHT"/>
              <w:rPr>
                <w:sz w:val="16"/>
                <w:szCs w:val="16"/>
              </w:rPr>
            </w:pPr>
            <w:r w:rsidRPr="00F473D1">
              <w:rPr>
                <w:sz w:val="16"/>
                <w:szCs w:val="16"/>
              </w:rPr>
              <w:t>53.7</w:t>
            </w:r>
          </w:p>
        </w:tc>
        <w:tc>
          <w:tcPr>
            <w:tcW w:w="1051" w:type="dxa"/>
            <w:noWrap/>
            <w:hideMark/>
          </w:tcPr>
          <w:p w:rsidR="00450692" w:rsidRPr="00F473D1" w:rsidRDefault="00450692" w:rsidP="00450692">
            <w:pPr>
              <w:pStyle w:val="TableRowRIGHT"/>
              <w:rPr>
                <w:sz w:val="16"/>
                <w:szCs w:val="16"/>
              </w:rPr>
            </w:pPr>
            <w:r w:rsidRPr="00F473D1">
              <w:rPr>
                <w:sz w:val="16"/>
                <w:szCs w:val="16"/>
              </w:rPr>
              <w:t>24.78</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5/2/2017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226</w:t>
            </w:r>
          </w:p>
        </w:tc>
        <w:tc>
          <w:tcPr>
            <w:tcW w:w="1100" w:type="dxa"/>
            <w:noWrap/>
            <w:hideMark/>
          </w:tcPr>
          <w:p w:rsidR="00450692" w:rsidRPr="00F473D1" w:rsidRDefault="00450692" w:rsidP="00450692">
            <w:pPr>
              <w:pStyle w:val="TableRowRIGHT"/>
              <w:rPr>
                <w:sz w:val="16"/>
                <w:szCs w:val="16"/>
              </w:rPr>
            </w:pPr>
            <w:r w:rsidRPr="00F473D1">
              <w:rPr>
                <w:sz w:val="16"/>
                <w:szCs w:val="16"/>
              </w:rPr>
              <w:t>108</w:t>
            </w:r>
          </w:p>
        </w:tc>
        <w:tc>
          <w:tcPr>
            <w:tcW w:w="1051" w:type="dxa"/>
            <w:noWrap/>
            <w:hideMark/>
          </w:tcPr>
          <w:p w:rsidR="00450692" w:rsidRPr="00F473D1" w:rsidRDefault="00450692" w:rsidP="00450692">
            <w:pPr>
              <w:pStyle w:val="TableRowRIGHT"/>
              <w:rPr>
                <w:sz w:val="16"/>
                <w:szCs w:val="16"/>
              </w:rPr>
            </w:pPr>
            <w:r w:rsidRPr="00F473D1">
              <w:rPr>
                <w:sz w:val="16"/>
                <w:szCs w:val="16"/>
              </w:rPr>
              <w:t>20.6</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5/9/2017</w:t>
            </w:r>
          </w:p>
        </w:tc>
        <w:tc>
          <w:tcPr>
            <w:tcW w:w="1164" w:type="dxa"/>
            <w:noWrap/>
            <w:hideMark/>
          </w:tcPr>
          <w:p w:rsidR="00450692" w:rsidRPr="00F473D1" w:rsidRDefault="007541EF"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132</w:t>
            </w:r>
          </w:p>
        </w:tc>
        <w:tc>
          <w:tcPr>
            <w:tcW w:w="1100" w:type="dxa"/>
            <w:noWrap/>
            <w:hideMark/>
          </w:tcPr>
          <w:p w:rsidR="00450692" w:rsidRPr="00F473D1" w:rsidRDefault="00450692" w:rsidP="00450692">
            <w:pPr>
              <w:pStyle w:val="TableRowRIGHT"/>
              <w:rPr>
                <w:sz w:val="16"/>
                <w:szCs w:val="16"/>
              </w:rPr>
            </w:pPr>
            <w:r w:rsidRPr="00F473D1">
              <w:rPr>
                <w:sz w:val="16"/>
                <w:szCs w:val="16"/>
              </w:rPr>
              <w:t>82.9</w:t>
            </w:r>
          </w:p>
        </w:tc>
        <w:tc>
          <w:tcPr>
            <w:tcW w:w="1051" w:type="dxa"/>
            <w:noWrap/>
            <w:hideMark/>
          </w:tcPr>
          <w:p w:rsidR="00450692" w:rsidRPr="00F473D1" w:rsidRDefault="00450692" w:rsidP="00450692">
            <w:pPr>
              <w:pStyle w:val="TableRowRIGHT"/>
              <w:rPr>
                <w:sz w:val="16"/>
                <w:szCs w:val="16"/>
              </w:rPr>
            </w:pPr>
            <w:r w:rsidRPr="00F473D1">
              <w:rPr>
                <w:sz w:val="16"/>
                <w:szCs w:val="16"/>
              </w:rPr>
              <w:t>23.56</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5/16/2017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33.6</w:t>
            </w:r>
          </w:p>
        </w:tc>
        <w:tc>
          <w:tcPr>
            <w:tcW w:w="1100" w:type="dxa"/>
            <w:noWrap/>
            <w:hideMark/>
          </w:tcPr>
          <w:p w:rsidR="00450692" w:rsidRPr="00F473D1" w:rsidRDefault="00450692" w:rsidP="00450692">
            <w:pPr>
              <w:pStyle w:val="TableRowRIGHT"/>
              <w:rPr>
                <w:sz w:val="16"/>
                <w:szCs w:val="16"/>
              </w:rPr>
            </w:pPr>
            <w:r w:rsidRPr="00F473D1">
              <w:rPr>
                <w:sz w:val="16"/>
                <w:szCs w:val="16"/>
              </w:rPr>
              <w:t>26.6</w:t>
            </w:r>
          </w:p>
        </w:tc>
        <w:tc>
          <w:tcPr>
            <w:tcW w:w="1051" w:type="dxa"/>
            <w:noWrap/>
            <w:hideMark/>
          </w:tcPr>
          <w:p w:rsidR="00450692" w:rsidRPr="00F473D1" w:rsidRDefault="00450692" w:rsidP="00450692">
            <w:pPr>
              <w:pStyle w:val="TableRowRIGHT"/>
              <w:rPr>
                <w:sz w:val="16"/>
                <w:szCs w:val="16"/>
              </w:rPr>
            </w:pPr>
            <w:r w:rsidRPr="00F473D1">
              <w:rPr>
                <w:sz w:val="16"/>
                <w:szCs w:val="16"/>
              </w:rPr>
              <w:t>21.68</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5/23/2017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60</w:t>
            </w:r>
          </w:p>
        </w:tc>
        <w:tc>
          <w:tcPr>
            <w:tcW w:w="1100" w:type="dxa"/>
            <w:noWrap/>
            <w:hideMark/>
          </w:tcPr>
          <w:p w:rsidR="00450692" w:rsidRPr="00F473D1" w:rsidRDefault="00450692" w:rsidP="00450692">
            <w:pPr>
              <w:pStyle w:val="TableRowRIGHT"/>
              <w:rPr>
                <w:sz w:val="16"/>
                <w:szCs w:val="16"/>
              </w:rPr>
            </w:pPr>
            <w:r w:rsidRPr="00F473D1">
              <w:rPr>
                <w:sz w:val="16"/>
                <w:szCs w:val="16"/>
              </w:rPr>
              <w:t>38.4</w:t>
            </w:r>
          </w:p>
        </w:tc>
        <w:tc>
          <w:tcPr>
            <w:tcW w:w="1051" w:type="dxa"/>
            <w:noWrap/>
            <w:hideMark/>
          </w:tcPr>
          <w:p w:rsidR="00450692" w:rsidRPr="00F473D1" w:rsidRDefault="00450692" w:rsidP="00450692">
            <w:pPr>
              <w:pStyle w:val="TableRowRIGHT"/>
              <w:rPr>
                <w:sz w:val="16"/>
                <w:szCs w:val="16"/>
              </w:rPr>
            </w:pPr>
            <w:r w:rsidRPr="00F473D1">
              <w:rPr>
                <w:sz w:val="16"/>
                <w:szCs w:val="16"/>
              </w:rPr>
              <w:t>14.84</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5/30/2017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38.4</w:t>
            </w:r>
          </w:p>
        </w:tc>
        <w:tc>
          <w:tcPr>
            <w:tcW w:w="1100" w:type="dxa"/>
            <w:noWrap/>
            <w:hideMark/>
          </w:tcPr>
          <w:p w:rsidR="00450692" w:rsidRPr="00F473D1" w:rsidRDefault="00450692" w:rsidP="00450692">
            <w:pPr>
              <w:pStyle w:val="TableRowRIGHT"/>
              <w:rPr>
                <w:sz w:val="16"/>
                <w:szCs w:val="16"/>
              </w:rPr>
            </w:pPr>
            <w:r w:rsidRPr="00F473D1">
              <w:rPr>
                <w:sz w:val="16"/>
                <w:szCs w:val="16"/>
              </w:rPr>
              <w:t>37</w:t>
            </w:r>
          </w:p>
        </w:tc>
        <w:tc>
          <w:tcPr>
            <w:tcW w:w="1051" w:type="dxa"/>
            <w:noWrap/>
            <w:hideMark/>
          </w:tcPr>
          <w:p w:rsidR="00450692" w:rsidRPr="00F473D1" w:rsidRDefault="00450692" w:rsidP="00450692">
            <w:pPr>
              <w:pStyle w:val="TableRowRIGHT"/>
              <w:rPr>
                <w:sz w:val="16"/>
                <w:szCs w:val="16"/>
              </w:rPr>
            </w:pPr>
            <w:r w:rsidRPr="00F473D1">
              <w:rPr>
                <w:sz w:val="16"/>
                <w:szCs w:val="16"/>
              </w:rPr>
              <w:t>10.52</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6/6/2017</w:t>
            </w:r>
          </w:p>
        </w:tc>
        <w:tc>
          <w:tcPr>
            <w:tcW w:w="1164" w:type="dxa"/>
            <w:noWrap/>
            <w:hideMark/>
          </w:tcPr>
          <w:p w:rsidR="00450692" w:rsidRPr="00F473D1" w:rsidRDefault="00450692" w:rsidP="00450692">
            <w:pPr>
              <w:pStyle w:val="TableRowLEFT"/>
              <w:rPr>
                <w:sz w:val="16"/>
                <w:szCs w:val="16"/>
              </w:rPr>
            </w:pPr>
            <w:r w:rsidRPr="00F473D1">
              <w:rPr>
                <w:sz w:val="16"/>
                <w:szCs w:val="16"/>
              </w:rPr>
              <w:t>1+2</w:t>
            </w:r>
          </w:p>
        </w:tc>
        <w:tc>
          <w:tcPr>
            <w:tcW w:w="960" w:type="dxa"/>
            <w:noWrap/>
            <w:hideMark/>
          </w:tcPr>
          <w:p w:rsidR="00450692" w:rsidRPr="00F473D1" w:rsidRDefault="00450692" w:rsidP="00450692">
            <w:pPr>
              <w:pStyle w:val="TableRowRIGHT"/>
              <w:rPr>
                <w:sz w:val="16"/>
                <w:szCs w:val="16"/>
              </w:rPr>
            </w:pPr>
            <w:r w:rsidRPr="00F473D1">
              <w:rPr>
                <w:sz w:val="16"/>
                <w:szCs w:val="16"/>
              </w:rPr>
              <w:t>34.1</w:t>
            </w:r>
          </w:p>
        </w:tc>
        <w:tc>
          <w:tcPr>
            <w:tcW w:w="1100" w:type="dxa"/>
            <w:noWrap/>
            <w:hideMark/>
          </w:tcPr>
          <w:p w:rsidR="00450692" w:rsidRPr="00F473D1" w:rsidRDefault="00450692" w:rsidP="00450692">
            <w:pPr>
              <w:pStyle w:val="TableRowRIGHT"/>
              <w:rPr>
                <w:sz w:val="16"/>
                <w:szCs w:val="16"/>
              </w:rPr>
            </w:pPr>
            <w:r w:rsidRPr="00F473D1">
              <w:rPr>
                <w:sz w:val="16"/>
                <w:szCs w:val="16"/>
              </w:rPr>
              <w:t>21.4</w:t>
            </w:r>
          </w:p>
        </w:tc>
        <w:tc>
          <w:tcPr>
            <w:tcW w:w="1051" w:type="dxa"/>
            <w:noWrap/>
            <w:hideMark/>
          </w:tcPr>
          <w:p w:rsidR="00450692" w:rsidRPr="00F473D1" w:rsidRDefault="00450692" w:rsidP="00450692">
            <w:pPr>
              <w:pStyle w:val="TableRowRIGHT"/>
              <w:rPr>
                <w:sz w:val="16"/>
                <w:szCs w:val="16"/>
              </w:rPr>
            </w:pPr>
            <w:r w:rsidRPr="00F473D1">
              <w:rPr>
                <w:sz w:val="16"/>
                <w:szCs w:val="16"/>
              </w:rPr>
              <w:t>8.1</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6/13/2017</w:t>
            </w:r>
          </w:p>
        </w:tc>
        <w:tc>
          <w:tcPr>
            <w:tcW w:w="1164" w:type="dxa"/>
            <w:noWrap/>
            <w:hideMark/>
          </w:tcPr>
          <w:p w:rsidR="00450692" w:rsidRPr="00F473D1" w:rsidRDefault="0015453B" w:rsidP="00450692">
            <w:pPr>
              <w:pStyle w:val="TableRowLEFT"/>
              <w:rPr>
                <w:sz w:val="16"/>
                <w:szCs w:val="16"/>
              </w:rPr>
            </w:pPr>
            <w:r w:rsidRPr="00F473D1">
              <w:rPr>
                <w:sz w:val="16"/>
                <w:szCs w:val="16"/>
              </w:rPr>
              <w:t>1+2+</w:t>
            </w:r>
            <w:r w:rsidR="00450692" w:rsidRPr="00F473D1">
              <w:rPr>
                <w:sz w:val="16"/>
                <w:szCs w:val="16"/>
              </w:rPr>
              <w:t>3</w:t>
            </w:r>
          </w:p>
        </w:tc>
        <w:tc>
          <w:tcPr>
            <w:tcW w:w="960" w:type="dxa"/>
            <w:noWrap/>
            <w:hideMark/>
          </w:tcPr>
          <w:p w:rsidR="00450692" w:rsidRPr="00F473D1" w:rsidRDefault="00450692" w:rsidP="00450692">
            <w:pPr>
              <w:pStyle w:val="TableRowRIGHT"/>
              <w:rPr>
                <w:sz w:val="16"/>
                <w:szCs w:val="16"/>
              </w:rPr>
            </w:pPr>
            <w:r w:rsidRPr="00F473D1">
              <w:rPr>
                <w:sz w:val="16"/>
                <w:szCs w:val="16"/>
              </w:rPr>
              <w:t>67.6</w:t>
            </w:r>
          </w:p>
        </w:tc>
        <w:tc>
          <w:tcPr>
            <w:tcW w:w="1100" w:type="dxa"/>
            <w:noWrap/>
            <w:hideMark/>
          </w:tcPr>
          <w:p w:rsidR="00450692" w:rsidRPr="00F473D1" w:rsidRDefault="00450692" w:rsidP="00450692">
            <w:pPr>
              <w:pStyle w:val="TableRowRIGHT"/>
              <w:rPr>
                <w:sz w:val="16"/>
                <w:szCs w:val="16"/>
              </w:rPr>
            </w:pPr>
            <w:r w:rsidRPr="00F473D1">
              <w:rPr>
                <w:sz w:val="16"/>
                <w:szCs w:val="16"/>
              </w:rPr>
              <w:t>49.6</w:t>
            </w:r>
          </w:p>
        </w:tc>
        <w:tc>
          <w:tcPr>
            <w:tcW w:w="1051" w:type="dxa"/>
            <w:noWrap/>
            <w:hideMark/>
          </w:tcPr>
          <w:p w:rsidR="00450692" w:rsidRPr="00F473D1" w:rsidRDefault="00450692" w:rsidP="00450692">
            <w:pPr>
              <w:pStyle w:val="TableRowRIGHT"/>
              <w:rPr>
                <w:sz w:val="16"/>
                <w:szCs w:val="16"/>
              </w:rPr>
            </w:pPr>
            <w:r w:rsidRPr="00F473D1">
              <w:rPr>
                <w:sz w:val="16"/>
                <w:szCs w:val="16"/>
              </w:rPr>
              <w:t>12.68</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6/22/2017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61.2</w:t>
            </w:r>
          </w:p>
        </w:tc>
        <w:tc>
          <w:tcPr>
            <w:tcW w:w="1100" w:type="dxa"/>
            <w:noWrap/>
            <w:hideMark/>
          </w:tcPr>
          <w:p w:rsidR="00450692" w:rsidRPr="00F473D1" w:rsidRDefault="00450692" w:rsidP="00450692">
            <w:pPr>
              <w:pStyle w:val="TableRowRIGHT"/>
              <w:rPr>
                <w:sz w:val="16"/>
                <w:szCs w:val="16"/>
              </w:rPr>
            </w:pPr>
            <w:r w:rsidRPr="00F473D1">
              <w:rPr>
                <w:sz w:val="16"/>
                <w:szCs w:val="16"/>
              </w:rPr>
              <w:t>40.6</w:t>
            </w:r>
          </w:p>
        </w:tc>
        <w:tc>
          <w:tcPr>
            <w:tcW w:w="1051" w:type="dxa"/>
            <w:noWrap/>
            <w:hideMark/>
          </w:tcPr>
          <w:p w:rsidR="00450692" w:rsidRPr="00F473D1" w:rsidRDefault="00450692" w:rsidP="00450692">
            <w:pPr>
              <w:pStyle w:val="TableRowRIGHT"/>
              <w:rPr>
                <w:sz w:val="16"/>
                <w:szCs w:val="16"/>
              </w:rPr>
            </w:pPr>
            <w:r w:rsidRPr="00F473D1">
              <w:rPr>
                <w:sz w:val="16"/>
                <w:szCs w:val="16"/>
              </w:rPr>
              <w:t>14.48</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6/27/2017</w:t>
            </w:r>
          </w:p>
        </w:tc>
        <w:tc>
          <w:tcPr>
            <w:tcW w:w="1164" w:type="dxa"/>
            <w:noWrap/>
            <w:hideMark/>
          </w:tcPr>
          <w:p w:rsidR="00450692" w:rsidRPr="00F473D1" w:rsidRDefault="00450692" w:rsidP="00450692">
            <w:pPr>
              <w:pStyle w:val="TableRowLEFT"/>
              <w:rPr>
                <w:sz w:val="16"/>
                <w:szCs w:val="16"/>
              </w:rPr>
            </w:pPr>
            <w:r w:rsidRPr="00F473D1">
              <w:rPr>
                <w:sz w:val="16"/>
                <w:szCs w:val="16"/>
              </w:rPr>
              <w:t>1+2</w:t>
            </w:r>
          </w:p>
        </w:tc>
        <w:tc>
          <w:tcPr>
            <w:tcW w:w="960" w:type="dxa"/>
            <w:noWrap/>
            <w:hideMark/>
          </w:tcPr>
          <w:p w:rsidR="00450692" w:rsidRPr="00F473D1" w:rsidRDefault="00450692" w:rsidP="00450692">
            <w:pPr>
              <w:pStyle w:val="TableRowRIGHT"/>
              <w:rPr>
                <w:sz w:val="16"/>
                <w:szCs w:val="16"/>
              </w:rPr>
            </w:pPr>
            <w:r w:rsidRPr="00F473D1">
              <w:rPr>
                <w:sz w:val="16"/>
                <w:szCs w:val="16"/>
              </w:rPr>
              <w:t>345</w:t>
            </w:r>
          </w:p>
        </w:tc>
        <w:tc>
          <w:tcPr>
            <w:tcW w:w="1100" w:type="dxa"/>
            <w:noWrap/>
            <w:hideMark/>
          </w:tcPr>
          <w:p w:rsidR="00450692" w:rsidRPr="00F473D1" w:rsidRDefault="00450692" w:rsidP="00450692">
            <w:pPr>
              <w:pStyle w:val="TableRowRIGHT"/>
              <w:rPr>
                <w:sz w:val="16"/>
                <w:szCs w:val="16"/>
              </w:rPr>
            </w:pPr>
            <w:r w:rsidRPr="00F473D1">
              <w:rPr>
                <w:sz w:val="16"/>
                <w:szCs w:val="16"/>
              </w:rPr>
              <w:t>285.3</w:t>
            </w:r>
          </w:p>
        </w:tc>
        <w:tc>
          <w:tcPr>
            <w:tcW w:w="1051" w:type="dxa"/>
            <w:noWrap/>
            <w:hideMark/>
          </w:tcPr>
          <w:p w:rsidR="00450692" w:rsidRPr="00F473D1" w:rsidRDefault="00450692" w:rsidP="00450692">
            <w:pPr>
              <w:pStyle w:val="TableRowRIGHT"/>
              <w:rPr>
                <w:sz w:val="16"/>
                <w:szCs w:val="16"/>
              </w:rPr>
            </w:pPr>
            <w:r w:rsidRPr="00F473D1">
              <w:rPr>
                <w:sz w:val="16"/>
                <w:szCs w:val="16"/>
              </w:rPr>
              <w:t>34.73</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6/27/2017</w:t>
            </w:r>
          </w:p>
        </w:tc>
        <w:tc>
          <w:tcPr>
            <w:tcW w:w="1164" w:type="dxa"/>
            <w:noWrap/>
            <w:hideMark/>
          </w:tcPr>
          <w:p w:rsidR="00450692" w:rsidRPr="00F473D1" w:rsidRDefault="00450692" w:rsidP="00450692">
            <w:pPr>
              <w:pStyle w:val="TableRowLEFT"/>
              <w:rPr>
                <w:sz w:val="16"/>
                <w:szCs w:val="16"/>
              </w:rPr>
            </w:pPr>
            <w:r w:rsidRPr="00F473D1">
              <w:rPr>
                <w:sz w:val="16"/>
                <w:szCs w:val="16"/>
              </w:rPr>
              <w:t>3+4</w:t>
            </w:r>
          </w:p>
        </w:tc>
        <w:tc>
          <w:tcPr>
            <w:tcW w:w="960" w:type="dxa"/>
            <w:noWrap/>
            <w:hideMark/>
          </w:tcPr>
          <w:p w:rsidR="00450692" w:rsidRPr="00F473D1" w:rsidRDefault="00450692" w:rsidP="00450692">
            <w:pPr>
              <w:pStyle w:val="TableRowRIGHT"/>
              <w:rPr>
                <w:sz w:val="16"/>
                <w:szCs w:val="16"/>
              </w:rPr>
            </w:pPr>
            <w:r w:rsidRPr="00F473D1">
              <w:rPr>
                <w:sz w:val="16"/>
                <w:szCs w:val="16"/>
              </w:rPr>
              <w:t>408</w:t>
            </w:r>
          </w:p>
        </w:tc>
        <w:tc>
          <w:tcPr>
            <w:tcW w:w="1100" w:type="dxa"/>
            <w:noWrap/>
            <w:hideMark/>
          </w:tcPr>
          <w:p w:rsidR="00450692" w:rsidRPr="00F473D1" w:rsidRDefault="00450692" w:rsidP="00450692">
            <w:pPr>
              <w:pStyle w:val="TableRowRIGHT"/>
              <w:rPr>
                <w:sz w:val="16"/>
                <w:szCs w:val="16"/>
              </w:rPr>
            </w:pPr>
            <w:r w:rsidRPr="00F473D1">
              <w:rPr>
                <w:sz w:val="16"/>
                <w:szCs w:val="16"/>
              </w:rPr>
              <w:t>357</w:t>
            </w:r>
          </w:p>
        </w:tc>
        <w:tc>
          <w:tcPr>
            <w:tcW w:w="1051" w:type="dxa"/>
            <w:noWrap/>
            <w:hideMark/>
          </w:tcPr>
          <w:p w:rsidR="00450692" w:rsidRPr="00F473D1" w:rsidRDefault="00450692" w:rsidP="00450692">
            <w:pPr>
              <w:pStyle w:val="TableRowRIGHT"/>
              <w:rPr>
                <w:sz w:val="16"/>
                <w:szCs w:val="16"/>
              </w:rPr>
            </w:pPr>
            <w:r w:rsidRPr="00F473D1">
              <w:rPr>
                <w:sz w:val="16"/>
                <w:szCs w:val="16"/>
              </w:rPr>
              <w:t>27.73</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6/30/2017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79.7</w:t>
            </w:r>
          </w:p>
        </w:tc>
        <w:tc>
          <w:tcPr>
            <w:tcW w:w="1100" w:type="dxa"/>
            <w:noWrap/>
            <w:hideMark/>
          </w:tcPr>
          <w:p w:rsidR="00450692" w:rsidRPr="00F473D1" w:rsidRDefault="00450692" w:rsidP="00450692">
            <w:pPr>
              <w:pStyle w:val="TableRowRIGHT"/>
              <w:rPr>
                <w:sz w:val="16"/>
                <w:szCs w:val="16"/>
              </w:rPr>
            </w:pPr>
            <w:r w:rsidRPr="00F473D1">
              <w:rPr>
                <w:sz w:val="16"/>
                <w:szCs w:val="16"/>
              </w:rPr>
              <w:t>57.2</w:t>
            </w:r>
          </w:p>
        </w:tc>
        <w:tc>
          <w:tcPr>
            <w:tcW w:w="1051" w:type="dxa"/>
            <w:noWrap/>
            <w:hideMark/>
          </w:tcPr>
          <w:p w:rsidR="00450692" w:rsidRPr="00F473D1" w:rsidRDefault="00450692" w:rsidP="00450692">
            <w:pPr>
              <w:pStyle w:val="TableRowRIGHT"/>
              <w:rPr>
                <w:sz w:val="16"/>
                <w:szCs w:val="16"/>
              </w:rPr>
            </w:pPr>
            <w:r w:rsidRPr="00F473D1">
              <w:rPr>
                <w:sz w:val="16"/>
                <w:szCs w:val="16"/>
              </w:rPr>
              <w:t>24.83</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6/30/2017</w:t>
            </w:r>
          </w:p>
        </w:tc>
        <w:tc>
          <w:tcPr>
            <w:tcW w:w="1164" w:type="dxa"/>
            <w:noWrap/>
            <w:hideMark/>
          </w:tcPr>
          <w:p w:rsidR="00450692" w:rsidRPr="00F473D1" w:rsidRDefault="00450692" w:rsidP="00450692">
            <w:pPr>
              <w:pStyle w:val="TableRowLEFT"/>
              <w:rPr>
                <w:sz w:val="16"/>
                <w:szCs w:val="16"/>
              </w:rPr>
            </w:pPr>
            <w:r w:rsidRPr="00F473D1">
              <w:rPr>
                <w:sz w:val="16"/>
                <w:szCs w:val="16"/>
              </w:rPr>
              <w:t>2</w:t>
            </w:r>
          </w:p>
        </w:tc>
        <w:tc>
          <w:tcPr>
            <w:tcW w:w="960" w:type="dxa"/>
            <w:noWrap/>
            <w:hideMark/>
          </w:tcPr>
          <w:p w:rsidR="00450692" w:rsidRPr="00F473D1" w:rsidRDefault="00450692" w:rsidP="00450692">
            <w:pPr>
              <w:pStyle w:val="TableRowRIGHT"/>
              <w:rPr>
                <w:sz w:val="16"/>
                <w:szCs w:val="16"/>
              </w:rPr>
            </w:pPr>
            <w:r w:rsidRPr="00F473D1">
              <w:rPr>
                <w:sz w:val="16"/>
                <w:szCs w:val="16"/>
              </w:rPr>
              <w:t>595</w:t>
            </w:r>
          </w:p>
        </w:tc>
        <w:tc>
          <w:tcPr>
            <w:tcW w:w="1100" w:type="dxa"/>
            <w:noWrap/>
            <w:hideMark/>
          </w:tcPr>
          <w:p w:rsidR="00450692" w:rsidRPr="00F473D1" w:rsidRDefault="00450692" w:rsidP="00450692">
            <w:pPr>
              <w:pStyle w:val="TableRowRIGHT"/>
              <w:rPr>
                <w:sz w:val="16"/>
                <w:szCs w:val="16"/>
              </w:rPr>
            </w:pPr>
            <w:r w:rsidRPr="00F473D1">
              <w:rPr>
                <w:sz w:val="16"/>
                <w:szCs w:val="16"/>
              </w:rPr>
              <w:t>452</w:t>
            </w:r>
          </w:p>
        </w:tc>
        <w:tc>
          <w:tcPr>
            <w:tcW w:w="1051" w:type="dxa"/>
            <w:noWrap/>
            <w:hideMark/>
          </w:tcPr>
          <w:p w:rsidR="00450692" w:rsidRPr="00F473D1" w:rsidRDefault="00450692" w:rsidP="00450692">
            <w:pPr>
              <w:pStyle w:val="TableRowRIGHT"/>
              <w:rPr>
                <w:sz w:val="16"/>
                <w:szCs w:val="16"/>
              </w:rPr>
            </w:pPr>
            <w:r w:rsidRPr="00F473D1">
              <w:rPr>
                <w:sz w:val="16"/>
                <w:szCs w:val="16"/>
              </w:rPr>
              <w:t>21.23</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6/30/2017</w:t>
            </w:r>
          </w:p>
        </w:tc>
        <w:tc>
          <w:tcPr>
            <w:tcW w:w="1164" w:type="dxa"/>
            <w:noWrap/>
            <w:hideMark/>
          </w:tcPr>
          <w:p w:rsidR="00450692" w:rsidRPr="00F473D1" w:rsidRDefault="00450692" w:rsidP="00450692">
            <w:pPr>
              <w:pStyle w:val="TableRowLEFT"/>
              <w:rPr>
                <w:sz w:val="16"/>
                <w:szCs w:val="16"/>
              </w:rPr>
            </w:pPr>
            <w:r w:rsidRPr="00F473D1">
              <w:rPr>
                <w:sz w:val="16"/>
                <w:szCs w:val="16"/>
              </w:rPr>
              <w:t>3</w:t>
            </w:r>
          </w:p>
        </w:tc>
        <w:tc>
          <w:tcPr>
            <w:tcW w:w="960" w:type="dxa"/>
            <w:noWrap/>
            <w:hideMark/>
          </w:tcPr>
          <w:p w:rsidR="00450692" w:rsidRPr="00F473D1" w:rsidRDefault="00450692" w:rsidP="00450692">
            <w:pPr>
              <w:pStyle w:val="TableRowRIGHT"/>
              <w:rPr>
                <w:sz w:val="16"/>
                <w:szCs w:val="16"/>
              </w:rPr>
            </w:pPr>
            <w:r w:rsidRPr="00F473D1">
              <w:rPr>
                <w:sz w:val="16"/>
                <w:szCs w:val="16"/>
              </w:rPr>
              <w:t>210</w:t>
            </w:r>
          </w:p>
        </w:tc>
        <w:tc>
          <w:tcPr>
            <w:tcW w:w="1100" w:type="dxa"/>
            <w:noWrap/>
            <w:hideMark/>
          </w:tcPr>
          <w:p w:rsidR="00450692" w:rsidRPr="00F473D1" w:rsidRDefault="00450692" w:rsidP="00450692">
            <w:pPr>
              <w:pStyle w:val="TableRowRIGHT"/>
              <w:rPr>
                <w:sz w:val="16"/>
                <w:szCs w:val="16"/>
              </w:rPr>
            </w:pPr>
            <w:r w:rsidRPr="00F473D1">
              <w:rPr>
                <w:sz w:val="16"/>
                <w:szCs w:val="16"/>
              </w:rPr>
              <w:t>181</w:t>
            </w:r>
          </w:p>
        </w:tc>
        <w:tc>
          <w:tcPr>
            <w:tcW w:w="1051" w:type="dxa"/>
            <w:noWrap/>
            <w:hideMark/>
          </w:tcPr>
          <w:p w:rsidR="00450692" w:rsidRPr="00F473D1" w:rsidRDefault="00450692" w:rsidP="00450692">
            <w:pPr>
              <w:pStyle w:val="TableRowRIGHT"/>
              <w:rPr>
                <w:sz w:val="16"/>
                <w:szCs w:val="16"/>
              </w:rPr>
            </w:pPr>
            <w:r w:rsidRPr="00F473D1">
              <w:rPr>
                <w:sz w:val="16"/>
                <w:szCs w:val="16"/>
              </w:rPr>
              <w:t>23.63</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7/5/2017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134</w:t>
            </w:r>
          </w:p>
        </w:tc>
        <w:tc>
          <w:tcPr>
            <w:tcW w:w="1100" w:type="dxa"/>
            <w:noWrap/>
            <w:hideMark/>
          </w:tcPr>
          <w:p w:rsidR="00450692" w:rsidRPr="00F473D1" w:rsidRDefault="00450692" w:rsidP="00450692">
            <w:pPr>
              <w:pStyle w:val="TableRowRIGHT"/>
              <w:rPr>
                <w:sz w:val="16"/>
                <w:szCs w:val="16"/>
              </w:rPr>
            </w:pPr>
            <w:r w:rsidRPr="00F473D1">
              <w:rPr>
                <w:sz w:val="16"/>
                <w:szCs w:val="16"/>
              </w:rPr>
              <w:t>100</w:t>
            </w:r>
          </w:p>
        </w:tc>
        <w:tc>
          <w:tcPr>
            <w:tcW w:w="1051" w:type="dxa"/>
            <w:noWrap/>
            <w:hideMark/>
          </w:tcPr>
          <w:p w:rsidR="00450692" w:rsidRPr="00F473D1" w:rsidRDefault="00450692" w:rsidP="00450692">
            <w:pPr>
              <w:pStyle w:val="TableRowRIGHT"/>
              <w:rPr>
                <w:sz w:val="16"/>
                <w:szCs w:val="16"/>
              </w:rPr>
            </w:pPr>
            <w:r w:rsidRPr="00F473D1">
              <w:rPr>
                <w:sz w:val="16"/>
                <w:szCs w:val="16"/>
              </w:rPr>
              <w:t>24.58</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7/11/2017</w:t>
            </w:r>
          </w:p>
        </w:tc>
        <w:tc>
          <w:tcPr>
            <w:tcW w:w="1164" w:type="dxa"/>
            <w:noWrap/>
            <w:hideMark/>
          </w:tcPr>
          <w:p w:rsidR="00450692" w:rsidRPr="00F473D1" w:rsidRDefault="00450692" w:rsidP="00450692">
            <w:pPr>
              <w:pStyle w:val="TableRowLEFT"/>
              <w:rPr>
                <w:sz w:val="16"/>
                <w:szCs w:val="16"/>
              </w:rPr>
            </w:pPr>
            <w:r w:rsidRPr="00F473D1">
              <w:rPr>
                <w:sz w:val="16"/>
                <w:szCs w:val="16"/>
              </w:rPr>
              <w:t>1+2</w:t>
            </w:r>
          </w:p>
        </w:tc>
        <w:tc>
          <w:tcPr>
            <w:tcW w:w="960" w:type="dxa"/>
            <w:noWrap/>
            <w:hideMark/>
          </w:tcPr>
          <w:p w:rsidR="00450692" w:rsidRPr="00F473D1" w:rsidRDefault="00450692" w:rsidP="00450692">
            <w:pPr>
              <w:pStyle w:val="TableRowRIGHT"/>
              <w:rPr>
                <w:sz w:val="16"/>
                <w:szCs w:val="16"/>
              </w:rPr>
            </w:pPr>
            <w:r w:rsidRPr="00F473D1">
              <w:rPr>
                <w:sz w:val="16"/>
                <w:szCs w:val="16"/>
              </w:rPr>
              <w:t>565</w:t>
            </w:r>
          </w:p>
        </w:tc>
        <w:tc>
          <w:tcPr>
            <w:tcW w:w="1100" w:type="dxa"/>
            <w:noWrap/>
            <w:hideMark/>
          </w:tcPr>
          <w:p w:rsidR="00450692" w:rsidRPr="00F473D1" w:rsidRDefault="00450692" w:rsidP="00450692">
            <w:pPr>
              <w:pStyle w:val="TableRowRIGHT"/>
              <w:rPr>
                <w:sz w:val="16"/>
                <w:szCs w:val="16"/>
              </w:rPr>
            </w:pPr>
            <w:r w:rsidRPr="00F473D1">
              <w:rPr>
                <w:sz w:val="16"/>
                <w:szCs w:val="16"/>
              </w:rPr>
              <w:t>493</w:t>
            </w:r>
          </w:p>
        </w:tc>
        <w:tc>
          <w:tcPr>
            <w:tcW w:w="1051" w:type="dxa"/>
            <w:noWrap/>
            <w:hideMark/>
          </w:tcPr>
          <w:p w:rsidR="00450692" w:rsidRPr="00F473D1" w:rsidRDefault="00450692" w:rsidP="00450692">
            <w:pPr>
              <w:pStyle w:val="TableRowRIGHT"/>
              <w:rPr>
                <w:sz w:val="16"/>
                <w:szCs w:val="16"/>
              </w:rPr>
            </w:pPr>
            <w:r w:rsidRPr="00F473D1">
              <w:rPr>
                <w:sz w:val="16"/>
                <w:szCs w:val="16"/>
              </w:rPr>
              <w:t>23.7</w:t>
            </w:r>
          </w:p>
        </w:tc>
      </w:tr>
      <w:tr w:rsidR="00450692" w:rsidRPr="00450692" w:rsidTr="001A4483">
        <w:trPr>
          <w:trHeight w:val="290"/>
        </w:trPr>
        <w:tc>
          <w:tcPr>
            <w:tcW w:w="960" w:type="dxa"/>
            <w:noWrap/>
            <w:hideMark/>
          </w:tcPr>
          <w:p w:rsidR="00450692" w:rsidRPr="00F473D1" w:rsidRDefault="00450692" w:rsidP="00450692">
            <w:pPr>
              <w:pStyle w:val="TableRowLEFT"/>
              <w:rPr>
                <w:sz w:val="16"/>
                <w:szCs w:val="16"/>
              </w:rPr>
            </w:pPr>
            <w:r w:rsidRPr="00F473D1">
              <w:rPr>
                <w:sz w:val="16"/>
                <w:szCs w:val="16"/>
              </w:rPr>
              <w:t>JBT05</w:t>
            </w:r>
          </w:p>
        </w:tc>
        <w:tc>
          <w:tcPr>
            <w:tcW w:w="1420" w:type="dxa"/>
            <w:noWrap/>
            <w:hideMark/>
          </w:tcPr>
          <w:p w:rsidR="00450692" w:rsidRPr="00F473D1" w:rsidRDefault="00450692" w:rsidP="00450692">
            <w:pPr>
              <w:pStyle w:val="TableRowLEFT"/>
              <w:rPr>
                <w:sz w:val="16"/>
                <w:szCs w:val="16"/>
              </w:rPr>
            </w:pPr>
            <w:r w:rsidRPr="00F473D1">
              <w:rPr>
                <w:sz w:val="16"/>
                <w:szCs w:val="16"/>
              </w:rPr>
              <w:t>7/18/2017</w:t>
            </w:r>
          </w:p>
        </w:tc>
        <w:tc>
          <w:tcPr>
            <w:tcW w:w="1164" w:type="dxa"/>
            <w:noWrap/>
            <w:hideMark/>
          </w:tcPr>
          <w:p w:rsidR="00450692" w:rsidRPr="00F473D1" w:rsidRDefault="00450692" w:rsidP="00450692">
            <w:pPr>
              <w:pStyle w:val="TableRowLEFT"/>
              <w:rPr>
                <w:sz w:val="16"/>
                <w:szCs w:val="16"/>
              </w:rPr>
            </w:pPr>
            <w:r w:rsidRPr="00F473D1">
              <w:rPr>
                <w:sz w:val="16"/>
                <w:szCs w:val="16"/>
              </w:rPr>
              <w:t>1</w:t>
            </w:r>
          </w:p>
        </w:tc>
        <w:tc>
          <w:tcPr>
            <w:tcW w:w="960" w:type="dxa"/>
            <w:noWrap/>
            <w:hideMark/>
          </w:tcPr>
          <w:p w:rsidR="00450692" w:rsidRPr="00F473D1" w:rsidRDefault="00450692" w:rsidP="00450692">
            <w:pPr>
              <w:pStyle w:val="TableRowRIGHT"/>
              <w:rPr>
                <w:sz w:val="16"/>
                <w:szCs w:val="16"/>
              </w:rPr>
            </w:pPr>
            <w:r w:rsidRPr="00F473D1">
              <w:rPr>
                <w:sz w:val="16"/>
                <w:szCs w:val="16"/>
              </w:rPr>
              <w:t>138</w:t>
            </w:r>
          </w:p>
        </w:tc>
        <w:tc>
          <w:tcPr>
            <w:tcW w:w="1100" w:type="dxa"/>
            <w:noWrap/>
            <w:hideMark/>
          </w:tcPr>
          <w:p w:rsidR="00450692" w:rsidRPr="00F473D1" w:rsidRDefault="00450692" w:rsidP="00450692">
            <w:pPr>
              <w:pStyle w:val="TableRowRIGHT"/>
              <w:rPr>
                <w:sz w:val="16"/>
                <w:szCs w:val="16"/>
              </w:rPr>
            </w:pPr>
            <w:r w:rsidRPr="00F473D1">
              <w:rPr>
                <w:sz w:val="16"/>
                <w:szCs w:val="16"/>
              </w:rPr>
              <w:t>104</w:t>
            </w:r>
          </w:p>
        </w:tc>
        <w:tc>
          <w:tcPr>
            <w:tcW w:w="1051" w:type="dxa"/>
            <w:noWrap/>
            <w:hideMark/>
          </w:tcPr>
          <w:p w:rsidR="00450692" w:rsidRPr="00F473D1" w:rsidRDefault="00450692" w:rsidP="00450692">
            <w:pPr>
              <w:pStyle w:val="TableRowRIGHT"/>
              <w:rPr>
                <w:sz w:val="16"/>
                <w:szCs w:val="16"/>
              </w:rPr>
            </w:pPr>
            <w:r w:rsidRPr="00F473D1">
              <w:rPr>
                <w:sz w:val="16"/>
                <w:szCs w:val="16"/>
              </w:rPr>
              <w:t>29.55</w:t>
            </w:r>
          </w:p>
        </w:tc>
      </w:tr>
      <w:tr w:rsidR="00300353" w:rsidRPr="00450692" w:rsidTr="001A4483">
        <w:trPr>
          <w:trHeight w:val="290"/>
        </w:trPr>
        <w:tc>
          <w:tcPr>
            <w:tcW w:w="960" w:type="dxa"/>
            <w:noWrap/>
          </w:tcPr>
          <w:p w:rsidR="00300353" w:rsidRPr="00F473D1" w:rsidRDefault="00300353" w:rsidP="00300353">
            <w:pPr>
              <w:pStyle w:val="TableRowLEFT"/>
              <w:rPr>
                <w:sz w:val="16"/>
                <w:szCs w:val="16"/>
              </w:rPr>
            </w:pPr>
            <w:r w:rsidRPr="00F473D1">
              <w:rPr>
                <w:sz w:val="16"/>
                <w:szCs w:val="16"/>
              </w:rPr>
              <w:t>JBT05</w:t>
            </w:r>
          </w:p>
        </w:tc>
        <w:tc>
          <w:tcPr>
            <w:tcW w:w="1420" w:type="dxa"/>
            <w:noWrap/>
            <w:vAlign w:val="bottom"/>
          </w:tcPr>
          <w:p w:rsidR="00300353" w:rsidRPr="00F473D1" w:rsidRDefault="00300353" w:rsidP="00300353">
            <w:pPr>
              <w:pStyle w:val="TableRowLEFT"/>
              <w:rPr>
                <w:sz w:val="16"/>
                <w:szCs w:val="16"/>
              </w:rPr>
            </w:pPr>
            <w:r w:rsidRPr="00F473D1">
              <w:rPr>
                <w:sz w:val="16"/>
                <w:szCs w:val="16"/>
              </w:rPr>
              <w:t>7/26/2017</w:t>
            </w:r>
          </w:p>
        </w:tc>
        <w:tc>
          <w:tcPr>
            <w:tcW w:w="1164" w:type="dxa"/>
            <w:noWrap/>
            <w:vAlign w:val="bottom"/>
          </w:tcPr>
          <w:p w:rsidR="00300353" w:rsidRPr="00F473D1" w:rsidRDefault="00300353" w:rsidP="00300353">
            <w:pPr>
              <w:pStyle w:val="TableRowLEFT"/>
              <w:rPr>
                <w:sz w:val="16"/>
                <w:szCs w:val="16"/>
              </w:rPr>
            </w:pPr>
            <w:r w:rsidRPr="00F473D1">
              <w:rPr>
                <w:sz w:val="16"/>
                <w:szCs w:val="16"/>
              </w:rPr>
              <w:t>1</w:t>
            </w:r>
          </w:p>
        </w:tc>
        <w:tc>
          <w:tcPr>
            <w:tcW w:w="960" w:type="dxa"/>
            <w:noWrap/>
            <w:vAlign w:val="bottom"/>
          </w:tcPr>
          <w:p w:rsidR="00300353" w:rsidRPr="00F473D1" w:rsidRDefault="00300353" w:rsidP="00300353">
            <w:pPr>
              <w:pStyle w:val="TableRowRIGHT"/>
              <w:rPr>
                <w:sz w:val="16"/>
                <w:szCs w:val="16"/>
              </w:rPr>
            </w:pPr>
            <w:r w:rsidRPr="00F473D1">
              <w:rPr>
                <w:sz w:val="16"/>
                <w:szCs w:val="16"/>
              </w:rPr>
              <w:t>51.5</w:t>
            </w:r>
          </w:p>
        </w:tc>
        <w:tc>
          <w:tcPr>
            <w:tcW w:w="1100" w:type="dxa"/>
            <w:noWrap/>
            <w:vAlign w:val="bottom"/>
          </w:tcPr>
          <w:p w:rsidR="00300353" w:rsidRPr="00F473D1" w:rsidRDefault="00300353" w:rsidP="00300353">
            <w:pPr>
              <w:pStyle w:val="TableRowRIGHT"/>
              <w:rPr>
                <w:sz w:val="16"/>
                <w:szCs w:val="16"/>
              </w:rPr>
            </w:pPr>
            <w:r w:rsidRPr="00F473D1">
              <w:rPr>
                <w:sz w:val="16"/>
                <w:szCs w:val="16"/>
              </w:rPr>
              <w:t>85.8</w:t>
            </w:r>
          </w:p>
        </w:tc>
        <w:tc>
          <w:tcPr>
            <w:tcW w:w="1051" w:type="dxa"/>
            <w:noWrap/>
            <w:vAlign w:val="bottom"/>
          </w:tcPr>
          <w:p w:rsidR="00300353" w:rsidRPr="00F473D1" w:rsidRDefault="00300353" w:rsidP="00300353">
            <w:pPr>
              <w:pStyle w:val="TableRowRIGHT"/>
              <w:rPr>
                <w:sz w:val="16"/>
                <w:szCs w:val="16"/>
              </w:rPr>
            </w:pPr>
            <w:r w:rsidRPr="00F473D1">
              <w:rPr>
                <w:sz w:val="16"/>
                <w:szCs w:val="16"/>
              </w:rPr>
              <w:t>23.8</w:t>
            </w:r>
          </w:p>
        </w:tc>
      </w:tr>
      <w:tr w:rsidR="00300353" w:rsidRPr="00450692" w:rsidTr="001A4483">
        <w:trPr>
          <w:trHeight w:val="290"/>
        </w:trPr>
        <w:tc>
          <w:tcPr>
            <w:tcW w:w="960" w:type="dxa"/>
            <w:noWrap/>
          </w:tcPr>
          <w:p w:rsidR="00300353" w:rsidRPr="00F473D1" w:rsidRDefault="00300353" w:rsidP="00300353">
            <w:pPr>
              <w:pStyle w:val="TableRowLEFT"/>
              <w:rPr>
                <w:sz w:val="16"/>
                <w:szCs w:val="16"/>
              </w:rPr>
            </w:pPr>
            <w:r w:rsidRPr="00F473D1">
              <w:rPr>
                <w:sz w:val="16"/>
                <w:szCs w:val="16"/>
              </w:rPr>
              <w:t>JBT05</w:t>
            </w:r>
          </w:p>
        </w:tc>
        <w:tc>
          <w:tcPr>
            <w:tcW w:w="1420" w:type="dxa"/>
            <w:noWrap/>
            <w:vAlign w:val="bottom"/>
          </w:tcPr>
          <w:p w:rsidR="00300353" w:rsidRPr="00F473D1" w:rsidRDefault="00300353" w:rsidP="00300353">
            <w:pPr>
              <w:pStyle w:val="TableRowLEFT"/>
              <w:rPr>
                <w:sz w:val="16"/>
                <w:szCs w:val="16"/>
              </w:rPr>
            </w:pPr>
            <w:r w:rsidRPr="00F473D1">
              <w:rPr>
                <w:sz w:val="16"/>
                <w:szCs w:val="16"/>
              </w:rPr>
              <w:t>8/1/2017</w:t>
            </w:r>
          </w:p>
        </w:tc>
        <w:tc>
          <w:tcPr>
            <w:tcW w:w="1164" w:type="dxa"/>
            <w:noWrap/>
            <w:vAlign w:val="bottom"/>
          </w:tcPr>
          <w:p w:rsidR="00300353" w:rsidRPr="00F473D1" w:rsidRDefault="00300353" w:rsidP="00300353">
            <w:pPr>
              <w:pStyle w:val="TableRowLEFT"/>
              <w:rPr>
                <w:sz w:val="16"/>
                <w:szCs w:val="16"/>
              </w:rPr>
            </w:pPr>
            <w:r w:rsidRPr="00F473D1">
              <w:rPr>
                <w:sz w:val="16"/>
                <w:szCs w:val="16"/>
              </w:rPr>
              <w:t>1</w:t>
            </w:r>
          </w:p>
        </w:tc>
        <w:tc>
          <w:tcPr>
            <w:tcW w:w="960" w:type="dxa"/>
            <w:noWrap/>
            <w:vAlign w:val="bottom"/>
          </w:tcPr>
          <w:p w:rsidR="00300353" w:rsidRPr="00F473D1" w:rsidRDefault="00300353" w:rsidP="00300353">
            <w:pPr>
              <w:pStyle w:val="TableRowRIGHT"/>
              <w:rPr>
                <w:sz w:val="16"/>
                <w:szCs w:val="16"/>
              </w:rPr>
            </w:pPr>
            <w:r w:rsidRPr="00F473D1">
              <w:rPr>
                <w:sz w:val="16"/>
                <w:szCs w:val="16"/>
              </w:rPr>
              <w:t>42.8</w:t>
            </w:r>
          </w:p>
        </w:tc>
        <w:tc>
          <w:tcPr>
            <w:tcW w:w="1100" w:type="dxa"/>
            <w:noWrap/>
            <w:vAlign w:val="bottom"/>
          </w:tcPr>
          <w:p w:rsidR="00300353" w:rsidRPr="00F473D1" w:rsidRDefault="00300353" w:rsidP="00300353">
            <w:pPr>
              <w:pStyle w:val="TableRowRIGHT"/>
              <w:rPr>
                <w:sz w:val="16"/>
                <w:szCs w:val="16"/>
              </w:rPr>
            </w:pPr>
            <w:r w:rsidRPr="00F473D1">
              <w:rPr>
                <w:sz w:val="16"/>
                <w:szCs w:val="16"/>
              </w:rPr>
              <w:t>37.6</w:t>
            </w:r>
          </w:p>
        </w:tc>
        <w:tc>
          <w:tcPr>
            <w:tcW w:w="1051" w:type="dxa"/>
            <w:noWrap/>
            <w:vAlign w:val="bottom"/>
          </w:tcPr>
          <w:p w:rsidR="00300353" w:rsidRPr="00F473D1" w:rsidRDefault="00300353" w:rsidP="00300353">
            <w:pPr>
              <w:pStyle w:val="TableRowRIGHT"/>
              <w:rPr>
                <w:sz w:val="16"/>
                <w:szCs w:val="16"/>
              </w:rPr>
            </w:pPr>
            <w:r w:rsidRPr="00F473D1">
              <w:rPr>
                <w:sz w:val="16"/>
                <w:szCs w:val="16"/>
              </w:rPr>
              <w:t>21.61</w:t>
            </w:r>
          </w:p>
        </w:tc>
      </w:tr>
      <w:tr w:rsidR="00300353" w:rsidRPr="00450692" w:rsidTr="001A4483">
        <w:trPr>
          <w:trHeight w:val="290"/>
        </w:trPr>
        <w:tc>
          <w:tcPr>
            <w:tcW w:w="960" w:type="dxa"/>
            <w:noWrap/>
          </w:tcPr>
          <w:p w:rsidR="00300353" w:rsidRPr="00F473D1" w:rsidRDefault="00300353" w:rsidP="00300353">
            <w:pPr>
              <w:pStyle w:val="TableRowLEFT"/>
              <w:rPr>
                <w:sz w:val="16"/>
                <w:szCs w:val="16"/>
              </w:rPr>
            </w:pPr>
            <w:r w:rsidRPr="00F473D1">
              <w:rPr>
                <w:sz w:val="16"/>
                <w:szCs w:val="16"/>
              </w:rPr>
              <w:t>JBT05</w:t>
            </w:r>
          </w:p>
        </w:tc>
        <w:tc>
          <w:tcPr>
            <w:tcW w:w="1420" w:type="dxa"/>
            <w:noWrap/>
            <w:vAlign w:val="bottom"/>
          </w:tcPr>
          <w:p w:rsidR="00300353" w:rsidRPr="00F473D1" w:rsidRDefault="00300353" w:rsidP="00300353">
            <w:pPr>
              <w:pStyle w:val="TableRowLEFT"/>
              <w:rPr>
                <w:sz w:val="16"/>
                <w:szCs w:val="16"/>
              </w:rPr>
            </w:pPr>
            <w:r w:rsidRPr="00F473D1">
              <w:rPr>
                <w:sz w:val="16"/>
                <w:szCs w:val="16"/>
              </w:rPr>
              <w:t>8/8/2017</w:t>
            </w:r>
          </w:p>
        </w:tc>
        <w:tc>
          <w:tcPr>
            <w:tcW w:w="1164" w:type="dxa"/>
            <w:noWrap/>
            <w:vAlign w:val="bottom"/>
          </w:tcPr>
          <w:p w:rsidR="00300353" w:rsidRPr="00F473D1" w:rsidRDefault="00300353" w:rsidP="00300353">
            <w:pPr>
              <w:pStyle w:val="TableRowLEFT"/>
              <w:rPr>
                <w:sz w:val="16"/>
                <w:szCs w:val="16"/>
              </w:rPr>
            </w:pPr>
            <w:r w:rsidRPr="00F473D1">
              <w:rPr>
                <w:sz w:val="16"/>
                <w:szCs w:val="16"/>
              </w:rPr>
              <w:t>1+2</w:t>
            </w:r>
          </w:p>
        </w:tc>
        <w:tc>
          <w:tcPr>
            <w:tcW w:w="960" w:type="dxa"/>
            <w:noWrap/>
            <w:vAlign w:val="bottom"/>
          </w:tcPr>
          <w:p w:rsidR="00300353" w:rsidRPr="00F473D1" w:rsidRDefault="00300353" w:rsidP="00300353">
            <w:pPr>
              <w:pStyle w:val="TableRowRIGHT"/>
              <w:rPr>
                <w:sz w:val="16"/>
                <w:szCs w:val="16"/>
              </w:rPr>
            </w:pPr>
            <w:r w:rsidRPr="00F473D1">
              <w:rPr>
                <w:sz w:val="16"/>
                <w:szCs w:val="16"/>
              </w:rPr>
              <w:t>46.6</w:t>
            </w:r>
          </w:p>
        </w:tc>
        <w:tc>
          <w:tcPr>
            <w:tcW w:w="1100" w:type="dxa"/>
            <w:noWrap/>
            <w:vAlign w:val="bottom"/>
          </w:tcPr>
          <w:p w:rsidR="00300353" w:rsidRPr="00F473D1" w:rsidRDefault="00300353" w:rsidP="00300353">
            <w:pPr>
              <w:pStyle w:val="TableRowRIGHT"/>
              <w:rPr>
                <w:sz w:val="16"/>
                <w:szCs w:val="16"/>
              </w:rPr>
            </w:pPr>
            <w:r w:rsidRPr="00F473D1">
              <w:rPr>
                <w:sz w:val="16"/>
                <w:szCs w:val="16"/>
              </w:rPr>
              <w:t>51.1</w:t>
            </w:r>
          </w:p>
        </w:tc>
        <w:tc>
          <w:tcPr>
            <w:tcW w:w="1051" w:type="dxa"/>
            <w:noWrap/>
            <w:vAlign w:val="bottom"/>
          </w:tcPr>
          <w:p w:rsidR="00300353" w:rsidRPr="00F473D1" w:rsidRDefault="00E83131" w:rsidP="00300353">
            <w:pPr>
              <w:pStyle w:val="TableRowRIGHT"/>
              <w:rPr>
                <w:sz w:val="16"/>
                <w:szCs w:val="16"/>
              </w:rPr>
            </w:pPr>
            <w:r w:rsidRPr="00F473D1">
              <w:rPr>
                <w:sz w:val="16"/>
                <w:szCs w:val="16"/>
              </w:rPr>
              <w:t>N.S.</w:t>
            </w:r>
            <w:r w:rsidRPr="00F473D1">
              <w:rPr>
                <w:sz w:val="16"/>
                <w:szCs w:val="16"/>
                <w:vertAlign w:val="superscript"/>
              </w:rPr>
              <w:t>2</w:t>
            </w:r>
          </w:p>
        </w:tc>
      </w:tr>
      <w:tr w:rsidR="00300353" w:rsidRPr="00450692" w:rsidTr="001A4483">
        <w:trPr>
          <w:trHeight w:val="290"/>
        </w:trPr>
        <w:tc>
          <w:tcPr>
            <w:tcW w:w="960" w:type="dxa"/>
            <w:noWrap/>
          </w:tcPr>
          <w:p w:rsidR="00300353" w:rsidRPr="00F473D1" w:rsidRDefault="00300353" w:rsidP="00300353">
            <w:pPr>
              <w:pStyle w:val="TableRowLEFT"/>
              <w:rPr>
                <w:sz w:val="16"/>
                <w:szCs w:val="16"/>
              </w:rPr>
            </w:pPr>
            <w:r w:rsidRPr="00F473D1">
              <w:rPr>
                <w:sz w:val="16"/>
                <w:szCs w:val="16"/>
              </w:rPr>
              <w:t>JBT05</w:t>
            </w:r>
          </w:p>
        </w:tc>
        <w:tc>
          <w:tcPr>
            <w:tcW w:w="1420" w:type="dxa"/>
            <w:noWrap/>
            <w:vAlign w:val="bottom"/>
          </w:tcPr>
          <w:p w:rsidR="00300353" w:rsidRPr="00F473D1" w:rsidRDefault="00300353" w:rsidP="00300353">
            <w:pPr>
              <w:pStyle w:val="TableRowLEFT"/>
              <w:rPr>
                <w:sz w:val="16"/>
                <w:szCs w:val="16"/>
              </w:rPr>
            </w:pPr>
            <w:r w:rsidRPr="00F473D1">
              <w:rPr>
                <w:sz w:val="16"/>
                <w:szCs w:val="16"/>
              </w:rPr>
              <w:t>8/15/2017</w:t>
            </w:r>
          </w:p>
        </w:tc>
        <w:tc>
          <w:tcPr>
            <w:tcW w:w="1164" w:type="dxa"/>
            <w:noWrap/>
            <w:vAlign w:val="bottom"/>
          </w:tcPr>
          <w:p w:rsidR="00300353" w:rsidRPr="00F473D1" w:rsidRDefault="00300353" w:rsidP="00300353">
            <w:pPr>
              <w:pStyle w:val="TableRowLEFT"/>
              <w:rPr>
                <w:sz w:val="16"/>
                <w:szCs w:val="16"/>
              </w:rPr>
            </w:pPr>
            <w:r w:rsidRPr="00F473D1">
              <w:rPr>
                <w:sz w:val="16"/>
                <w:szCs w:val="16"/>
              </w:rPr>
              <w:t>1</w:t>
            </w:r>
          </w:p>
        </w:tc>
        <w:tc>
          <w:tcPr>
            <w:tcW w:w="960" w:type="dxa"/>
            <w:noWrap/>
            <w:vAlign w:val="bottom"/>
          </w:tcPr>
          <w:p w:rsidR="00300353" w:rsidRPr="00F473D1" w:rsidRDefault="00300353" w:rsidP="00300353">
            <w:pPr>
              <w:pStyle w:val="TableRowRIGHT"/>
              <w:rPr>
                <w:sz w:val="16"/>
                <w:szCs w:val="16"/>
              </w:rPr>
            </w:pPr>
            <w:r w:rsidRPr="00F473D1">
              <w:rPr>
                <w:sz w:val="16"/>
                <w:szCs w:val="16"/>
              </w:rPr>
              <w:t>32.2</w:t>
            </w:r>
          </w:p>
        </w:tc>
        <w:tc>
          <w:tcPr>
            <w:tcW w:w="1100" w:type="dxa"/>
            <w:noWrap/>
            <w:vAlign w:val="bottom"/>
          </w:tcPr>
          <w:p w:rsidR="00300353" w:rsidRPr="00F473D1" w:rsidRDefault="00300353" w:rsidP="00300353">
            <w:pPr>
              <w:pStyle w:val="TableRowRIGHT"/>
              <w:rPr>
                <w:sz w:val="16"/>
                <w:szCs w:val="16"/>
              </w:rPr>
            </w:pPr>
            <w:r w:rsidRPr="00F473D1">
              <w:rPr>
                <w:sz w:val="16"/>
                <w:szCs w:val="16"/>
              </w:rPr>
              <w:t>26.1</w:t>
            </w:r>
          </w:p>
        </w:tc>
        <w:tc>
          <w:tcPr>
            <w:tcW w:w="1051" w:type="dxa"/>
            <w:noWrap/>
            <w:vAlign w:val="bottom"/>
          </w:tcPr>
          <w:p w:rsidR="00300353" w:rsidRPr="00F473D1" w:rsidRDefault="00300353" w:rsidP="00300353">
            <w:pPr>
              <w:pStyle w:val="TableRowRIGHT"/>
              <w:rPr>
                <w:sz w:val="16"/>
                <w:szCs w:val="16"/>
              </w:rPr>
            </w:pPr>
            <w:r w:rsidRPr="00F473D1">
              <w:rPr>
                <w:sz w:val="16"/>
                <w:szCs w:val="16"/>
              </w:rPr>
              <w:t>10.63</w:t>
            </w:r>
          </w:p>
        </w:tc>
      </w:tr>
      <w:tr w:rsidR="00300353" w:rsidRPr="00450692" w:rsidTr="001A4483">
        <w:trPr>
          <w:trHeight w:val="290"/>
        </w:trPr>
        <w:tc>
          <w:tcPr>
            <w:tcW w:w="960" w:type="dxa"/>
            <w:noWrap/>
          </w:tcPr>
          <w:p w:rsidR="00300353" w:rsidRPr="00F473D1" w:rsidRDefault="00300353" w:rsidP="00300353">
            <w:pPr>
              <w:pStyle w:val="TableRowLEFT"/>
              <w:rPr>
                <w:sz w:val="16"/>
                <w:szCs w:val="16"/>
              </w:rPr>
            </w:pPr>
            <w:r w:rsidRPr="00F473D1">
              <w:rPr>
                <w:sz w:val="16"/>
                <w:szCs w:val="16"/>
              </w:rPr>
              <w:t>JBT05</w:t>
            </w:r>
          </w:p>
        </w:tc>
        <w:tc>
          <w:tcPr>
            <w:tcW w:w="1420" w:type="dxa"/>
            <w:noWrap/>
            <w:vAlign w:val="bottom"/>
          </w:tcPr>
          <w:p w:rsidR="00300353" w:rsidRPr="00F473D1" w:rsidRDefault="00300353" w:rsidP="00300353">
            <w:pPr>
              <w:pStyle w:val="TableRowLEFT"/>
              <w:rPr>
                <w:sz w:val="16"/>
                <w:szCs w:val="16"/>
              </w:rPr>
            </w:pPr>
            <w:r w:rsidRPr="00F473D1">
              <w:rPr>
                <w:sz w:val="16"/>
                <w:szCs w:val="16"/>
              </w:rPr>
              <w:t>8/22/2017</w:t>
            </w:r>
          </w:p>
        </w:tc>
        <w:tc>
          <w:tcPr>
            <w:tcW w:w="1164" w:type="dxa"/>
            <w:noWrap/>
            <w:vAlign w:val="bottom"/>
          </w:tcPr>
          <w:p w:rsidR="00300353" w:rsidRPr="00F473D1" w:rsidRDefault="00300353" w:rsidP="00300353">
            <w:pPr>
              <w:pStyle w:val="TableRowLEFT"/>
              <w:rPr>
                <w:sz w:val="16"/>
                <w:szCs w:val="16"/>
              </w:rPr>
            </w:pPr>
            <w:r w:rsidRPr="00F473D1">
              <w:rPr>
                <w:sz w:val="16"/>
                <w:szCs w:val="16"/>
              </w:rPr>
              <w:t>1</w:t>
            </w:r>
          </w:p>
        </w:tc>
        <w:tc>
          <w:tcPr>
            <w:tcW w:w="960" w:type="dxa"/>
            <w:noWrap/>
            <w:vAlign w:val="bottom"/>
          </w:tcPr>
          <w:p w:rsidR="00300353" w:rsidRPr="00F473D1" w:rsidRDefault="00300353" w:rsidP="00300353">
            <w:pPr>
              <w:pStyle w:val="TableRowRIGHT"/>
              <w:rPr>
                <w:sz w:val="16"/>
                <w:szCs w:val="16"/>
              </w:rPr>
            </w:pPr>
            <w:r w:rsidRPr="00F473D1">
              <w:rPr>
                <w:sz w:val="16"/>
                <w:szCs w:val="16"/>
              </w:rPr>
              <w:t>124.8</w:t>
            </w:r>
          </w:p>
        </w:tc>
        <w:tc>
          <w:tcPr>
            <w:tcW w:w="1100" w:type="dxa"/>
            <w:noWrap/>
            <w:vAlign w:val="bottom"/>
          </w:tcPr>
          <w:p w:rsidR="00300353" w:rsidRPr="00F473D1" w:rsidRDefault="00300353" w:rsidP="00300353">
            <w:pPr>
              <w:pStyle w:val="TableRowRIGHT"/>
              <w:rPr>
                <w:sz w:val="16"/>
                <w:szCs w:val="16"/>
              </w:rPr>
            </w:pPr>
            <w:r w:rsidRPr="00F473D1">
              <w:rPr>
                <w:sz w:val="16"/>
                <w:szCs w:val="16"/>
              </w:rPr>
              <w:t>44.4</w:t>
            </w:r>
          </w:p>
        </w:tc>
        <w:tc>
          <w:tcPr>
            <w:tcW w:w="1051" w:type="dxa"/>
            <w:noWrap/>
            <w:vAlign w:val="bottom"/>
          </w:tcPr>
          <w:p w:rsidR="00300353" w:rsidRPr="00F473D1" w:rsidRDefault="00300353" w:rsidP="00300353">
            <w:pPr>
              <w:pStyle w:val="TableRowRIGHT"/>
              <w:rPr>
                <w:sz w:val="16"/>
                <w:szCs w:val="16"/>
              </w:rPr>
            </w:pPr>
            <w:r w:rsidRPr="00F473D1">
              <w:rPr>
                <w:sz w:val="16"/>
                <w:szCs w:val="16"/>
              </w:rPr>
              <w:t>15.31</w:t>
            </w:r>
          </w:p>
        </w:tc>
      </w:tr>
      <w:tr w:rsidR="00F473D1" w:rsidRPr="00450692" w:rsidTr="001A4483">
        <w:trPr>
          <w:trHeight w:val="290"/>
        </w:trPr>
        <w:tc>
          <w:tcPr>
            <w:tcW w:w="960" w:type="dxa"/>
            <w:noWrap/>
          </w:tcPr>
          <w:p w:rsidR="00F473D1" w:rsidRPr="00F473D1" w:rsidRDefault="00F473D1" w:rsidP="00F473D1">
            <w:pPr>
              <w:pStyle w:val="TableRowLEFT"/>
              <w:rPr>
                <w:sz w:val="16"/>
                <w:szCs w:val="16"/>
              </w:rPr>
            </w:pPr>
            <w:r w:rsidRPr="00F473D1">
              <w:rPr>
                <w:sz w:val="16"/>
                <w:szCs w:val="16"/>
              </w:rPr>
              <w:t>JBT05</w:t>
            </w:r>
          </w:p>
        </w:tc>
        <w:tc>
          <w:tcPr>
            <w:tcW w:w="1420" w:type="dxa"/>
            <w:noWrap/>
            <w:vAlign w:val="bottom"/>
          </w:tcPr>
          <w:p w:rsidR="00F473D1" w:rsidRPr="00F473D1" w:rsidRDefault="00F473D1" w:rsidP="00F473D1">
            <w:pPr>
              <w:pStyle w:val="TableRowLEFT"/>
              <w:rPr>
                <w:sz w:val="16"/>
                <w:szCs w:val="16"/>
              </w:rPr>
            </w:pPr>
            <w:r w:rsidRPr="00F473D1">
              <w:rPr>
                <w:sz w:val="16"/>
                <w:szCs w:val="16"/>
              </w:rPr>
              <w:t>8/30/</w:t>
            </w:r>
            <w:r>
              <w:rPr>
                <w:sz w:val="16"/>
                <w:szCs w:val="16"/>
              </w:rPr>
              <w:t>20</w:t>
            </w:r>
            <w:r w:rsidRPr="00F473D1">
              <w:rPr>
                <w:sz w:val="16"/>
                <w:szCs w:val="16"/>
              </w:rPr>
              <w:t>17</w:t>
            </w:r>
          </w:p>
        </w:tc>
        <w:tc>
          <w:tcPr>
            <w:tcW w:w="1164" w:type="dxa"/>
            <w:noWrap/>
            <w:vAlign w:val="bottom"/>
          </w:tcPr>
          <w:p w:rsidR="00F473D1" w:rsidRPr="00F473D1" w:rsidRDefault="00F473D1" w:rsidP="00F473D1">
            <w:pPr>
              <w:pStyle w:val="TableRowLEFT"/>
              <w:rPr>
                <w:sz w:val="16"/>
                <w:szCs w:val="16"/>
              </w:rPr>
            </w:pPr>
            <w:r w:rsidRPr="00F473D1">
              <w:rPr>
                <w:sz w:val="16"/>
                <w:szCs w:val="16"/>
              </w:rPr>
              <w:t>1</w:t>
            </w:r>
          </w:p>
        </w:tc>
        <w:tc>
          <w:tcPr>
            <w:tcW w:w="960" w:type="dxa"/>
            <w:noWrap/>
            <w:vAlign w:val="bottom"/>
          </w:tcPr>
          <w:p w:rsidR="00F473D1" w:rsidRPr="00F473D1" w:rsidRDefault="00F473D1" w:rsidP="00F473D1">
            <w:pPr>
              <w:pStyle w:val="TableRowRIGHT"/>
              <w:rPr>
                <w:sz w:val="16"/>
                <w:szCs w:val="16"/>
              </w:rPr>
            </w:pPr>
            <w:r w:rsidRPr="00F473D1">
              <w:rPr>
                <w:sz w:val="16"/>
                <w:szCs w:val="16"/>
              </w:rPr>
              <w:t>91.1</w:t>
            </w:r>
          </w:p>
        </w:tc>
        <w:tc>
          <w:tcPr>
            <w:tcW w:w="1100" w:type="dxa"/>
            <w:noWrap/>
            <w:vAlign w:val="bottom"/>
          </w:tcPr>
          <w:p w:rsidR="00F473D1" w:rsidRPr="00F473D1" w:rsidRDefault="00F473D1" w:rsidP="00F473D1">
            <w:pPr>
              <w:pStyle w:val="TableRowRIGHT"/>
              <w:rPr>
                <w:sz w:val="16"/>
                <w:szCs w:val="16"/>
              </w:rPr>
            </w:pPr>
            <w:r w:rsidRPr="00F473D1">
              <w:rPr>
                <w:sz w:val="16"/>
                <w:szCs w:val="16"/>
              </w:rPr>
              <w:t>28.55</w:t>
            </w:r>
          </w:p>
        </w:tc>
        <w:tc>
          <w:tcPr>
            <w:tcW w:w="1051" w:type="dxa"/>
            <w:noWrap/>
            <w:vAlign w:val="bottom"/>
          </w:tcPr>
          <w:p w:rsidR="00F473D1" w:rsidRPr="00F473D1" w:rsidRDefault="00F473D1" w:rsidP="00F473D1">
            <w:pPr>
              <w:pStyle w:val="TableRowRIGHT"/>
              <w:rPr>
                <w:sz w:val="16"/>
                <w:szCs w:val="16"/>
              </w:rPr>
            </w:pPr>
            <w:r w:rsidRPr="00F473D1">
              <w:rPr>
                <w:sz w:val="16"/>
                <w:szCs w:val="16"/>
              </w:rPr>
              <w:t>N.S.</w:t>
            </w:r>
            <w:r w:rsidRPr="00F473D1">
              <w:rPr>
                <w:sz w:val="16"/>
                <w:szCs w:val="16"/>
                <w:vertAlign w:val="superscript"/>
              </w:rPr>
              <w:t>2</w:t>
            </w:r>
          </w:p>
        </w:tc>
      </w:tr>
      <w:tr w:rsidR="00F473D1" w:rsidRPr="00450692" w:rsidTr="001A4483">
        <w:trPr>
          <w:trHeight w:val="290"/>
        </w:trPr>
        <w:tc>
          <w:tcPr>
            <w:tcW w:w="960" w:type="dxa"/>
            <w:noWrap/>
          </w:tcPr>
          <w:p w:rsidR="00F473D1" w:rsidRPr="00F473D1" w:rsidRDefault="00F473D1" w:rsidP="00F473D1">
            <w:pPr>
              <w:pStyle w:val="TableRowLEFT"/>
              <w:rPr>
                <w:sz w:val="16"/>
                <w:szCs w:val="16"/>
              </w:rPr>
            </w:pPr>
            <w:r w:rsidRPr="00F473D1">
              <w:rPr>
                <w:sz w:val="16"/>
                <w:szCs w:val="16"/>
              </w:rPr>
              <w:t>JBT05</w:t>
            </w:r>
          </w:p>
        </w:tc>
        <w:tc>
          <w:tcPr>
            <w:tcW w:w="1420" w:type="dxa"/>
            <w:noWrap/>
            <w:vAlign w:val="bottom"/>
          </w:tcPr>
          <w:p w:rsidR="00F473D1" w:rsidRPr="00F473D1" w:rsidRDefault="00F473D1" w:rsidP="00F473D1">
            <w:pPr>
              <w:pStyle w:val="TableRowLEFT"/>
              <w:rPr>
                <w:sz w:val="16"/>
                <w:szCs w:val="16"/>
              </w:rPr>
            </w:pPr>
            <w:r w:rsidRPr="00F473D1">
              <w:rPr>
                <w:sz w:val="16"/>
                <w:szCs w:val="16"/>
              </w:rPr>
              <w:t>9/05/</w:t>
            </w:r>
            <w:r>
              <w:rPr>
                <w:sz w:val="16"/>
                <w:szCs w:val="16"/>
              </w:rPr>
              <w:t>20</w:t>
            </w:r>
            <w:r w:rsidRPr="00F473D1">
              <w:rPr>
                <w:sz w:val="16"/>
                <w:szCs w:val="16"/>
              </w:rPr>
              <w:t>17</w:t>
            </w:r>
          </w:p>
        </w:tc>
        <w:tc>
          <w:tcPr>
            <w:tcW w:w="1164" w:type="dxa"/>
            <w:noWrap/>
            <w:vAlign w:val="bottom"/>
          </w:tcPr>
          <w:p w:rsidR="00F473D1" w:rsidRPr="00F473D1" w:rsidRDefault="00F473D1" w:rsidP="00F473D1">
            <w:pPr>
              <w:pStyle w:val="TableRowLEFT"/>
              <w:rPr>
                <w:sz w:val="16"/>
                <w:szCs w:val="16"/>
              </w:rPr>
            </w:pPr>
            <w:r w:rsidRPr="00F473D1">
              <w:rPr>
                <w:sz w:val="16"/>
                <w:szCs w:val="16"/>
              </w:rPr>
              <w:t>1</w:t>
            </w:r>
          </w:p>
        </w:tc>
        <w:tc>
          <w:tcPr>
            <w:tcW w:w="960" w:type="dxa"/>
            <w:noWrap/>
            <w:vAlign w:val="bottom"/>
          </w:tcPr>
          <w:p w:rsidR="00F473D1" w:rsidRPr="00F473D1" w:rsidRDefault="00F473D1" w:rsidP="00F473D1">
            <w:pPr>
              <w:pStyle w:val="TableRowRIGHT"/>
              <w:rPr>
                <w:sz w:val="16"/>
                <w:szCs w:val="16"/>
              </w:rPr>
            </w:pPr>
            <w:r w:rsidRPr="00F473D1">
              <w:rPr>
                <w:sz w:val="16"/>
                <w:szCs w:val="16"/>
              </w:rPr>
              <w:t>Pending</w:t>
            </w:r>
          </w:p>
        </w:tc>
        <w:tc>
          <w:tcPr>
            <w:tcW w:w="1100" w:type="dxa"/>
            <w:noWrap/>
            <w:vAlign w:val="bottom"/>
          </w:tcPr>
          <w:p w:rsidR="00F473D1" w:rsidRPr="00F473D1" w:rsidRDefault="00F473D1" w:rsidP="00F473D1">
            <w:pPr>
              <w:pStyle w:val="TableRowRIGHT"/>
              <w:rPr>
                <w:sz w:val="16"/>
                <w:szCs w:val="16"/>
              </w:rPr>
            </w:pPr>
            <w:r w:rsidRPr="00F473D1">
              <w:rPr>
                <w:sz w:val="16"/>
                <w:szCs w:val="16"/>
              </w:rPr>
              <w:t>Pending</w:t>
            </w:r>
          </w:p>
        </w:tc>
        <w:tc>
          <w:tcPr>
            <w:tcW w:w="1051" w:type="dxa"/>
            <w:noWrap/>
            <w:vAlign w:val="bottom"/>
          </w:tcPr>
          <w:p w:rsidR="00F473D1" w:rsidRPr="00F473D1" w:rsidRDefault="00F473D1" w:rsidP="00F473D1">
            <w:pPr>
              <w:pStyle w:val="TableRowRIGHT"/>
              <w:rPr>
                <w:sz w:val="16"/>
                <w:szCs w:val="16"/>
              </w:rPr>
            </w:pPr>
            <w:r w:rsidRPr="00F473D1">
              <w:rPr>
                <w:sz w:val="16"/>
                <w:szCs w:val="16"/>
              </w:rPr>
              <w:t>10.41</w:t>
            </w:r>
          </w:p>
        </w:tc>
      </w:tr>
      <w:tr w:rsidR="00F473D1" w:rsidRPr="00450692" w:rsidTr="001A4483">
        <w:trPr>
          <w:trHeight w:val="290"/>
        </w:trPr>
        <w:tc>
          <w:tcPr>
            <w:tcW w:w="960" w:type="dxa"/>
            <w:noWrap/>
          </w:tcPr>
          <w:p w:rsidR="00F473D1" w:rsidRPr="00F473D1" w:rsidRDefault="00F473D1" w:rsidP="00F473D1">
            <w:pPr>
              <w:pStyle w:val="TableRowLEFT"/>
              <w:rPr>
                <w:sz w:val="16"/>
                <w:szCs w:val="16"/>
              </w:rPr>
            </w:pPr>
            <w:r w:rsidRPr="00F473D1">
              <w:rPr>
                <w:sz w:val="16"/>
                <w:szCs w:val="16"/>
              </w:rPr>
              <w:t>JBT05</w:t>
            </w:r>
          </w:p>
        </w:tc>
        <w:tc>
          <w:tcPr>
            <w:tcW w:w="1420" w:type="dxa"/>
            <w:noWrap/>
            <w:vAlign w:val="bottom"/>
          </w:tcPr>
          <w:p w:rsidR="00F473D1" w:rsidRPr="00F473D1" w:rsidRDefault="00F473D1" w:rsidP="00F473D1">
            <w:pPr>
              <w:pStyle w:val="TableRowLEFT"/>
              <w:rPr>
                <w:sz w:val="16"/>
                <w:szCs w:val="16"/>
              </w:rPr>
            </w:pPr>
            <w:r w:rsidRPr="00F473D1">
              <w:rPr>
                <w:sz w:val="16"/>
                <w:szCs w:val="16"/>
              </w:rPr>
              <w:t>9/12/</w:t>
            </w:r>
            <w:r>
              <w:rPr>
                <w:sz w:val="16"/>
                <w:szCs w:val="16"/>
              </w:rPr>
              <w:t>20</w:t>
            </w:r>
            <w:r w:rsidRPr="00F473D1">
              <w:rPr>
                <w:sz w:val="16"/>
                <w:szCs w:val="16"/>
              </w:rPr>
              <w:t>17</w:t>
            </w:r>
          </w:p>
        </w:tc>
        <w:tc>
          <w:tcPr>
            <w:tcW w:w="1164" w:type="dxa"/>
            <w:noWrap/>
            <w:vAlign w:val="bottom"/>
          </w:tcPr>
          <w:p w:rsidR="00F473D1" w:rsidRPr="00F473D1" w:rsidRDefault="00F473D1" w:rsidP="00F473D1">
            <w:pPr>
              <w:pStyle w:val="TableRowLEFT"/>
              <w:rPr>
                <w:sz w:val="16"/>
                <w:szCs w:val="16"/>
              </w:rPr>
            </w:pPr>
            <w:r w:rsidRPr="00F473D1">
              <w:rPr>
                <w:sz w:val="16"/>
                <w:szCs w:val="16"/>
              </w:rPr>
              <w:t>1</w:t>
            </w:r>
          </w:p>
        </w:tc>
        <w:tc>
          <w:tcPr>
            <w:tcW w:w="960" w:type="dxa"/>
            <w:noWrap/>
            <w:vAlign w:val="bottom"/>
          </w:tcPr>
          <w:p w:rsidR="00F473D1" w:rsidRPr="00F473D1" w:rsidRDefault="00F473D1" w:rsidP="00F473D1">
            <w:pPr>
              <w:pStyle w:val="TableRowRIGHT"/>
              <w:rPr>
                <w:sz w:val="16"/>
                <w:szCs w:val="16"/>
              </w:rPr>
            </w:pPr>
            <w:r w:rsidRPr="00F473D1">
              <w:rPr>
                <w:sz w:val="16"/>
                <w:szCs w:val="16"/>
              </w:rPr>
              <w:t>133</w:t>
            </w:r>
          </w:p>
        </w:tc>
        <w:tc>
          <w:tcPr>
            <w:tcW w:w="1100" w:type="dxa"/>
            <w:noWrap/>
            <w:vAlign w:val="bottom"/>
          </w:tcPr>
          <w:p w:rsidR="00F473D1" w:rsidRPr="00F473D1" w:rsidRDefault="00F473D1" w:rsidP="00F473D1">
            <w:pPr>
              <w:pStyle w:val="TableRowRIGHT"/>
              <w:rPr>
                <w:sz w:val="16"/>
                <w:szCs w:val="16"/>
              </w:rPr>
            </w:pPr>
            <w:r w:rsidRPr="00F473D1">
              <w:rPr>
                <w:sz w:val="16"/>
                <w:szCs w:val="16"/>
              </w:rPr>
              <w:t>67.6</w:t>
            </w:r>
          </w:p>
        </w:tc>
        <w:tc>
          <w:tcPr>
            <w:tcW w:w="1051" w:type="dxa"/>
            <w:noWrap/>
            <w:vAlign w:val="bottom"/>
          </w:tcPr>
          <w:p w:rsidR="00F473D1" w:rsidRPr="00F473D1" w:rsidRDefault="00801285" w:rsidP="00F473D1">
            <w:pPr>
              <w:pStyle w:val="TableRowRIGHT"/>
              <w:rPr>
                <w:sz w:val="16"/>
                <w:szCs w:val="16"/>
              </w:rPr>
            </w:pPr>
            <w:r w:rsidRPr="00F473D1">
              <w:rPr>
                <w:sz w:val="16"/>
                <w:szCs w:val="16"/>
              </w:rPr>
              <w:t>N.S.</w:t>
            </w:r>
            <w:r w:rsidRPr="00F473D1">
              <w:rPr>
                <w:sz w:val="16"/>
                <w:szCs w:val="16"/>
                <w:vertAlign w:val="superscript"/>
              </w:rPr>
              <w:t>2</w:t>
            </w:r>
          </w:p>
        </w:tc>
      </w:tr>
      <w:tr w:rsidR="00F473D1" w:rsidRPr="00450692" w:rsidTr="001A4483">
        <w:trPr>
          <w:trHeight w:val="290"/>
        </w:trPr>
        <w:tc>
          <w:tcPr>
            <w:tcW w:w="960" w:type="dxa"/>
            <w:noWrap/>
          </w:tcPr>
          <w:p w:rsidR="00F473D1" w:rsidRPr="00F473D1" w:rsidRDefault="00F473D1" w:rsidP="00F473D1">
            <w:pPr>
              <w:pStyle w:val="TableRowLEFT"/>
              <w:rPr>
                <w:sz w:val="16"/>
                <w:szCs w:val="16"/>
              </w:rPr>
            </w:pPr>
            <w:r w:rsidRPr="00F473D1">
              <w:rPr>
                <w:sz w:val="16"/>
                <w:szCs w:val="16"/>
              </w:rPr>
              <w:t>JBT05</w:t>
            </w:r>
          </w:p>
        </w:tc>
        <w:tc>
          <w:tcPr>
            <w:tcW w:w="1420" w:type="dxa"/>
            <w:noWrap/>
            <w:vAlign w:val="bottom"/>
          </w:tcPr>
          <w:p w:rsidR="00F473D1" w:rsidRPr="00F473D1" w:rsidRDefault="00F473D1" w:rsidP="00F473D1">
            <w:pPr>
              <w:pStyle w:val="TableRowLEFT"/>
              <w:rPr>
                <w:sz w:val="16"/>
                <w:szCs w:val="16"/>
              </w:rPr>
            </w:pPr>
            <w:r w:rsidRPr="00F473D1">
              <w:rPr>
                <w:sz w:val="16"/>
                <w:szCs w:val="16"/>
              </w:rPr>
              <w:t>9/19/2017</w:t>
            </w:r>
          </w:p>
        </w:tc>
        <w:tc>
          <w:tcPr>
            <w:tcW w:w="1164" w:type="dxa"/>
            <w:noWrap/>
            <w:vAlign w:val="bottom"/>
          </w:tcPr>
          <w:p w:rsidR="00F473D1" w:rsidRPr="00F473D1" w:rsidRDefault="00F473D1" w:rsidP="00F473D1">
            <w:pPr>
              <w:pStyle w:val="TableRowLEFT"/>
              <w:rPr>
                <w:sz w:val="16"/>
                <w:szCs w:val="16"/>
              </w:rPr>
            </w:pPr>
            <w:r w:rsidRPr="00F473D1">
              <w:rPr>
                <w:sz w:val="16"/>
                <w:szCs w:val="16"/>
              </w:rPr>
              <w:t>1</w:t>
            </w:r>
          </w:p>
        </w:tc>
        <w:tc>
          <w:tcPr>
            <w:tcW w:w="960" w:type="dxa"/>
            <w:noWrap/>
            <w:vAlign w:val="bottom"/>
          </w:tcPr>
          <w:p w:rsidR="00F473D1" w:rsidRPr="00F473D1" w:rsidRDefault="00F473D1" w:rsidP="00F473D1">
            <w:pPr>
              <w:pStyle w:val="TableRowRIGHT"/>
              <w:rPr>
                <w:sz w:val="16"/>
                <w:szCs w:val="16"/>
              </w:rPr>
            </w:pPr>
            <w:r w:rsidRPr="00F473D1">
              <w:rPr>
                <w:sz w:val="16"/>
                <w:szCs w:val="16"/>
              </w:rPr>
              <w:t>Pending</w:t>
            </w:r>
          </w:p>
        </w:tc>
        <w:tc>
          <w:tcPr>
            <w:tcW w:w="1100" w:type="dxa"/>
            <w:noWrap/>
            <w:vAlign w:val="bottom"/>
          </w:tcPr>
          <w:p w:rsidR="00F473D1" w:rsidRPr="00F473D1" w:rsidRDefault="00F473D1" w:rsidP="00F473D1">
            <w:pPr>
              <w:pStyle w:val="TableRowRIGHT"/>
              <w:rPr>
                <w:sz w:val="16"/>
                <w:szCs w:val="16"/>
              </w:rPr>
            </w:pPr>
            <w:r w:rsidRPr="00F473D1">
              <w:rPr>
                <w:sz w:val="16"/>
                <w:szCs w:val="16"/>
              </w:rPr>
              <w:t>Pending</w:t>
            </w:r>
          </w:p>
        </w:tc>
        <w:tc>
          <w:tcPr>
            <w:tcW w:w="1051" w:type="dxa"/>
            <w:noWrap/>
            <w:vAlign w:val="bottom"/>
          </w:tcPr>
          <w:p w:rsidR="00F473D1" w:rsidRPr="00F473D1" w:rsidRDefault="00AA49F7" w:rsidP="00AA49F7">
            <w:pPr>
              <w:pStyle w:val="TableRowRIGHT"/>
              <w:rPr>
                <w:sz w:val="16"/>
                <w:szCs w:val="16"/>
              </w:rPr>
            </w:pPr>
            <w:r>
              <w:rPr>
                <w:sz w:val="16"/>
                <w:szCs w:val="16"/>
              </w:rPr>
              <w:t>11.76</w:t>
            </w:r>
          </w:p>
        </w:tc>
      </w:tr>
      <w:tr w:rsidR="003C2457" w:rsidRPr="00450692" w:rsidTr="001A4483">
        <w:trPr>
          <w:trHeight w:val="290"/>
        </w:trPr>
        <w:tc>
          <w:tcPr>
            <w:tcW w:w="6655" w:type="dxa"/>
            <w:gridSpan w:val="6"/>
            <w:noWrap/>
          </w:tcPr>
          <w:p w:rsidR="003C2457" w:rsidRPr="00F473D1" w:rsidRDefault="00F473D1" w:rsidP="003C2457">
            <w:pPr>
              <w:pStyle w:val="TableRowRIGHT"/>
              <w:jc w:val="left"/>
              <w:rPr>
                <w:sz w:val="16"/>
                <w:szCs w:val="16"/>
              </w:rPr>
            </w:pPr>
            <w:r w:rsidRPr="001740E3">
              <w:rPr>
                <w:sz w:val="16"/>
                <w:szCs w:val="16"/>
              </w:rPr>
              <w:t>NS</w:t>
            </w:r>
            <w:r w:rsidRPr="001740E3">
              <w:rPr>
                <w:sz w:val="16"/>
                <w:szCs w:val="16"/>
                <w:vertAlign w:val="superscript"/>
              </w:rPr>
              <w:t xml:space="preserve">2: </w:t>
            </w:r>
            <w:r w:rsidRPr="001740E3">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4/11/2017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195</w:t>
            </w:r>
          </w:p>
        </w:tc>
        <w:tc>
          <w:tcPr>
            <w:tcW w:w="1100" w:type="dxa"/>
            <w:noWrap/>
            <w:hideMark/>
          </w:tcPr>
          <w:p w:rsidR="00450692" w:rsidRPr="00801285" w:rsidRDefault="00450692" w:rsidP="00450692">
            <w:pPr>
              <w:pStyle w:val="TableRowRIGHT"/>
              <w:rPr>
                <w:sz w:val="18"/>
                <w:szCs w:val="18"/>
              </w:rPr>
            </w:pPr>
            <w:r w:rsidRPr="00801285">
              <w:rPr>
                <w:sz w:val="18"/>
                <w:szCs w:val="18"/>
              </w:rPr>
              <w:t>131</w:t>
            </w:r>
          </w:p>
        </w:tc>
        <w:tc>
          <w:tcPr>
            <w:tcW w:w="1051" w:type="dxa"/>
            <w:noWrap/>
            <w:hideMark/>
          </w:tcPr>
          <w:p w:rsidR="00450692" w:rsidRPr="00801285" w:rsidRDefault="00450692" w:rsidP="00450692">
            <w:pPr>
              <w:pStyle w:val="TableRowRIGHT"/>
              <w:rPr>
                <w:sz w:val="18"/>
                <w:szCs w:val="18"/>
              </w:rPr>
            </w:pPr>
            <w:r w:rsidRPr="00801285">
              <w:rPr>
                <w:sz w:val="18"/>
                <w:szCs w:val="18"/>
              </w:rPr>
              <w:t>33.47</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4/18/2017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192</w:t>
            </w:r>
          </w:p>
        </w:tc>
        <w:tc>
          <w:tcPr>
            <w:tcW w:w="1100" w:type="dxa"/>
            <w:noWrap/>
            <w:hideMark/>
          </w:tcPr>
          <w:p w:rsidR="00450692" w:rsidRPr="00801285" w:rsidRDefault="00450692" w:rsidP="00450692">
            <w:pPr>
              <w:pStyle w:val="TableRowRIGHT"/>
              <w:rPr>
                <w:sz w:val="18"/>
                <w:szCs w:val="18"/>
              </w:rPr>
            </w:pPr>
            <w:r w:rsidRPr="00801285">
              <w:rPr>
                <w:sz w:val="18"/>
                <w:szCs w:val="18"/>
              </w:rPr>
              <w:t>76.3</w:t>
            </w:r>
          </w:p>
        </w:tc>
        <w:tc>
          <w:tcPr>
            <w:tcW w:w="1051" w:type="dxa"/>
            <w:noWrap/>
            <w:hideMark/>
          </w:tcPr>
          <w:p w:rsidR="00450692" w:rsidRPr="00801285" w:rsidRDefault="00450692" w:rsidP="00450692">
            <w:pPr>
              <w:pStyle w:val="TableRowRIGHT"/>
              <w:rPr>
                <w:sz w:val="18"/>
                <w:szCs w:val="18"/>
              </w:rPr>
            </w:pPr>
            <w:r w:rsidRPr="00801285">
              <w:rPr>
                <w:sz w:val="18"/>
                <w:szCs w:val="18"/>
              </w:rPr>
              <w:t>20.71</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4/25/2017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117</w:t>
            </w:r>
          </w:p>
        </w:tc>
        <w:tc>
          <w:tcPr>
            <w:tcW w:w="1100" w:type="dxa"/>
            <w:noWrap/>
            <w:hideMark/>
          </w:tcPr>
          <w:p w:rsidR="00450692" w:rsidRPr="00801285" w:rsidRDefault="00450692" w:rsidP="00450692">
            <w:pPr>
              <w:pStyle w:val="TableRowRIGHT"/>
              <w:rPr>
                <w:sz w:val="18"/>
                <w:szCs w:val="18"/>
              </w:rPr>
            </w:pPr>
            <w:r w:rsidRPr="00801285">
              <w:rPr>
                <w:sz w:val="18"/>
                <w:szCs w:val="18"/>
              </w:rPr>
              <w:t>70.1</w:t>
            </w:r>
          </w:p>
        </w:tc>
        <w:tc>
          <w:tcPr>
            <w:tcW w:w="1051" w:type="dxa"/>
            <w:noWrap/>
            <w:hideMark/>
          </w:tcPr>
          <w:p w:rsidR="00450692" w:rsidRPr="00801285" w:rsidRDefault="00450692" w:rsidP="00450692">
            <w:pPr>
              <w:pStyle w:val="TableRowRIGHT"/>
              <w:rPr>
                <w:sz w:val="18"/>
                <w:szCs w:val="18"/>
              </w:rPr>
            </w:pPr>
            <w:r w:rsidRPr="00801285">
              <w:rPr>
                <w:sz w:val="18"/>
                <w:szCs w:val="18"/>
              </w:rPr>
              <w:t>24.03</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5/2/2017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321</w:t>
            </w:r>
          </w:p>
        </w:tc>
        <w:tc>
          <w:tcPr>
            <w:tcW w:w="1100" w:type="dxa"/>
            <w:noWrap/>
            <w:hideMark/>
          </w:tcPr>
          <w:p w:rsidR="00450692" w:rsidRPr="00801285" w:rsidRDefault="00450692" w:rsidP="00450692">
            <w:pPr>
              <w:pStyle w:val="TableRowRIGHT"/>
              <w:rPr>
                <w:sz w:val="18"/>
                <w:szCs w:val="18"/>
              </w:rPr>
            </w:pPr>
            <w:r w:rsidRPr="00801285">
              <w:rPr>
                <w:sz w:val="18"/>
                <w:szCs w:val="18"/>
              </w:rPr>
              <w:t>164</w:t>
            </w:r>
          </w:p>
        </w:tc>
        <w:tc>
          <w:tcPr>
            <w:tcW w:w="1051" w:type="dxa"/>
            <w:noWrap/>
            <w:hideMark/>
          </w:tcPr>
          <w:p w:rsidR="00450692" w:rsidRPr="00801285" w:rsidRDefault="00450692" w:rsidP="00450692">
            <w:pPr>
              <w:pStyle w:val="TableRowRIGHT"/>
              <w:rPr>
                <w:sz w:val="18"/>
                <w:szCs w:val="18"/>
              </w:rPr>
            </w:pPr>
            <w:r w:rsidRPr="00801285">
              <w:rPr>
                <w:sz w:val="18"/>
                <w:szCs w:val="18"/>
              </w:rPr>
              <w:t>25.2</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5/9/2017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150</w:t>
            </w:r>
          </w:p>
        </w:tc>
        <w:tc>
          <w:tcPr>
            <w:tcW w:w="1100" w:type="dxa"/>
            <w:noWrap/>
            <w:hideMark/>
          </w:tcPr>
          <w:p w:rsidR="00450692" w:rsidRPr="00801285" w:rsidRDefault="00450692" w:rsidP="00450692">
            <w:pPr>
              <w:pStyle w:val="TableRowRIGHT"/>
              <w:rPr>
                <w:sz w:val="18"/>
                <w:szCs w:val="18"/>
              </w:rPr>
            </w:pPr>
            <w:r w:rsidRPr="00801285">
              <w:rPr>
                <w:sz w:val="18"/>
                <w:szCs w:val="18"/>
              </w:rPr>
              <w:t>100</w:t>
            </w:r>
          </w:p>
        </w:tc>
        <w:tc>
          <w:tcPr>
            <w:tcW w:w="1051" w:type="dxa"/>
            <w:noWrap/>
            <w:hideMark/>
          </w:tcPr>
          <w:p w:rsidR="00450692" w:rsidRPr="00801285" w:rsidRDefault="00450692" w:rsidP="00450692">
            <w:pPr>
              <w:pStyle w:val="TableRowRIGHT"/>
              <w:rPr>
                <w:sz w:val="18"/>
                <w:szCs w:val="18"/>
              </w:rPr>
            </w:pPr>
            <w:r w:rsidRPr="00801285">
              <w:rPr>
                <w:sz w:val="18"/>
                <w:szCs w:val="18"/>
              </w:rPr>
              <w:t>28.2</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5/9/2017</w:t>
            </w:r>
          </w:p>
        </w:tc>
        <w:tc>
          <w:tcPr>
            <w:tcW w:w="1164" w:type="dxa"/>
            <w:noWrap/>
            <w:hideMark/>
          </w:tcPr>
          <w:p w:rsidR="00450692" w:rsidRPr="00801285" w:rsidRDefault="00450692" w:rsidP="00450692">
            <w:pPr>
              <w:pStyle w:val="TableRowLEFT"/>
              <w:rPr>
                <w:sz w:val="18"/>
                <w:szCs w:val="18"/>
              </w:rPr>
            </w:pPr>
            <w:r w:rsidRPr="00801285">
              <w:rPr>
                <w:sz w:val="18"/>
                <w:szCs w:val="18"/>
              </w:rPr>
              <w:t>2</w:t>
            </w:r>
          </w:p>
        </w:tc>
        <w:tc>
          <w:tcPr>
            <w:tcW w:w="960" w:type="dxa"/>
            <w:noWrap/>
            <w:hideMark/>
          </w:tcPr>
          <w:p w:rsidR="00450692" w:rsidRPr="00801285" w:rsidRDefault="00450692" w:rsidP="00450692">
            <w:pPr>
              <w:pStyle w:val="TableRowRIGHT"/>
              <w:rPr>
                <w:sz w:val="18"/>
                <w:szCs w:val="18"/>
              </w:rPr>
            </w:pPr>
            <w:r w:rsidRPr="00801285">
              <w:rPr>
                <w:sz w:val="18"/>
                <w:szCs w:val="18"/>
              </w:rPr>
              <w:t>135</w:t>
            </w:r>
          </w:p>
        </w:tc>
        <w:tc>
          <w:tcPr>
            <w:tcW w:w="1100" w:type="dxa"/>
            <w:noWrap/>
            <w:hideMark/>
          </w:tcPr>
          <w:p w:rsidR="00450692" w:rsidRPr="00801285" w:rsidRDefault="00450692" w:rsidP="00450692">
            <w:pPr>
              <w:pStyle w:val="TableRowRIGHT"/>
              <w:rPr>
                <w:sz w:val="18"/>
                <w:szCs w:val="18"/>
              </w:rPr>
            </w:pPr>
            <w:r w:rsidRPr="00801285">
              <w:rPr>
                <w:sz w:val="18"/>
                <w:szCs w:val="18"/>
              </w:rPr>
              <w:t>98.1</w:t>
            </w:r>
          </w:p>
        </w:tc>
        <w:tc>
          <w:tcPr>
            <w:tcW w:w="1051" w:type="dxa"/>
            <w:noWrap/>
            <w:hideMark/>
          </w:tcPr>
          <w:p w:rsidR="00450692" w:rsidRPr="00801285" w:rsidRDefault="00450692" w:rsidP="00450692">
            <w:pPr>
              <w:pStyle w:val="TableRowRIGHT"/>
              <w:rPr>
                <w:sz w:val="18"/>
                <w:szCs w:val="18"/>
              </w:rPr>
            </w:pPr>
            <w:r w:rsidRPr="00801285">
              <w:rPr>
                <w:sz w:val="18"/>
                <w:szCs w:val="18"/>
              </w:rPr>
              <w:t>13.54</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5/16/2017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180</w:t>
            </w:r>
          </w:p>
        </w:tc>
        <w:tc>
          <w:tcPr>
            <w:tcW w:w="1100" w:type="dxa"/>
            <w:noWrap/>
            <w:hideMark/>
          </w:tcPr>
          <w:p w:rsidR="00450692" w:rsidRPr="00801285" w:rsidRDefault="00450692" w:rsidP="00450692">
            <w:pPr>
              <w:pStyle w:val="TableRowRIGHT"/>
              <w:rPr>
                <w:sz w:val="18"/>
                <w:szCs w:val="18"/>
              </w:rPr>
            </w:pPr>
            <w:r w:rsidRPr="00801285">
              <w:rPr>
                <w:sz w:val="18"/>
                <w:szCs w:val="18"/>
              </w:rPr>
              <w:t>96.2</w:t>
            </w:r>
          </w:p>
        </w:tc>
        <w:tc>
          <w:tcPr>
            <w:tcW w:w="1051" w:type="dxa"/>
            <w:noWrap/>
            <w:hideMark/>
          </w:tcPr>
          <w:p w:rsidR="00450692" w:rsidRPr="00801285" w:rsidRDefault="00450692" w:rsidP="00450692">
            <w:pPr>
              <w:pStyle w:val="TableRowRIGHT"/>
              <w:rPr>
                <w:sz w:val="18"/>
                <w:szCs w:val="18"/>
              </w:rPr>
            </w:pPr>
            <w:r w:rsidRPr="00801285">
              <w:rPr>
                <w:sz w:val="18"/>
                <w:szCs w:val="18"/>
              </w:rPr>
              <w:t>26.04</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5/23/2017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327</w:t>
            </w:r>
          </w:p>
        </w:tc>
        <w:tc>
          <w:tcPr>
            <w:tcW w:w="1100" w:type="dxa"/>
            <w:noWrap/>
            <w:hideMark/>
          </w:tcPr>
          <w:p w:rsidR="00450692" w:rsidRPr="00801285" w:rsidRDefault="00450692" w:rsidP="00450692">
            <w:pPr>
              <w:pStyle w:val="TableRowRIGHT"/>
              <w:rPr>
                <w:sz w:val="18"/>
                <w:szCs w:val="18"/>
              </w:rPr>
            </w:pPr>
            <w:r w:rsidRPr="00801285">
              <w:rPr>
                <w:sz w:val="18"/>
                <w:szCs w:val="18"/>
              </w:rPr>
              <w:t>65.2</w:t>
            </w:r>
          </w:p>
        </w:tc>
        <w:tc>
          <w:tcPr>
            <w:tcW w:w="1051" w:type="dxa"/>
            <w:noWrap/>
            <w:hideMark/>
          </w:tcPr>
          <w:p w:rsidR="00450692" w:rsidRPr="00801285" w:rsidRDefault="00450692" w:rsidP="00450692">
            <w:pPr>
              <w:pStyle w:val="TableRowRIGHT"/>
              <w:rPr>
                <w:sz w:val="18"/>
                <w:szCs w:val="18"/>
              </w:rPr>
            </w:pPr>
            <w:r w:rsidRPr="00801285">
              <w:rPr>
                <w:sz w:val="18"/>
                <w:szCs w:val="18"/>
              </w:rPr>
              <w:t>21.04</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5/30/2017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67.7</w:t>
            </w:r>
          </w:p>
        </w:tc>
        <w:tc>
          <w:tcPr>
            <w:tcW w:w="1100" w:type="dxa"/>
            <w:noWrap/>
            <w:hideMark/>
          </w:tcPr>
          <w:p w:rsidR="00450692" w:rsidRPr="00801285" w:rsidRDefault="00450692" w:rsidP="00450692">
            <w:pPr>
              <w:pStyle w:val="TableRowRIGHT"/>
              <w:rPr>
                <w:sz w:val="18"/>
                <w:szCs w:val="18"/>
              </w:rPr>
            </w:pPr>
            <w:r w:rsidRPr="00801285">
              <w:rPr>
                <w:sz w:val="18"/>
                <w:szCs w:val="18"/>
              </w:rPr>
              <w:t>37.8</w:t>
            </w:r>
          </w:p>
        </w:tc>
        <w:tc>
          <w:tcPr>
            <w:tcW w:w="1051" w:type="dxa"/>
            <w:noWrap/>
            <w:hideMark/>
          </w:tcPr>
          <w:p w:rsidR="00450692" w:rsidRPr="00801285" w:rsidRDefault="00450692" w:rsidP="00450692">
            <w:pPr>
              <w:pStyle w:val="TableRowRIGHT"/>
              <w:rPr>
                <w:sz w:val="18"/>
                <w:szCs w:val="18"/>
              </w:rPr>
            </w:pPr>
            <w:r w:rsidRPr="00801285">
              <w:rPr>
                <w:sz w:val="18"/>
                <w:szCs w:val="18"/>
              </w:rPr>
              <w:t>22.52</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6/7/2017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138</w:t>
            </w:r>
          </w:p>
        </w:tc>
        <w:tc>
          <w:tcPr>
            <w:tcW w:w="1100" w:type="dxa"/>
            <w:noWrap/>
            <w:hideMark/>
          </w:tcPr>
          <w:p w:rsidR="00450692" w:rsidRPr="00801285" w:rsidRDefault="00450692" w:rsidP="00450692">
            <w:pPr>
              <w:pStyle w:val="TableRowRIGHT"/>
              <w:rPr>
                <w:sz w:val="18"/>
                <w:szCs w:val="18"/>
              </w:rPr>
            </w:pPr>
            <w:r w:rsidRPr="00801285">
              <w:rPr>
                <w:sz w:val="18"/>
                <w:szCs w:val="18"/>
              </w:rPr>
              <w:t>88.9</w:t>
            </w:r>
          </w:p>
        </w:tc>
        <w:tc>
          <w:tcPr>
            <w:tcW w:w="1051" w:type="dxa"/>
            <w:noWrap/>
            <w:hideMark/>
          </w:tcPr>
          <w:p w:rsidR="00450692" w:rsidRPr="00801285" w:rsidRDefault="00450692" w:rsidP="00450692">
            <w:pPr>
              <w:pStyle w:val="TableRowRIGHT"/>
              <w:rPr>
                <w:sz w:val="18"/>
                <w:szCs w:val="18"/>
              </w:rPr>
            </w:pPr>
            <w:r w:rsidRPr="00801285">
              <w:rPr>
                <w:sz w:val="18"/>
                <w:szCs w:val="18"/>
              </w:rPr>
              <w:t>25.87</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6/13/2017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47.4</w:t>
            </w:r>
          </w:p>
        </w:tc>
        <w:tc>
          <w:tcPr>
            <w:tcW w:w="1100" w:type="dxa"/>
            <w:noWrap/>
            <w:hideMark/>
          </w:tcPr>
          <w:p w:rsidR="00450692" w:rsidRPr="00801285" w:rsidRDefault="00450692" w:rsidP="00450692">
            <w:pPr>
              <w:pStyle w:val="TableRowRIGHT"/>
              <w:rPr>
                <w:sz w:val="18"/>
                <w:szCs w:val="18"/>
              </w:rPr>
            </w:pPr>
            <w:r w:rsidRPr="00801285">
              <w:rPr>
                <w:sz w:val="18"/>
                <w:szCs w:val="18"/>
              </w:rPr>
              <w:t>36.4</w:t>
            </w:r>
          </w:p>
        </w:tc>
        <w:tc>
          <w:tcPr>
            <w:tcW w:w="1051" w:type="dxa"/>
            <w:noWrap/>
            <w:hideMark/>
          </w:tcPr>
          <w:p w:rsidR="00450692" w:rsidRPr="00801285" w:rsidRDefault="00450692" w:rsidP="00450692">
            <w:pPr>
              <w:pStyle w:val="TableRowRIGHT"/>
              <w:rPr>
                <w:sz w:val="18"/>
                <w:szCs w:val="18"/>
              </w:rPr>
            </w:pPr>
            <w:r w:rsidRPr="00801285">
              <w:rPr>
                <w:sz w:val="18"/>
                <w:szCs w:val="18"/>
              </w:rPr>
              <w:t>25.95</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6/22/2017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45.9</w:t>
            </w:r>
          </w:p>
        </w:tc>
        <w:tc>
          <w:tcPr>
            <w:tcW w:w="1100" w:type="dxa"/>
            <w:noWrap/>
            <w:hideMark/>
          </w:tcPr>
          <w:p w:rsidR="00450692" w:rsidRPr="00801285" w:rsidRDefault="00450692" w:rsidP="00450692">
            <w:pPr>
              <w:pStyle w:val="TableRowRIGHT"/>
              <w:rPr>
                <w:sz w:val="18"/>
                <w:szCs w:val="18"/>
              </w:rPr>
            </w:pPr>
            <w:r w:rsidRPr="00801285">
              <w:rPr>
                <w:sz w:val="18"/>
                <w:szCs w:val="18"/>
              </w:rPr>
              <w:t>27.3</w:t>
            </w:r>
          </w:p>
        </w:tc>
        <w:tc>
          <w:tcPr>
            <w:tcW w:w="1051" w:type="dxa"/>
            <w:noWrap/>
            <w:hideMark/>
          </w:tcPr>
          <w:p w:rsidR="00450692" w:rsidRPr="00801285" w:rsidRDefault="00450692" w:rsidP="00450692">
            <w:pPr>
              <w:pStyle w:val="TableRowRIGHT"/>
              <w:rPr>
                <w:sz w:val="18"/>
                <w:szCs w:val="18"/>
              </w:rPr>
            </w:pPr>
            <w:r w:rsidRPr="00801285">
              <w:rPr>
                <w:sz w:val="18"/>
                <w:szCs w:val="18"/>
              </w:rPr>
              <w:t>23.12</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6/27/2017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412</w:t>
            </w:r>
          </w:p>
        </w:tc>
        <w:tc>
          <w:tcPr>
            <w:tcW w:w="1100" w:type="dxa"/>
            <w:noWrap/>
            <w:hideMark/>
          </w:tcPr>
          <w:p w:rsidR="00450692" w:rsidRPr="00801285" w:rsidRDefault="00450692" w:rsidP="00450692">
            <w:pPr>
              <w:pStyle w:val="TableRowRIGHT"/>
              <w:rPr>
                <w:sz w:val="18"/>
                <w:szCs w:val="18"/>
              </w:rPr>
            </w:pPr>
            <w:r w:rsidRPr="00801285">
              <w:rPr>
                <w:sz w:val="18"/>
                <w:szCs w:val="18"/>
              </w:rPr>
              <w:t>192</w:t>
            </w:r>
          </w:p>
        </w:tc>
        <w:tc>
          <w:tcPr>
            <w:tcW w:w="1051" w:type="dxa"/>
            <w:noWrap/>
            <w:hideMark/>
          </w:tcPr>
          <w:p w:rsidR="00450692" w:rsidRPr="00801285" w:rsidRDefault="00450692" w:rsidP="00450692">
            <w:pPr>
              <w:pStyle w:val="TableRowRIGHT"/>
              <w:rPr>
                <w:sz w:val="18"/>
                <w:szCs w:val="18"/>
              </w:rPr>
            </w:pPr>
            <w:r w:rsidRPr="00801285">
              <w:rPr>
                <w:sz w:val="18"/>
                <w:szCs w:val="18"/>
              </w:rPr>
              <w:t>42.67</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6/27/2017</w:t>
            </w:r>
          </w:p>
        </w:tc>
        <w:tc>
          <w:tcPr>
            <w:tcW w:w="1164" w:type="dxa"/>
            <w:noWrap/>
            <w:hideMark/>
          </w:tcPr>
          <w:p w:rsidR="00450692" w:rsidRPr="00801285" w:rsidRDefault="00450692" w:rsidP="00450692">
            <w:pPr>
              <w:pStyle w:val="TableRowLEFT"/>
              <w:rPr>
                <w:sz w:val="18"/>
                <w:szCs w:val="18"/>
              </w:rPr>
            </w:pPr>
            <w:r w:rsidRPr="00801285">
              <w:rPr>
                <w:sz w:val="18"/>
                <w:szCs w:val="18"/>
              </w:rPr>
              <w:t>2</w:t>
            </w:r>
          </w:p>
        </w:tc>
        <w:tc>
          <w:tcPr>
            <w:tcW w:w="960" w:type="dxa"/>
            <w:noWrap/>
            <w:hideMark/>
          </w:tcPr>
          <w:p w:rsidR="00450692" w:rsidRPr="00801285" w:rsidRDefault="00450692" w:rsidP="00450692">
            <w:pPr>
              <w:pStyle w:val="TableRowRIGHT"/>
              <w:rPr>
                <w:sz w:val="18"/>
                <w:szCs w:val="18"/>
              </w:rPr>
            </w:pPr>
            <w:r w:rsidRPr="00801285">
              <w:rPr>
                <w:sz w:val="18"/>
                <w:szCs w:val="18"/>
              </w:rPr>
              <w:t>210</w:t>
            </w:r>
          </w:p>
        </w:tc>
        <w:tc>
          <w:tcPr>
            <w:tcW w:w="1100" w:type="dxa"/>
            <w:noWrap/>
            <w:hideMark/>
          </w:tcPr>
          <w:p w:rsidR="00450692" w:rsidRPr="00801285" w:rsidRDefault="00450692" w:rsidP="00450692">
            <w:pPr>
              <w:pStyle w:val="TableRowRIGHT"/>
              <w:rPr>
                <w:sz w:val="18"/>
                <w:szCs w:val="18"/>
              </w:rPr>
            </w:pPr>
            <w:r w:rsidRPr="00801285">
              <w:rPr>
                <w:sz w:val="18"/>
                <w:szCs w:val="18"/>
              </w:rPr>
              <w:t>157</w:t>
            </w:r>
          </w:p>
        </w:tc>
        <w:tc>
          <w:tcPr>
            <w:tcW w:w="1051" w:type="dxa"/>
            <w:noWrap/>
            <w:hideMark/>
          </w:tcPr>
          <w:p w:rsidR="00450692" w:rsidRPr="00801285" w:rsidRDefault="00450692" w:rsidP="00450692">
            <w:pPr>
              <w:pStyle w:val="TableRowRIGHT"/>
              <w:rPr>
                <w:sz w:val="18"/>
                <w:szCs w:val="18"/>
              </w:rPr>
            </w:pPr>
            <w:r w:rsidRPr="00801285">
              <w:rPr>
                <w:sz w:val="18"/>
                <w:szCs w:val="18"/>
              </w:rPr>
              <w:t>48.27</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6/27/2017</w:t>
            </w:r>
          </w:p>
        </w:tc>
        <w:tc>
          <w:tcPr>
            <w:tcW w:w="1164" w:type="dxa"/>
            <w:noWrap/>
            <w:hideMark/>
          </w:tcPr>
          <w:p w:rsidR="00450692" w:rsidRPr="00801285" w:rsidRDefault="00450692" w:rsidP="00450692">
            <w:pPr>
              <w:pStyle w:val="TableRowLEFT"/>
              <w:rPr>
                <w:sz w:val="18"/>
                <w:szCs w:val="18"/>
              </w:rPr>
            </w:pPr>
            <w:r w:rsidRPr="00801285">
              <w:rPr>
                <w:sz w:val="18"/>
                <w:szCs w:val="18"/>
              </w:rPr>
              <w:t>3</w:t>
            </w:r>
          </w:p>
        </w:tc>
        <w:tc>
          <w:tcPr>
            <w:tcW w:w="960" w:type="dxa"/>
            <w:noWrap/>
            <w:hideMark/>
          </w:tcPr>
          <w:p w:rsidR="00450692" w:rsidRPr="00801285" w:rsidRDefault="00450692" w:rsidP="00450692">
            <w:pPr>
              <w:pStyle w:val="TableRowRIGHT"/>
              <w:rPr>
                <w:sz w:val="18"/>
                <w:szCs w:val="18"/>
              </w:rPr>
            </w:pPr>
            <w:r w:rsidRPr="00801285">
              <w:rPr>
                <w:sz w:val="18"/>
                <w:szCs w:val="18"/>
              </w:rPr>
              <w:t>416</w:t>
            </w:r>
          </w:p>
        </w:tc>
        <w:tc>
          <w:tcPr>
            <w:tcW w:w="1100" w:type="dxa"/>
            <w:noWrap/>
            <w:hideMark/>
          </w:tcPr>
          <w:p w:rsidR="00450692" w:rsidRPr="00801285" w:rsidRDefault="00450692" w:rsidP="00450692">
            <w:pPr>
              <w:pStyle w:val="TableRowRIGHT"/>
              <w:rPr>
                <w:sz w:val="18"/>
                <w:szCs w:val="18"/>
              </w:rPr>
            </w:pPr>
            <w:r w:rsidRPr="00801285">
              <w:rPr>
                <w:sz w:val="18"/>
                <w:szCs w:val="18"/>
              </w:rPr>
              <w:t>222</w:t>
            </w:r>
          </w:p>
        </w:tc>
        <w:tc>
          <w:tcPr>
            <w:tcW w:w="1051" w:type="dxa"/>
            <w:noWrap/>
            <w:hideMark/>
          </w:tcPr>
          <w:p w:rsidR="00450692" w:rsidRPr="00801285" w:rsidRDefault="00450692" w:rsidP="00450692">
            <w:pPr>
              <w:pStyle w:val="TableRowRIGHT"/>
              <w:rPr>
                <w:sz w:val="18"/>
                <w:szCs w:val="18"/>
              </w:rPr>
            </w:pPr>
            <w:r w:rsidRPr="00801285">
              <w:rPr>
                <w:sz w:val="18"/>
                <w:szCs w:val="18"/>
              </w:rPr>
              <w:t>46.63</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6/27/2017</w:t>
            </w:r>
          </w:p>
        </w:tc>
        <w:tc>
          <w:tcPr>
            <w:tcW w:w="1164" w:type="dxa"/>
            <w:noWrap/>
            <w:hideMark/>
          </w:tcPr>
          <w:p w:rsidR="00450692" w:rsidRPr="00801285" w:rsidRDefault="00450692" w:rsidP="00450692">
            <w:pPr>
              <w:pStyle w:val="TableRowLEFT"/>
              <w:rPr>
                <w:sz w:val="18"/>
                <w:szCs w:val="18"/>
              </w:rPr>
            </w:pPr>
            <w:r w:rsidRPr="00801285">
              <w:rPr>
                <w:sz w:val="18"/>
                <w:szCs w:val="18"/>
              </w:rPr>
              <w:t>4</w:t>
            </w:r>
          </w:p>
        </w:tc>
        <w:tc>
          <w:tcPr>
            <w:tcW w:w="960" w:type="dxa"/>
            <w:noWrap/>
            <w:hideMark/>
          </w:tcPr>
          <w:p w:rsidR="00450692" w:rsidRPr="00801285" w:rsidRDefault="00450692" w:rsidP="00450692">
            <w:pPr>
              <w:pStyle w:val="TableRowRIGHT"/>
              <w:rPr>
                <w:sz w:val="18"/>
                <w:szCs w:val="18"/>
              </w:rPr>
            </w:pPr>
            <w:r w:rsidRPr="00801285">
              <w:rPr>
                <w:sz w:val="18"/>
                <w:szCs w:val="18"/>
              </w:rPr>
              <w:t>234</w:t>
            </w:r>
          </w:p>
        </w:tc>
        <w:tc>
          <w:tcPr>
            <w:tcW w:w="1100" w:type="dxa"/>
            <w:noWrap/>
            <w:hideMark/>
          </w:tcPr>
          <w:p w:rsidR="00450692" w:rsidRPr="00801285" w:rsidRDefault="00450692" w:rsidP="00450692">
            <w:pPr>
              <w:pStyle w:val="TableRowRIGHT"/>
              <w:rPr>
                <w:sz w:val="18"/>
                <w:szCs w:val="18"/>
              </w:rPr>
            </w:pPr>
            <w:r w:rsidRPr="00801285">
              <w:rPr>
                <w:sz w:val="18"/>
                <w:szCs w:val="18"/>
              </w:rPr>
              <w:t>183</w:t>
            </w:r>
          </w:p>
        </w:tc>
        <w:tc>
          <w:tcPr>
            <w:tcW w:w="1051" w:type="dxa"/>
            <w:noWrap/>
            <w:hideMark/>
          </w:tcPr>
          <w:p w:rsidR="00450692" w:rsidRPr="00801285" w:rsidRDefault="00450692" w:rsidP="00450692">
            <w:pPr>
              <w:pStyle w:val="TableRowRIGHT"/>
              <w:rPr>
                <w:sz w:val="18"/>
                <w:szCs w:val="18"/>
              </w:rPr>
            </w:pPr>
            <w:r w:rsidRPr="00801285">
              <w:rPr>
                <w:sz w:val="18"/>
                <w:szCs w:val="18"/>
              </w:rPr>
              <w:t>49.83</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6/30/2017</w:t>
            </w:r>
          </w:p>
        </w:tc>
        <w:tc>
          <w:tcPr>
            <w:tcW w:w="1164" w:type="dxa"/>
            <w:noWrap/>
            <w:hideMark/>
          </w:tcPr>
          <w:p w:rsidR="00450692" w:rsidRPr="00801285" w:rsidRDefault="00450692" w:rsidP="00450692">
            <w:pPr>
              <w:pStyle w:val="TableRowLEFT"/>
              <w:rPr>
                <w:sz w:val="18"/>
                <w:szCs w:val="18"/>
              </w:rPr>
            </w:pPr>
            <w:r w:rsidRPr="00801285">
              <w:rPr>
                <w:sz w:val="18"/>
                <w:szCs w:val="18"/>
              </w:rPr>
              <w:t>All4</w:t>
            </w:r>
          </w:p>
        </w:tc>
        <w:tc>
          <w:tcPr>
            <w:tcW w:w="960" w:type="dxa"/>
            <w:noWrap/>
            <w:hideMark/>
          </w:tcPr>
          <w:p w:rsidR="00450692" w:rsidRPr="00801285" w:rsidRDefault="00450692" w:rsidP="00450692">
            <w:pPr>
              <w:pStyle w:val="TableRowRIGHT"/>
              <w:rPr>
                <w:sz w:val="18"/>
                <w:szCs w:val="18"/>
              </w:rPr>
            </w:pPr>
            <w:r w:rsidRPr="00801285">
              <w:rPr>
                <w:sz w:val="18"/>
                <w:szCs w:val="18"/>
              </w:rPr>
              <w:t>266.4</w:t>
            </w:r>
          </w:p>
        </w:tc>
        <w:tc>
          <w:tcPr>
            <w:tcW w:w="1100" w:type="dxa"/>
            <w:noWrap/>
            <w:hideMark/>
          </w:tcPr>
          <w:p w:rsidR="00450692" w:rsidRPr="00801285" w:rsidRDefault="00450692" w:rsidP="00450692">
            <w:pPr>
              <w:pStyle w:val="TableRowRIGHT"/>
              <w:rPr>
                <w:sz w:val="18"/>
                <w:szCs w:val="18"/>
              </w:rPr>
            </w:pPr>
            <w:r w:rsidRPr="00801285">
              <w:rPr>
                <w:sz w:val="18"/>
                <w:szCs w:val="18"/>
              </w:rPr>
              <w:t>174</w:t>
            </w:r>
          </w:p>
        </w:tc>
        <w:tc>
          <w:tcPr>
            <w:tcW w:w="1051" w:type="dxa"/>
            <w:noWrap/>
            <w:hideMark/>
          </w:tcPr>
          <w:p w:rsidR="00450692" w:rsidRPr="00801285" w:rsidRDefault="00450692" w:rsidP="00450692">
            <w:pPr>
              <w:pStyle w:val="TableRowRIGHT"/>
              <w:rPr>
                <w:sz w:val="18"/>
                <w:szCs w:val="18"/>
              </w:rPr>
            </w:pPr>
            <w:r w:rsidRPr="00801285">
              <w:rPr>
                <w:sz w:val="18"/>
                <w:szCs w:val="18"/>
              </w:rPr>
              <w:t>33.83</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7/5/2017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134</w:t>
            </w:r>
          </w:p>
        </w:tc>
        <w:tc>
          <w:tcPr>
            <w:tcW w:w="1100" w:type="dxa"/>
            <w:noWrap/>
            <w:hideMark/>
          </w:tcPr>
          <w:p w:rsidR="00450692" w:rsidRPr="00801285" w:rsidRDefault="00450692" w:rsidP="00450692">
            <w:pPr>
              <w:pStyle w:val="TableRowRIGHT"/>
              <w:rPr>
                <w:sz w:val="18"/>
                <w:szCs w:val="18"/>
              </w:rPr>
            </w:pPr>
            <w:r w:rsidRPr="00801285">
              <w:rPr>
                <w:sz w:val="18"/>
                <w:szCs w:val="18"/>
              </w:rPr>
              <w:t>109</w:t>
            </w:r>
          </w:p>
        </w:tc>
        <w:tc>
          <w:tcPr>
            <w:tcW w:w="1051" w:type="dxa"/>
            <w:noWrap/>
            <w:hideMark/>
          </w:tcPr>
          <w:p w:rsidR="00450692" w:rsidRPr="00801285" w:rsidRDefault="00450692" w:rsidP="00450692">
            <w:pPr>
              <w:pStyle w:val="TableRowRIGHT"/>
              <w:rPr>
                <w:sz w:val="18"/>
                <w:szCs w:val="18"/>
              </w:rPr>
            </w:pPr>
            <w:r w:rsidRPr="00801285">
              <w:rPr>
                <w:sz w:val="18"/>
                <w:szCs w:val="18"/>
              </w:rPr>
              <w:t>34.82</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7/11/2017</w:t>
            </w:r>
          </w:p>
        </w:tc>
        <w:tc>
          <w:tcPr>
            <w:tcW w:w="1164" w:type="dxa"/>
            <w:noWrap/>
            <w:hideMark/>
          </w:tcPr>
          <w:p w:rsidR="00450692" w:rsidRPr="00801285" w:rsidRDefault="00450692" w:rsidP="00450692">
            <w:pPr>
              <w:pStyle w:val="TableRowLEFT"/>
              <w:rPr>
                <w:sz w:val="18"/>
                <w:szCs w:val="18"/>
              </w:rPr>
            </w:pPr>
            <w:r w:rsidRPr="00801285">
              <w:rPr>
                <w:sz w:val="18"/>
                <w:szCs w:val="18"/>
              </w:rPr>
              <w:t>1+2</w:t>
            </w:r>
          </w:p>
        </w:tc>
        <w:tc>
          <w:tcPr>
            <w:tcW w:w="960" w:type="dxa"/>
            <w:noWrap/>
            <w:hideMark/>
          </w:tcPr>
          <w:p w:rsidR="00450692" w:rsidRPr="00801285" w:rsidRDefault="00450692" w:rsidP="00450692">
            <w:pPr>
              <w:pStyle w:val="TableRowRIGHT"/>
              <w:rPr>
                <w:sz w:val="18"/>
                <w:szCs w:val="18"/>
              </w:rPr>
            </w:pPr>
            <w:r w:rsidRPr="00801285">
              <w:rPr>
                <w:sz w:val="18"/>
                <w:szCs w:val="18"/>
              </w:rPr>
              <w:t>228</w:t>
            </w:r>
          </w:p>
        </w:tc>
        <w:tc>
          <w:tcPr>
            <w:tcW w:w="1100" w:type="dxa"/>
            <w:noWrap/>
            <w:hideMark/>
          </w:tcPr>
          <w:p w:rsidR="00450692" w:rsidRPr="00801285" w:rsidRDefault="00450692" w:rsidP="00450692">
            <w:pPr>
              <w:pStyle w:val="TableRowRIGHT"/>
              <w:rPr>
                <w:sz w:val="18"/>
                <w:szCs w:val="18"/>
              </w:rPr>
            </w:pPr>
            <w:r w:rsidRPr="00801285">
              <w:rPr>
                <w:sz w:val="18"/>
                <w:szCs w:val="18"/>
              </w:rPr>
              <w:t>137</w:t>
            </w:r>
          </w:p>
        </w:tc>
        <w:tc>
          <w:tcPr>
            <w:tcW w:w="1051" w:type="dxa"/>
            <w:noWrap/>
            <w:hideMark/>
          </w:tcPr>
          <w:p w:rsidR="00450692" w:rsidRPr="00801285" w:rsidRDefault="00450692" w:rsidP="00450692">
            <w:pPr>
              <w:pStyle w:val="TableRowRIGHT"/>
              <w:rPr>
                <w:sz w:val="18"/>
                <w:szCs w:val="18"/>
              </w:rPr>
            </w:pPr>
            <w:r w:rsidRPr="00801285">
              <w:rPr>
                <w:sz w:val="18"/>
                <w:szCs w:val="18"/>
              </w:rPr>
              <w:t>26.5</w:t>
            </w:r>
          </w:p>
        </w:tc>
      </w:tr>
      <w:tr w:rsidR="00450692" w:rsidRPr="00450692" w:rsidTr="001A4483">
        <w:trPr>
          <w:trHeight w:val="290"/>
        </w:trPr>
        <w:tc>
          <w:tcPr>
            <w:tcW w:w="960" w:type="dxa"/>
            <w:noWrap/>
            <w:hideMark/>
          </w:tcPr>
          <w:p w:rsidR="00450692" w:rsidRPr="00801285" w:rsidRDefault="00450692" w:rsidP="00450692">
            <w:pPr>
              <w:pStyle w:val="TableRowLEFT"/>
              <w:rPr>
                <w:sz w:val="18"/>
                <w:szCs w:val="18"/>
              </w:rPr>
            </w:pPr>
            <w:r w:rsidRPr="00801285">
              <w:rPr>
                <w:sz w:val="18"/>
                <w:szCs w:val="18"/>
              </w:rPr>
              <w:t>JBT06</w:t>
            </w:r>
          </w:p>
        </w:tc>
        <w:tc>
          <w:tcPr>
            <w:tcW w:w="1420" w:type="dxa"/>
            <w:noWrap/>
            <w:hideMark/>
          </w:tcPr>
          <w:p w:rsidR="00450692" w:rsidRPr="00801285" w:rsidRDefault="00450692" w:rsidP="00450692">
            <w:pPr>
              <w:pStyle w:val="TableRowLEFT"/>
              <w:rPr>
                <w:sz w:val="18"/>
                <w:szCs w:val="18"/>
              </w:rPr>
            </w:pPr>
            <w:r w:rsidRPr="00801285">
              <w:rPr>
                <w:sz w:val="18"/>
                <w:szCs w:val="18"/>
              </w:rPr>
              <w:t>7/18/2017</w:t>
            </w:r>
          </w:p>
        </w:tc>
        <w:tc>
          <w:tcPr>
            <w:tcW w:w="1164" w:type="dxa"/>
            <w:noWrap/>
            <w:hideMark/>
          </w:tcPr>
          <w:p w:rsidR="00450692" w:rsidRPr="00801285" w:rsidRDefault="00450692" w:rsidP="00450692">
            <w:pPr>
              <w:pStyle w:val="TableRowLEFT"/>
              <w:rPr>
                <w:sz w:val="18"/>
                <w:szCs w:val="18"/>
              </w:rPr>
            </w:pPr>
            <w:r w:rsidRPr="00801285">
              <w:rPr>
                <w:sz w:val="18"/>
                <w:szCs w:val="18"/>
              </w:rPr>
              <w:t>1</w:t>
            </w:r>
          </w:p>
        </w:tc>
        <w:tc>
          <w:tcPr>
            <w:tcW w:w="960" w:type="dxa"/>
            <w:noWrap/>
            <w:hideMark/>
          </w:tcPr>
          <w:p w:rsidR="00450692" w:rsidRPr="00801285" w:rsidRDefault="00450692" w:rsidP="00450692">
            <w:pPr>
              <w:pStyle w:val="TableRowRIGHT"/>
              <w:rPr>
                <w:sz w:val="18"/>
                <w:szCs w:val="18"/>
              </w:rPr>
            </w:pPr>
            <w:r w:rsidRPr="00801285">
              <w:rPr>
                <w:sz w:val="18"/>
                <w:szCs w:val="18"/>
              </w:rPr>
              <w:t>128.4</w:t>
            </w:r>
          </w:p>
        </w:tc>
        <w:tc>
          <w:tcPr>
            <w:tcW w:w="1100" w:type="dxa"/>
            <w:noWrap/>
            <w:hideMark/>
          </w:tcPr>
          <w:p w:rsidR="00450692" w:rsidRPr="00801285" w:rsidRDefault="00450692" w:rsidP="00450692">
            <w:pPr>
              <w:pStyle w:val="TableRowRIGHT"/>
              <w:rPr>
                <w:sz w:val="18"/>
                <w:szCs w:val="18"/>
              </w:rPr>
            </w:pPr>
            <w:r w:rsidRPr="00801285">
              <w:rPr>
                <w:sz w:val="18"/>
                <w:szCs w:val="18"/>
              </w:rPr>
              <w:t>106</w:t>
            </w:r>
          </w:p>
        </w:tc>
        <w:tc>
          <w:tcPr>
            <w:tcW w:w="1051" w:type="dxa"/>
            <w:noWrap/>
            <w:hideMark/>
          </w:tcPr>
          <w:p w:rsidR="00450692" w:rsidRPr="00801285" w:rsidRDefault="00450692" w:rsidP="00450692">
            <w:pPr>
              <w:pStyle w:val="TableRowRIGHT"/>
              <w:rPr>
                <w:sz w:val="18"/>
                <w:szCs w:val="18"/>
              </w:rPr>
            </w:pPr>
            <w:r w:rsidRPr="00801285">
              <w:rPr>
                <w:sz w:val="18"/>
                <w:szCs w:val="18"/>
              </w:rPr>
              <w:t>32.55</w:t>
            </w:r>
          </w:p>
        </w:tc>
      </w:tr>
      <w:tr w:rsidR="00300353" w:rsidRPr="00450692" w:rsidTr="001A4483">
        <w:trPr>
          <w:trHeight w:val="290"/>
        </w:trPr>
        <w:tc>
          <w:tcPr>
            <w:tcW w:w="960" w:type="dxa"/>
            <w:noWrap/>
          </w:tcPr>
          <w:p w:rsidR="00300353" w:rsidRPr="00801285" w:rsidRDefault="00300353" w:rsidP="00300353">
            <w:pPr>
              <w:pStyle w:val="TableRowLEFT"/>
              <w:rPr>
                <w:sz w:val="18"/>
                <w:szCs w:val="18"/>
              </w:rPr>
            </w:pPr>
            <w:r w:rsidRPr="00801285">
              <w:rPr>
                <w:sz w:val="18"/>
                <w:szCs w:val="18"/>
              </w:rPr>
              <w:t>JBT06</w:t>
            </w:r>
          </w:p>
        </w:tc>
        <w:tc>
          <w:tcPr>
            <w:tcW w:w="1420" w:type="dxa"/>
            <w:noWrap/>
            <w:vAlign w:val="bottom"/>
          </w:tcPr>
          <w:p w:rsidR="00300353" w:rsidRPr="00801285" w:rsidRDefault="00300353" w:rsidP="00300353">
            <w:pPr>
              <w:pStyle w:val="TableRowLEFT"/>
              <w:rPr>
                <w:sz w:val="18"/>
                <w:szCs w:val="18"/>
              </w:rPr>
            </w:pPr>
            <w:r w:rsidRPr="00801285">
              <w:rPr>
                <w:sz w:val="18"/>
                <w:szCs w:val="18"/>
              </w:rPr>
              <w:t>7/26/2017</w:t>
            </w:r>
          </w:p>
        </w:tc>
        <w:tc>
          <w:tcPr>
            <w:tcW w:w="1164" w:type="dxa"/>
            <w:noWrap/>
            <w:vAlign w:val="bottom"/>
          </w:tcPr>
          <w:p w:rsidR="00300353" w:rsidRPr="00801285" w:rsidRDefault="00300353" w:rsidP="00300353">
            <w:pPr>
              <w:pStyle w:val="TableRowLEFT"/>
              <w:rPr>
                <w:rFonts w:ascii="Calibri" w:hAnsi="Calibri"/>
                <w:bCs w:val="0"/>
                <w:color w:val="000000"/>
                <w:sz w:val="18"/>
                <w:szCs w:val="18"/>
              </w:rPr>
            </w:pPr>
            <w:r w:rsidRPr="00801285">
              <w:rPr>
                <w:sz w:val="18"/>
                <w:szCs w:val="18"/>
              </w:rPr>
              <w:t>1</w:t>
            </w:r>
          </w:p>
        </w:tc>
        <w:tc>
          <w:tcPr>
            <w:tcW w:w="960" w:type="dxa"/>
            <w:noWrap/>
            <w:vAlign w:val="bottom"/>
          </w:tcPr>
          <w:p w:rsidR="00300353" w:rsidRPr="00801285" w:rsidRDefault="00300353" w:rsidP="00300353">
            <w:pPr>
              <w:pStyle w:val="TableRowRIGHT"/>
              <w:rPr>
                <w:sz w:val="18"/>
                <w:szCs w:val="18"/>
              </w:rPr>
            </w:pPr>
            <w:r w:rsidRPr="00801285">
              <w:rPr>
                <w:sz w:val="18"/>
                <w:szCs w:val="18"/>
              </w:rPr>
              <w:t>39.1</w:t>
            </w:r>
          </w:p>
        </w:tc>
        <w:tc>
          <w:tcPr>
            <w:tcW w:w="1100" w:type="dxa"/>
            <w:noWrap/>
            <w:vAlign w:val="bottom"/>
          </w:tcPr>
          <w:p w:rsidR="00300353" w:rsidRPr="00801285" w:rsidRDefault="00300353" w:rsidP="00300353">
            <w:pPr>
              <w:pStyle w:val="TableRowRIGHT"/>
              <w:rPr>
                <w:sz w:val="18"/>
                <w:szCs w:val="18"/>
              </w:rPr>
            </w:pPr>
            <w:r w:rsidRPr="00801285">
              <w:rPr>
                <w:sz w:val="18"/>
                <w:szCs w:val="18"/>
              </w:rPr>
              <w:t>90.2</w:t>
            </w:r>
          </w:p>
        </w:tc>
        <w:tc>
          <w:tcPr>
            <w:tcW w:w="1051" w:type="dxa"/>
            <w:noWrap/>
            <w:vAlign w:val="bottom"/>
          </w:tcPr>
          <w:p w:rsidR="00300353" w:rsidRPr="00801285" w:rsidRDefault="00300353" w:rsidP="00300353">
            <w:pPr>
              <w:pStyle w:val="TableRowRIGHT"/>
              <w:rPr>
                <w:sz w:val="18"/>
                <w:szCs w:val="18"/>
              </w:rPr>
            </w:pPr>
            <w:r w:rsidRPr="00801285">
              <w:rPr>
                <w:sz w:val="18"/>
                <w:szCs w:val="18"/>
              </w:rPr>
              <w:t>27.4</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4/11/2017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708</w:t>
            </w:r>
          </w:p>
        </w:tc>
        <w:tc>
          <w:tcPr>
            <w:tcW w:w="1100" w:type="dxa"/>
            <w:noWrap/>
            <w:hideMark/>
          </w:tcPr>
          <w:p w:rsidR="00450692" w:rsidRPr="00801285" w:rsidRDefault="00450692" w:rsidP="00450692">
            <w:pPr>
              <w:pStyle w:val="TableRowRIGHT"/>
              <w:rPr>
                <w:sz w:val="16"/>
                <w:szCs w:val="16"/>
              </w:rPr>
            </w:pPr>
            <w:r w:rsidRPr="00801285">
              <w:rPr>
                <w:sz w:val="16"/>
                <w:szCs w:val="16"/>
              </w:rPr>
              <w:t>159</w:t>
            </w:r>
          </w:p>
        </w:tc>
        <w:tc>
          <w:tcPr>
            <w:tcW w:w="1051" w:type="dxa"/>
            <w:noWrap/>
            <w:hideMark/>
          </w:tcPr>
          <w:p w:rsidR="00450692" w:rsidRPr="00801285" w:rsidRDefault="00450692" w:rsidP="00450692">
            <w:pPr>
              <w:pStyle w:val="TableRowRIGHT"/>
              <w:rPr>
                <w:sz w:val="16"/>
                <w:szCs w:val="16"/>
              </w:rPr>
            </w:pPr>
            <w:r w:rsidRPr="00801285">
              <w:rPr>
                <w:sz w:val="16"/>
                <w:szCs w:val="16"/>
              </w:rPr>
              <w:t>7.52</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4/18/2017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45</w:t>
            </w:r>
          </w:p>
        </w:tc>
        <w:tc>
          <w:tcPr>
            <w:tcW w:w="1100" w:type="dxa"/>
            <w:noWrap/>
            <w:hideMark/>
          </w:tcPr>
          <w:p w:rsidR="00450692" w:rsidRPr="00801285" w:rsidRDefault="00450692" w:rsidP="00450692">
            <w:pPr>
              <w:pStyle w:val="TableRowRIGHT"/>
              <w:rPr>
                <w:sz w:val="16"/>
                <w:szCs w:val="16"/>
              </w:rPr>
            </w:pPr>
            <w:r w:rsidRPr="00801285">
              <w:rPr>
                <w:sz w:val="16"/>
                <w:szCs w:val="16"/>
              </w:rPr>
              <w:t>14.1</w:t>
            </w:r>
          </w:p>
        </w:tc>
        <w:tc>
          <w:tcPr>
            <w:tcW w:w="1051" w:type="dxa"/>
            <w:noWrap/>
            <w:hideMark/>
          </w:tcPr>
          <w:p w:rsidR="00450692" w:rsidRPr="00801285" w:rsidRDefault="00450692" w:rsidP="00450692">
            <w:pPr>
              <w:pStyle w:val="TableRowRIGHT"/>
              <w:rPr>
                <w:sz w:val="16"/>
                <w:szCs w:val="16"/>
              </w:rPr>
            </w:pPr>
            <w:r w:rsidRPr="00801285">
              <w:rPr>
                <w:sz w:val="16"/>
                <w:szCs w:val="16"/>
              </w:rPr>
              <w:t>4.81</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4/25/2017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103</w:t>
            </w:r>
          </w:p>
        </w:tc>
        <w:tc>
          <w:tcPr>
            <w:tcW w:w="1100" w:type="dxa"/>
            <w:noWrap/>
            <w:hideMark/>
          </w:tcPr>
          <w:p w:rsidR="00450692" w:rsidRPr="00801285" w:rsidRDefault="00450692" w:rsidP="00450692">
            <w:pPr>
              <w:pStyle w:val="TableRowRIGHT"/>
              <w:rPr>
                <w:sz w:val="16"/>
                <w:szCs w:val="16"/>
              </w:rPr>
            </w:pPr>
            <w:r w:rsidRPr="00801285">
              <w:rPr>
                <w:sz w:val="16"/>
                <w:szCs w:val="16"/>
              </w:rPr>
              <w:t>27.4</w:t>
            </w:r>
          </w:p>
        </w:tc>
        <w:tc>
          <w:tcPr>
            <w:tcW w:w="1051" w:type="dxa"/>
            <w:noWrap/>
            <w:hideMark/>
          </w:tcPr>
          <w:p w:rsidR="00450692" w:rsidRPr="00801285" w:rsidRDefault="00450692" w:rsidP="00450692">
            <w:pPr>
              <w:pStyle w:val="TableRowRIGHT"/>
              <w:rPr>
                <w:sz w:val="16"/>
                <w:szCs w:val="16"/>
              </w:rPr>
            </w:pPr>
            <w:r w:rsidRPr="00801285">
              <w:rPr>
                <w:sz w:val="16"/>
                <w:szCs w:val="16"/>
              </w:rPr>
              <w:t>5.79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5/2/2017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279.6</w:t>
            </w:r>
          </w:p>
        </w:tc>
        <w:tc>
          <w:tcPr>
            <w:tcW w:w="1100" w:type="dxa"/>
            <w:noWrap/>
            <w:hideMark/>
          </w:tcPr>
          <w:p w:rsidR="00450692" w:rsidRPr="00801285" w:rsidRDefault="00450692" w:rsidP="00450692">
            <w:pPr>
              <w:pStyle w:val="TableRowRIGHT"/>
              <w:rPr>
                <w:sz w:val="16"/>
                <w:szCs w:val="16"/>
              </w:rPr>
            </w:pPr>
            <w:r w:rsidRPr="00801285">
              <w:rPr>
                <w:sz w:val="16"/>
                <w:szCs w:val="16"/>
              </w:rPr>
              <w:t>58</w:t>
            </w:r>
          </w:p>
        </w:tc>
        <w:tc>
          <w:tcPr>
            <w:tcW w:w="1051" w:type="dxa"/>
            <w:noWrap/>
            <w:hideMark/>
          </w:tcPr>
          <w:p w:rsidR="00450692" w:rsidRPr="00801285" w:rsidRDefault="00450692" w:rsidP="00450692">
            <w:pPr>
              <w:pStyle w:val="TableRowRIGHT"/>
              <w:rPr>
                <w:sz w:val="16"/>
                <w:szCs w:val="16"/>
              </w:rPr>
            </w:pPr>
            <w:r w:rsidRPr="00801285">
              <w:rPr>
                <w:sz w:val="16"/>
                <w:szCs w:val="16"/>
              </w:rPr>
              <w:t>6.72</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5/9/2017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126</w:t>
            </w:r>
          </w:p>
        </w:tc>
        <w:tc>
          <w:tcPr>
            <w:tcW w:w="1100" w:type="dxa"/>
            <w:noWrap/>
            <w:hideMark/>
          </w:tcPr>
          <w:p w:rsidR="00450692" w:rsidRPr="00801285" w:rsidRDefault="00450692" w:rsidP="00450692">
            <w:pPr>
              <w:pStyle w:val="TableRowRIGHT"/>
              <w:rPr>
                <w:sz w:val="16"/>
                <w:szCs w:val="16"/>
              </w:rPr>
            </w:pPr>
            <w:r w:rsidRPr="00801285">
              <w:rPr>
                <w:sz w:val="16"/>
                <w:szCs w:val="16"/>
              </w:rPr>
              <w:t>41.4</w:t>
            </w:r>
          </w:p>
        </w:tc>
        <w:tc>
          <w:tcPr>
            <w:tcW w:w="1051" w:type="dxa"/>
            <w:noWrap/>
            <w:hideMark/>
          </w:tcPr>
          <w:p w:rsidR="00450692" w:rsidRPr="00801285" w:rsidRDefault="00450692" w:rsidP="00450692">
            <w:pPr>
              <w:pStyle w:val="TableRowRIGHT"/>
              <w:rPr>
                <w:sz w:val="16"/>
                <w:szCs w:val="16"/>
              </w:rPr>
            </w:pPr>
            <w:r w:rsidRPr="00801285">
              <w:rPr>
                <w:sz w:val="16"/>
                <w:szCs w:val="16"/>
              </w:rPr>
              <w:t>6.17</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5/9/2017</w:t>
            </w:r>
          </w:p>
        </w:tc>
        <w:tc>
          <w:tcPr>
            <w:tcW w:w="1164" w:type="dxa"/>
            <w:noWrap/>
            <w:hideMark/>
          </w:tcPr>
          <w:p w:rsidR="00450692" w:rsidRPr="00801285" w:rsidRDefault="00450692" w:rsidP="00450692">
            <w:pPr>
              <w:pStyle w:val="TableRowLEFT"/>
              <w:rPr>
                <w:sz w:val="16"/>
                <w:szCs w:val="16"/>
              </w:rPr>
            </w:pPr>
            <w:r w:rsidRPr="00801285">
              <w:rPr>
                <w:sz w:val="16"/>
                <w:szCs w:val="16"/>
              </w:rPr>
              <w:t>2+3</w:t>
            </w:r>
          </w:p>
        </w:tc>
        <w:tc>
          <w:tcPr>
            <w:tcW w:w="960" w:type="dxa"/>
            <w:noWrap/>
            <w:hideMark/>
          </w:tcPr>
          <w:p w:rsidR="00450692" w:rsidRPr="00801285" w:rsidRDefault="00450692" w:rsidP="00450692">
            <w:pPr>
              <w:pStyle w:val="TableRowRIGHT"/>
              <w:rPr>
                <w:sz w:val="16"/>
                <w:szCs w:val="16"/>
              </w:rPr>
            </w:pPr>
            <w:r w:rsidRPr="00801285">
              <w:rPr>
                <w:sz w:val="16"/>
                <w:szCs w:val="16"/>
              </w:rPr>
              <w:t>230</w:t>
            </w:r>
          </w:p>
        </w:tc>
        <w:tc>
          <w:tcPr>
            <w:tcW w:w="1100" w:type="dxa"/>
            <w:noWrap/>
            <w:hideMark/>
          </w:tcPr>
          <w:p w:rsidR="00450692" w:rsidRPr="00801285" w:rsidRDefault="00450692" w:rsidP="00450692">
            <w:pPr>
              <w:pStyle w:val="TableRowRIGHT"/>
              <w:rPr>
                <w:sz w:val="16"/>
                <w:szCs w:val="16"/>
              </w:rPr>
            </w:pPr>
            <w:r w:rsidRPr="00801285">
              <w:rPr>
                <w:sz w:val="16"/>
                <w:szCs w:val="16"/>
              </w:rPr>
              <w:t>54.2</w:t>
            </w:r>
          </w:p>
        </w:tc>
        <w:tc>
          <w:tcPr>
            <w:tcW w:w="1051" w:type="dxa"/>
            <w:noWrap/>
            <w:hideMark/>
          </w:tcPr>
          <w:p w:rsidR="00450692" w:rsidRPr="00801285" w:rsidRDefault="00450692" w:rsidP="00450692">
            <w:pPr>
              <w:pStyle w:val="TableRowRIGHT"/>
              <w:rPr>
                <w:sz w:val="16"/>
                <w:szCs w:val="16"/>
              </w:rPr>
            </w:pPr>
            <w:r w:rsidRPr="00801285">
              <w:rPr>
                <w:sz w:val="16"/>
                <w:szCs w:val="16"/>
              </w:rPr>
              <w:t>6.59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5/16/2017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19.7</w:t>
            </w:r>
          </w:p>
        </w:tc>
        <w:tc>
          <w:tcPr>
            <w:tcW w:w="1100" w:type="dxa"/>
            <w:noWrap/>
            <w:hideMark/>
          </w:tcPr>
          <w:p w:rsidR="00450692" w:rsidRPr="00801285" w:rsidRDefault="00450692" w:rsidP="00450692">
            <w:pPr>
              <w:pStyle w:val="TableRowRIGHT"/>
              <w:rPr>
                <w:sz w:val="16"/>
                <w:szCs w:val="16"/>
              </w:rPr>
            </w:pPr>
            <w:r w:rsidRPr="00801285">
              <w:rPr>
                <w:sz w:val="16"/>
                <w:szCs w:val="16"/>
              </w:rPr>
              <w:t>12.9</w:t>
            </w:r>
          </w:p>
        </w:tc>
        <w:tc>
          <w:tcPr>
            <w:tcW w:w="1051" w:type="dxa"/>
            <w:noWrap/>
            <w:hideMark/>
          </w:tcPr>
          <w:p w:rsidR="00450692" w:rsidRPr="00801285" w:rsidRDefault="00450692" w:rsidP="00450692">
            <w:pPr>
              <w:pStyle w:val="TableRowRIGHT"/>
              <w:rPr>
                <w:sz w:val="16"/>
                <w:szCs w:val="16"/>
              </w:rPr>
            </w:pPr>
            <w:r w:rsidRPr="00801285">
              <w:rPr>
                <w:sz w:val="16"/>
                <w:szCs w:val="16"/>
              </w:rPr>
              <w:t>5.21</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5/23/2017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24.4</w:t>
            </w:r>
          </w:p>
        </w:tc>
        <w:tc>
          <w:tcPr>
            <w:tcW w:w="1100" w:type="dxa"/>
            <w:noWrap/>
            <w:hideMark/>
          </w:tcPr>
          <w:p w:rsidR="00450692" w:rsidRPr="00801285" w:rsidRDefault="00450692" w:rsidP="00450692">
            <w:pPr>
              <w:pStyle w:val="TableRowRIGHT"/>
              <w:rPr>
                <w:sz w:val="16"/>
                <w:szCs w:val="16"/>
              </w:rPr>
            </w:pPr>
            <w:r w:rsidRPr="00801285">
              <w:rPr>
                <w:sz w:val="16"/>
                <w:szCs w:val="16"/>
              </w:rPr>
              <w:t>11.9</w:t>
            </w:r>
          </w:p>
        </w:tc>
        <w:tc>
          <w:tcPr>
            <w:tcW w:w="1051" w:type="dxa"/>
            <w:noWrap/>
            <w:hideMark/>
          </w:tcPr>
          <w:p w:rsidR="00450692" w:rsidRPr="00801285" w:rsidRDefault="00450692" w:rsidP="00450692">
            <w:pPr>
              <w:pStyle w:val="TableRowRIGHT"/>
              <w:rPr>
                <w:sz w:val="16"/>
                <w:szCs w:val="16"/>
              </w:rPr>
            </w:pPr>
            <w:r w:rsidRPr="00801285">
              <w:rPr>
                <w:sz w:val="16"/>
                <w:szCs w:val="16"/>
              </w:rPr>
              <w:t>5.08</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5/30/2017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21.1</w:t>
            </w:r>
          </w:p>
        </w:tc>
        <w:tc>
          <w:tcPr>
            <w:tcW w:w="1100" w:type="dxa"/>
            <w:noWrap/>
            <w:hideMark/>
          </w:tcPr>
          <w:p w:rsidR="00450692" w:rsidRPr="00801285" w:rsidRDefault="00450692" w:rsidP="00450692">
            <w:pPr>
              <w:pStyle w:val="TableRowRIGHT"/>
              <w:rPr>
                <w:sz w:val="16"/>
                <w:szCs w:val="16"/>
              </w:rPr>
            </w:pPr>
            <w:r w:rsidRPr="00801285">
              <w:rPr>
                <w:sz w:val="16"/>
                <w:szCs w:val="16"/>
              </w:rPr>
              <w:t>14.2</w:t>
            </w:r>
          </w:p>
        </w:tc>
        <w:tc>
          <w:tcPr>
            <w:tcW w:w="1051" w:type="dxa"/>
            <w:noWrap/>
            <w:hideMark/>
          </w:tcPr>
          <w:p w:rsidR="00450692" w:rsidRPr="00801285" w:rsidRDefault="00450692" w:rsidP="00450692">
            <w:pPr>
              <w:pStyle w:val="TableRowRIGHT"/>
              <w:rPr>
                <w:sz w:val="16"/>
                <w:szCs w:val="16"/>
              </w:rPr>
            </w:pPr>
            <w:r w:rsidRPr="00801285">
              <w:rPr>
                <w:sz w:val="16"/>
                <w:szCs w:val="16"/>
              </w:rPr>
              <w:t>5.29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6/7/2017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17</w:t>
            </w:r>
          </w:p>
        </w:tc>
        <w:tc>
          <w:tcPr>
            <w:tcW w:w="1100" w:type="dxa"/>
            <w:noWrap/>
            <w:hideMark/>
          </w:tcPr>
          <w:p w:rsidR="00450692" w:rsidRPr="00801285" w:rsidRDefault="00450692" w:rsidP="00450692">
            <w:pPr>
              <w:pStyle w:val="TableRowRIGHT"/>
              <w:rPr>
                <w:sz w:val="16"/>
                <w:szCs w:val="16"/>
              </w:rPr>
            </w:pPr>
            <w:r w:rsidRPr="00801285">
              <w:rPr>
                <w:sz w:val="16"/>
                <w:szCs w:val="16"/>
              </w:rPr>
              <w:t>6.98</w:t>
            </w:r>
          </w:p>
        </w:tc>
        <w:tc>
          <w:tcPr>
            <w:tcW w:w="1051" w:type="dxa"/>
            <w:noWrap/>
            <w:hideMark/>
          </w:tcPr>
          <w:p w:rsidR="00450692" w:rsidRPr="00801285" w:rsidRDefault="00450692" w:rsidP="00450692">
            <w:pPr>
              <w:pStyle w:val="TableRowRIGHT"/>
              <w:rPr>
                <w:sz w:val="16"/>
                <w:szCs w:val="16"/>
              </w:rPr>
            </w:pPr>
            <w:r w:rsidRPr="00801285">
              <w:rPr>
                <w:sz w:val="16"/>
                <w:szCs w:val="16"/>
              </w:rPr>
              <w:t>5.57</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6/13/2017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7541EF" w:rsidP="00450692">
            <w:pPr>
              <w:pStyle w:val="TableRowRIGHT"/>
              <w:rPr>
                <w:sz w:val="16"/>
                <w:szCs w:val="16"/>
              </w:rPr>
            </w:pPr>
            <w:r w:rsidRPr="00801285">
              <w:rPr>
                <w:sz w:val="16"/>
                <w:szCs w:val="16"/>
              </w:rPr>
              <w:t>N.S.</w:t>
            </w:r>
            <w:r w:rsidRPr="00801285">
              <w:rPr>
                <w:sz w:val="16"/>
                <w:szCs w:val="16"/>
                <w:vertAlign w:val="superscript"/>
              </w:rPr>
              <w:t>1</w:t>
            </w:r>
          </w:p>
        </w:tc>
        <w:tc>
          <w:tcPr>
            <w:tcW w:w="1100" w:type="dxa"/>
            <w:noWrap/>
            <w:hideMark/>
          </w:tcPr>
          <w:p w:rsidR="00450692" w:rsidRPr="00801285" w:rsidRDefault="00450692" w:rsidP="00450692">
            <w:pPr>
              <w:pStyle w:val="TableRowRIGHT"/>
              <w:rPr>
                <w:sz w:val="16"/>
                <w:szCs w:val="16"/>
              </w:rPr>
            </w:pPr>
            <w:r w:rsidRPr="00801285">
              <w:rPr>
                <w:sz w:val="16"/>
                <w:szCs w:val="16"/>
              </w:rPr>
              <w:t>13.1</w:t>
            </w:r>
          </w:p>
        </w:tc>
        <w:tc>
          <w:tcPr>
            <w:tcW w:w="1051" w:type="dxa"/>
            <w:noWrap/>
            <w:hideMark/>
          </w:tcPr>
          <w:p w:rsidR="00450692" w:rsidRPr="00801285" w:rsidRDefault="00450692" w:rsidP="00450692">
            <w:pPr>
              <w:pStyle w:val="TableRowRIGHT"/>
              <w:rPr>
                <w:sz w:val="16"/>
                <w:szCs w:val="16"/>
              </w:rPr>
            </w:pPr>
            <w:r w:rsidRPr="00801285">
              <w:rPr>
                <w:sz w:val="16"/>
                <w:szCs w:val="16"/>
              </w:rPr>
              <w:t>5.35</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6/22/2017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39.3</w:t>
            </w:r>
          </w:p>
        </w:tc>
        <w:tc>
          <w:tcPr>
            <w:tcW w:w="1100" w:type="dxa"/>
            <w:noWrap/>
            <w:hideMark/>
          </w:tcPr>
          <w:p w:rsidR="00450692" w:rsidRPr="00801285" w:rsidRDefault="00450692" w:rsidP="00450692">
            <w:pPr>
              <w:pStyle w:val="TableRowRIGHT"/>
              <w:rPr>
                <w:sz w:val="16"/>
                <w:szCs w:val="16"/>
              </w:rPr>
            </w:pPr>
            <w:r w:rsidRPr="00801285">
              <w:rPr>
                <w:sz w:val="16"/>
                <w:szCs w:val="16"/>
              </w:rPr>
              <w:t>17.1</w:t>
            </w:r>
          </w:p>
        </w:tc>
        <w:tc>
          <w:tcPr>
            <w:tcW w:w="1051" w:type="dxa"/>
            <w:noWrap/>
            <w:hideMark/>
          </w:tcPr>
          <w:p w:rsidR="00450692" w:rsidRPr="00801285" w:rsidRDefault="00450692" w:rsidP="00450692">
            <w:pPr>
              <w:pStyle w:val="TableRowRIGHT"/>
              <w:rPr>
                <w:sz w:val="16"/>
                <w:szCs w:val="16"/>
              </w:rPr>
            </w:pPr>
            <w:r w:rsidRPr="00801285">
              <w:rPr>
                <w:sz w:val="16"/>
                <w:szCs w:val="16"/>
              </w:rPr>
              <w:t>8.16</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242</w:t>
            </w:r>
          </w:p>
        </w:tc>
        <w:tc>
          <w:tcPr>
            <w:tcW w:w="1100" w:type="dxa"/>
            <w:noWrap/>
            <w:hideMark/>
          </w:tcPr>
          <w:p w:rsidR="00450692" w:rsidRPr="00801285" w:rsidRDefault="00450692" w:rsidP="00450692">
            <w:pPr>
              <w:pStyle w:val="TableRowRIGHT"/>
              <w:rPr>
                <w:sz w:val="16"/>
                <w:szCs w:val="16"/>
              </w:rPr>
            </w:pPr>
            <w:r w:rsidRPr="00801285">
              <w:rPr>
                <w:sz w:val="16"/>
                <w:szCs w:val="16"/>
              </w:rPr>
              <w:t>177</w:t>
            </w:r>
          </w:p>
        </w:tc>
        <w:tc>
          <w:tcPr>
            <w:tcW w:w="1051" w:type="dxa"/>
            <w:noWrap/>
            <w:hideMark/>
          </w:tcPr>
          <w:p w:rsidR="00450692" w:rsidRPr="00801285" w:rsidRDefault="00450692" w:rsidP="00450692">
            <w:pPr>
              <w:pStyle w:val="TableRowRIGHT"/>
              <w:rPr>
                <w:sz w:val="16"/>
                <w:szCs w:val="16"/>
              </w:rPr>
            </w:pPr>
            <w:r w:rsidRPr="00801285">
              <w:rPr>
                <w:sz w:val="16"/>
                <w:szCs w:val="16"/>
              </w:rPr>
              <w:t>45.18</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2</w:t>
            </w:r>
          </w:p>
        </w:tc>
        <w:tc>
          <w:tcPr>
            <w:tcW w:w="960" w:type="dxa"/>
            <w:noWrap/>
            <w:hideMark/>
          </w:tcPr>
          <w:p w:rsidR="00450692" w:rsidRPr="00801285" w:rsidRDefault="00450692" w:rsidP="00450692">
            <w:pPr>
              <w:pStyle w:val="TableRowRIGHT"/>
              <w:rPr>
                <w:sz w:val="16"/>
                <w:szCs w:val="16"/>
              </w:rPr>
            </w:pPr>
            <w:r w:rsidRPr="00801285">
              <w:rPr>
                <w:sz w:val="16"/>
                <w:szCs w:val="16"/>
              </w:rPr>
              <w:t>555</w:t>
            </w:r>
          </w:p>
        </w:tc>
        <w:tc>
          <w:tcPr>
            <w:tcW w:w="1100" w:type="dxa"/>
            <w:noWrap/>
            <w:hideMark/>
          </w:tcPr>
          <w:p w:rsidR="00450692" w:rsidRPr="00801285" w:rsidRDefault="00450692" w:rsidP="00450692">
            <w:pPr>
              <w:pStyle w:val="TableRowRIGHT"/>
              <w:rPr>
                <w:sz w:val="16"/>
                <w:szCs w:val="16"/>
              </w:rPr>
            </w:pPr>
            <w:r w:rsidRPr="00801285">
              <w:rPr>
                <w:sz w:val="16"/>
                <w:szCs w:val="16"/>
              </w:rPr>
              <w:t>357</w:t>
            </w:r>
          </w:p>
        </w:tc>
        <w:tc>
          <w:tcPr>
            <w:tcW w:w="1051" w:type="dxa"/>
            <w:noWrap/>
            <w:hideMark/>
          </w:tcPr>
          <w:p w:rsidR="00450692" w:rsidRPr="00801285" w:rsidRDefault="00450692" w:rsidP="00450692">
            <w:pPr>
              <w:pStyle w:val="TableRowRIGHT"/>
              <w:rPr>
                <w:sz w:val="16"/>
                <w:szCs w:val="16"/>
              </w:rPr>
            </w:pPr>
            <w:r w:rsidRPr="00801285">
              <w:rPr>
                <w:sz w:val="16"/>
                <w:szCs w:val="16"/>
              </w:rPr>
              <w:t>45.18</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3</w:t>
            </w:r>
          </w:p>
        </w:tc>
        <w:tc>
          <w:tcPr>
            <w:tcW w:w="960" w:type="dxa"/>
            <w:noWrap/>
            <w:hideMark/>
          </w:tcPr>
          <w:p w:rsidR="00450692" w:rsidRPr="00801285" w:rsidRDefault="00450692" w:rsidP="00450692">
            <w:pPr>
              <w:pStyle w:val="TableRowRIGHT"/>
              <w:rPr>
                <w:sz w:val="16"/>
                <w:szCs w:val="16"/>
              </w:rPr>
            </w:pPr>
            <w:r w:rsidRPr="00801285">
              <w:rPr>
                <w:sz w:val="16"/>
                <w:szCs w:val="16"/>
              </w:rPr>
              <w:t>204</w:t>
            </w:r>
          </w:p>
        </w:tc>
        <w:tc>
          <w:tcPr>
            <w:tcW w:w="1100" w:type="dxa"/>
            <w:noWrap/>
            <w:hideMark/>
          </w:tcPr>
          <w:p w:rsidR="00450692" w:rsidRPr="00801285" w:rsidRDefault="00450692" w:rsidP="00450692">
            <w:pPr>
              <w:pStyle w:val="TableRowRIGHT"/>
              <w:rPr>
                <w:sz w:val="16"/>
                <w:szCs w:val="16"/>
              </w:rPr>
            </w:pPr>
            <w:r w:rsidRPr="00801285">
              <w:rPr>
                <w:sz w:val="16"/>
                <w:szCs w:val="16"/>
              </w:rPr>
              <w:t>182</w:t>
            </w:r>
          </w:p>
        </w:tc>
        <w:tc>
          <w:tcPr>
            <w:tcW w:w="1051" w:type="dxa"/>
            <w:noWrap/>
            <w:hideMark/>
          </w:tcPr>
          <w:p w:rsidR="00450692" w:rsidRPr="00801285" w:rsidRDefault="00450692" w:rsidP="00450692">
            <w:pPr>
              <w:pStyle w:val="TableRowRIGHT"/>
              <w:rPr>
                <w:sz w:val="16"/>
                <w:szCs w:val="16"/>
              </w:rPr>
            </w:pPr>
            <w:r w:rsidRPr="00801285">
              <w:rPr>
                <w:sz w:val="16"/>
                <w:szCs w:val="16"/>
              </w:rPr>
              <w:t>31.59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6/26/2017</w:t>
            </w:r>
          </w:p>
        </w:tc>
        <w:tc>
          <w:tcPr>
            <w:tcW w:w="1164" w:type="dxa"/>
            <w:noWrap/>
            <w:hideMark/>
          </w:tcPr>
          <w:p w:rsidR="00450692" w:rsidRPr="00801285" w:rsidRDefault="00450692" w:rsidP="00450692">
            <w:pPr>
              <w:pStyle w:val="TableRowLEFT"/>
              <w:rPr>
                <w:sz w:val="16"/>
                <w:szCs w:val="16"/>
              </w:rPr>
            </w:pPr>
            <w:r w:rsidRPr="00801285">
              <w:rPr>
                <w:sz w:val="16"/>
                <w:szCs w:val="16"/>
              </w:rPr>
              <w:t>4</w:t>
            </w:r>
          </w:p>
        </w:tc>
        <w:tc>
          <w:tcPr>
            <w:tcW w:w="960" w:type="dxa"/>
            <w:noWrap/>
            <w:hideMark/>
          </w:tcPr>
          <w:p w:rsidR="00450692" w:rsidRPr="00801285" w:rsidRDefault="00450692" w:rsidP="00450692">
            <w:pPr>
              <w:pStyle w:val="TableRowRIGHT"/>
              <w:rPr>
                <w:sz w:val="16"/>
                <w:szCs w:val="16"/>
              </w:rPr>
            </w:pPr>
            <w:r w:rsidRPr="00801285">
              <w:rPr>
                <w:sz w:val="16"/>
                <w:szCs w:val="16"/>
              </w:rPr>
              <w:t>389.2</w:t>
            </w:r>
          </w:p>
        </w:tc>
        <w:tc>
          <w:tcPr>
            <w:tcW w:w="1100" w:type="dxa"/>
            <w:noWrap/>
            <w:hideMark/>
          </w:tcPr>
          <w:p w:rsidR="00450692" w:rsidRPr="00801285" w:rsidRDefault="00450692" w:rsidP="00450692">
            <w:pPr>
              <w:pStyle w:val="TableRowRIGHT"/>
              <w:rPr>
                <w:sz w:val="16"/>
                <w:szCs w:val="16"/>
              </w:rPr>
            </w:pPr>
            <w:r w:rsidRPr="00801285">
              <w:rPr>
                <w:sz w:val="16"/>
                <w:szCs w:val="16"/>
              </w:rPr>
              <w:t>230</w:t>
            </w:r>
          </w:p>
        </w:tc>
        <w:tc>
          <w:tcPr>
            <w:tcW w:w="1051" w:type="dxa"/>
            <w:noWrap/>
            <w:hideMark/>
          </w:tcPr>
          <w:p w:rsidR="00450692" w:rsidRPr="00801285" w:rsidRDefault="00450692" w:rsidP="00450692">
            <w:pPr>
              <w:pStyle w:val="TableRowRIGHT"/>
              <w:rPr>
                <w:sz w:val="16"/>
                <w:szCs w:val="16"/>
              </w:rPr>
            </w:pPr>
            <w:r w:rsidRPr="00801285">
              <w:rPr>
                <w:sz w:val="16"/>
                <w:szCs w:val="16"/>
              </w:rPr>
              <w:t>23.59</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6/30/2017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79.7</w:t>
            </w:r>
          </w:p>
        </w:tc>
        <w:tc>
          <w:tcPr>
            <w:tcW w:w="1100" w:type="dxa"/>
            <w:noWrap/>
            <w:hideMark/>
          </w:tcPr>
          <w:p w:rsidR="00450692" w:rsidRPr="00801285" w:rsidRDefault="00450692" w:rsidP="00450692">
            <w:pPr>
              <w:pStyle w:val="TableRowRIGHT"/>
              <w:rPr>
                <w:sz w:val="16"/>
                <w:szCs w:val="16"/>
              </w:rPr>
            </w:pPr>
            <w:r w:rsidRPr="00801285">
              <w:rPr>
                <w:sz w:val="16"/>
                <w:szCs w:val="16"/>
              </w:rPr>
              <w:t>60.8</w:t>
            </w:r>
          </w:p>
        </w:tc>
        <w:tc>
          <w:tcPr>
            <w:tcW w:w="1051" w:type="dxa"/>
            <w:noWrap/>
            <w:hideMark/>
          </w:tcPr>
          <w:p w:rsidR="00450692" w:rsidRPr="00801285" w:rsidRDefault="00450692" w:rsidP="00450692">
            <w:pPr>
              <w:pStyle w:val="TableRowRIGHT"/>
              <w:rPr>
                <w:sz w:val="16"/>
                <w:szCs w:val="16"/>
              </w:rPr>
            </w:pPr>
            <w:r w:rsidRPr="00801285">
              <w:rPr>
                <w:sz w:val="16"/>
                <w:szCs w:val="16"/>
              </w:rPr>
              <w:t>12.67</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6/30/2017</w:t>
            </w:r>
          </w:p>
        </w:tc>
        <w:tc>
          <w:tcPr>
            <w:tcW w:w="1164" w:type="dxa"/>
            <w:noWrap/>
            <w:hideMark/>
          </w:tcPr>
          <w:p w:rsidR="00450692" w:rsidRPr="00801285" w:rsidRDefault="00450692" w:rsidP="00450692">
            <w:pPr>
              <w:pStyle w:val="TableRowLEFT"/>
              <w:rPr>
                <w:sz w:val="16"/>
                <w:szCs w:val="16"/>
              </w:rPr>
            </w:pPr>
            <w:r w:rsidRPr="00801285">
              <w:rPr>
                <w:sz w:val="16"/>
                <w:szCs w:val="16"/>
              </w:rPr>
              <w:t>2+3</w:t>
            </w:r>
          </w:p>
        </w:tc>
        <w:tc>
          <w:tcPr>
            <w:tcW w:w="960" w:type="dxa"/>
            <w:noWrap/>
            <w:hideMark/>
          </w:tcPr>
          <w:p w:rsidR="00450692" w:rsidRPr="00801285" w:rsidRDefault="00450692" w:rsidP="00450692">
            <w:pPr>
              <w:pStyle w:val="TableRowRIGHT"/>
              <w:rPr>
                <w:sz w:val="16"/>
                <w:szCs w:val="16"/>
              </w:rPr>
            </w:pPr>
            <w:r w:rsidRPr="00801285">
              <w:rPr>
                <w:sz w:val="16"/>
                <w:szCs w:val="16"/>
              </w:rPr>
              <w:t>700</w:t>
            </w:r>
          </w:p>
        </w:tc>
        <w:tc>
          <w:tcPr>
            <w:tcW w:w="1100" w:type="dxa"/>
            <w:noWrap/>
            <w:hideMark/>
          </w:tcPr>
          <w:p w:rsidR="00450692" w:rsidRPr="00801285" w:rsidRDefault="00450692" w:rsidP="00450692">
            <w:pPr>
              <w:pStyle w:val="TableRowRIGHT"/>
              <w:rPr>
                <w:sz w:val="16"/>
                <w:szCs w:val="16"/>
              </w:rPr>
            </w:pPr>
            <w:r w:rsidRPr="00801285">
              <w:rPr>
                <w:sz w:val="16"/>
                <w:szCs w:val="16"/>
              </w:rPr>
              <w:t>327</w:t>
            </w:r>
          </w:p>
        </w:tc>
        <w:tc>
          <w:tcPr>
            <w:tcW w:w="1051" w:type="dxa"/>
            <w:noWrap/>
            <w:hideMark/>
          </w:tcPr>
          <w:p w:rsidR="00450692" w:rsidRPr="00801285" w:rsidRDefault="00450692" w:rsidP="00450692">
            <w:pPr>
              <w:pStyle w:val="TableRowRIGHT"/>
              <w:rPr>
                <w:sz w:val="16"/>
                <w:szCs w:val="16"/>
              </w:rPr>
            </w:pPr>
            <w:r w:rsidRPr="00801285">
              <w:rPr>
                <w:sz w:val="16"/>
                <w:szCs w:val="16"/>
              </w:rPr>
              <w:t>18.55</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7/5/2017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119</w:t>
            </w:r>
          </w:p>
        </w:tc>
        <w:tc>
          <w:tcPr>
            <w:tcW w:w="1100" w:type="dxa"/>
            <w:noWrap/>
            <w:hideMark/>
          </w:tcPr>
          <w:p w:rsidR="00450692" w:rsidRPr="00801285" w:rsidRDefault="00450692" w:rsidP="00450692">
            <w:pPr>
              <w:pStyle w:val="TableRowRIGHT"/>
              <w:rPr>
                <w:sz w:val="16"/>
                <w:szCs w:val="16"/>
              </w:rPr>
            </w:pPr>
            <w:r w:rsidRPr="00801285">
              <w:rPr>
                <w:sz w:val="16"/>
                <w:szCs w:val="16"/>
              </w:rPr>
              <w:t>88.6</w:t>
            </w:r>
          </w:p>
        </w:tc>
        <w:tc>
          <w:tcPr>
            <w:tcW w:w="1051" w:type="dxa"/>
            <w:noWrap/>
            <w:hideMark/>
          </w:tcPr>
          <w:p w:rsidR="00450692" w:rsidRPr="00801285" w:rsidRDefault="00450692" w:rsidP="00450692">
            <w:pPr>
              <w:pStyle w:val="TableRowRIGHT"/>
              <w:rPr>
                <w:sz w:val="16"/>
                <w:szCs w:val="16"/>
              </w:rPr>
            </w:pPr>
            <w:r w:rsidRPr="00801285">
              <w:rPr>
                <w:sz w:val="16"/>
                <w:szCs w:val="16"/>
              </w:rPr>
              <w:t>11.62</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7/11/2017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47.3</w:t>
            </w:r>
          </w:p>
        </w:tc>
        <w:tc>
          <w:tcPr>
            <w:tcW w:w="1100" w:type="dxa"/>
            <w:noWrap/>
            <w:hideMark/>
          </w:tcPr>
          <w:p w:rsidR="00450692" w:rsidRPr="00801285" w:rsidRDefault="00450692" w:rsidP="00450692">
            <w:pPr>
              <w:pStyle w:val="TableRowRIGHT"/>
              <w:rPr>
                <w:sz w:val="16"/>
                <w:szCs w:val="16"/>
              </w:rPr>
            </w:pPr>
            <w:r w:rsidRPr="00801285">
              <w:rPr>
                <w:sz w:val="16"/>
                <w:szCs w:val="16"/>
              </w:rPr>
              <w:t>21</w:t>
            </w:r>
          </w:p>
        </w:tc>
        <w:tc>
          <w:tcPr>
            <w:tcW w:w="1051" w:type="dxa"/>
            <w:noWrap/>
            <w:hideMark/>
          </w:tcPr>
          <w:p w:rsidR="00450692" w:rsidRPr="00801285" w:rsidRDefault="00450692" w:rsidP="00450692">
            <w:pPr>
              <w:pStyle w:val="TableRowRIGHT"/>
              <w:rPr>
                <w:sz w:val="16"/>
                <w:szCs w:val="16"/>
              </w:rPr>
            </w:pPr>
            <w:r w:rsidRPr="00801285">
              <w:rPr>
                <w:sz w:val="16"/>
                <w:szCs w:val="16"/>
              </w:rPr>
              <w:t>11.05</w:t>
            </w:r>
          </w:p>
        </w:tc>
      </w:tr>
      <w:tr w:rsidR="00450692" w:rsidRPr="00450692" w:rsidTr="001A4483">
        <w:trPr>
          <w:trHeight w:val="290"/>
        </w:trPr>
        <w:tc>
          <w:tcPr>
            <w:tcW w:w="960" w:type="dxa"/>
            <w:noWrap/>
            <w:hideMark/>
          </w:tcPr>
          <w:p w:rsidR="00450692" w:rsidRPr="00801285" w:rsidRDefault="00450692" w:rsidP="00450692">
            <w:pPr>
              <w:pStyle w:val="TableRowLEFT"/>
              <w:rPr>
                <w:sz w:val="16"/>
                <w:szCs w:val="16"/>
              </w:rPr>
            </w:pPr>
            <w:r w:rsidRPr="00801285">
              <w:rPr>
                <w:sz w:val="16"/>
                <w:szCs w:val="16"/>
              </w:rPr>
              <w:t>JBT07</w:t>
            </w:r>
          </w:p>
        </w:tc>
        <w:tc>
          <w:tcPr>
            <w:tcW w:w="1420" w:type="dxa"/>
            <w:noWrap/>
            <w:hideMark/>
          </w:tcPr>
          <w:p w:rsidR="00450692" w:rsidRPr="00801285" w:rsidRDefault="00450692" w:rsidP="00450692">
            <w:pPr>
              <w:pStyle w:val="TableRowLEFT"/>
              <w:rPr>
                <w:sz w:val="16"/>
                <w:szCs w:val="16"/>
              </w:rPr>
            </w:pPr>
            <w:r w:rsidRPr="00801285">
              <w:rPr>
                <w:sz w:val="16"/>
                <w:szCs w:val="16"/>
              </w:rPr>
              <w:t>7/18/2017</w:t>
            </w:r>
          </w:p>
        </w:tc>
        <w:tc>
          <w:tcPr>
            <w:tcW w:w="1164" w:type="dxa"/>
            <w:noWrap/>
            <w:hideMark/>
          </w:tcPr>
          <w:p w:rsidR="00450692" w:rsidRPr="00801285" w:rsidRDefault="00450692" w:rsidP="00450692">
            <w:pPr>
              <w:pStyle w:val="TableRowLEFT"/>
              <w:rPr>
                <w:sz w:val="16"/>
                <w:szCs w:val="16"/>
              </w:rPr>
            </w:pPr>
            <w:r w:rsidRPr="00801285">
              <w:rPr>
                <w:sz w:val="16"/>
                <w:szCs w:val="16"/>
              </w:rPr>
              <w:t>1</w:t>
            </w:r>
          </w:p>
        </w:tc>
        <w:tc>
          <w:tcPr>
            <w:tcW w:w="960" w:type="dxa"/>
            <w:noWrap/>
            <w:hideMark/>
          </w:tcPr>
          <w:p w:rsidR="00450692" w:rsidRPr="00801285" w:rsidRDefault="00450692" w:rsidP="00450692">
            <w:pPr>
              <w:pStyle w:val="TableRowRIGHT"/>
              <w:rPr>
                <w:sz w:val="16"/>
                <w:szCs w:val="16"/>
              </w:rPr>
            </w:pPr>
            <w:r w:rsidRPr="00801285">
              <w:rPr>
                <w:sz w:val="16"/>
                <w:szCs w:val="16"/>
              </w:rPr>
              <w:t>69.9</w:t>
            </w:r>
          </w:p>
        </w:tc>
        <w:tc>
          <w:tcPr>
            <w:tcW w:w="1100" w:type="dxa"/>
            <w:noWrap/>
            <w:hideMark/>
          </w:tcPr>
          <w:p w:rsidR="00450692" w:rsidRPr="00801285" w:rsidRDefault="00450692" w:rsidP="00450692">
            <w:pPr>
              <w:pStyle w:val="TableRowRIGHT"/>
              <w:rPr>
                <w:sz w:val="16"/>
                <w:szCs w:val="16"/>
              </w:rPr>
            </w:pPr>
            <w:r w:rsidRPr="00801285">
              <w:rPr>
                <w:sz w:val="16"/>
                <w:szCs w:val="16"/>
              </w:rPr>
              <w:t>54.9</w:t>
            </w:r>
          </w:p>
        </w:tc>
        <w:tc>
          <w:tcPr>
            <w:tcW w:w="1051" w:type="dxa"/>
            <w:noWrap/>
            <w:hideMark/>
          </w:tcPr>
          <w:p w:rsidR="00450692" w:rsidRPr="00801285" w:rsidRDefault="00450692" w:rsidP="00450692">
            <w:pPr>
              <w:pStyle w:val="TableRowRIGHT"/>
              <w:rPr>
                <w:sz w:val="16"/>
                <w:szCs w:val="16"/>
              </w:rPr>
            </w:pPr>
            <w:r w:rsidRPr="00801285">
              <w:rPr>
                <w:sz w:val="16"/>
                <w:szCs w:val="16"/>
              </w:rPr>
              <w:t>15.37</w:t>
            </w:r>
          </w:p>
        </w:tc>
      </w:tr>
      <w:tr w:rsidR="001F59BA" w:rsidRPr="00450692" w:rsidTr="001A4483">
        <w:trPr>
          <w:trHeight w:val="290"/>
        </w:trPr>
        <w:tc>
          <w:tcPr>
            <w:tcW w:w="960" w:type="dxa"/>
            <w:noWrap/>
          </w:tcPr>
          <w:p w:rsidR="001F59BA" w:rsidRPr="00801285" w:rsidRDefault="001F59BA" w:rsidP="001F59BA">
            <w:pPr>
              <w:pStyle w:val="TableRowLEFT"/>
              <w:rPr>
                <w:sz w:val="16"/>
                <w:szCs w:val="16"/>
              </w:rPr>
            </w:pPr>
            <w:r w:rsidRPr="00801285">
              <w:rPr>
                <w:sz w:val="16"/>
                <w:szCs w:val="16"/>
              </w:rPr>
              <w:t>JBT07</w:t>
            </w:r>
          </w:p>
        </w:tc>
        <w:tc>
          <w:tcPr>
            <w:tcW w:w="1420" w:type="dxa"/>
            <w:noWrap/>
            <w:vAlign w:val="bottom"/>
          </w:tcPr>
          <w:p w:rsidR="001F59BA" w:rsidRPr="00801285" w:rsidRDefault="001F59BA" w:rsidP="001F59BA">
            <w:pPr>
              <w:pStyle w:val="TableRowLEFT"/>
              <w:rPr>
                <w:sz w:val="16"/>
                <w:szCs w:val="16"/>
              </w:rPr>
            </w:pPr>
            <w:r w:rsidRPr="00801285">
              <w:rPr>
                <w:sz w:val="16"/>
                <w:szCs w:val="16"/>
              </w:rPr>
              <w:t>7/26/2017</w:t>
            </w:r>
          </w:p>
        </w:tc>
        <w:tc>
          <w:tcPr>
            <w:tcW w:w="1164" w:type="dxa"/>
            <w:noWrap/>
            <w:vAlign w:val="bottom"/>
          </w:tcPr>
          <w:p w:rsidR="001F59BA" w:rsidRPr="00801285" w:rsidRDefault="001F59BA" w:rsidP="001F59BA">
            <w:pPr>
              <w:pStyle w:val="TableRowLEFT"/>
              <w:rPr>
                <w:sz w:val="16"/>
                <w:szCs w:val="16"/>
              </w:rPr>
            </w:pPr>
            <w:r w:rsidRPr="00801285">
              <w:rPr>
                <w:sz w:val="16"/>
                <w:szCs w:val="16"/>
              </w:rPr>
              <w:t>1</w:t>
            </w:r>
          </w:p>
        </w:tc>
        <w:tc>
          <w:tcPr>
            <w:tcW w:w="960" w:type="dxa"/>
            <w:noWrap/>
            <w:vAlign w:val="bottom"/>
          </w:tcPr>
          <w:p w:rsidR="001F59BA" w:rsidRPr="00801285" w:rsidRDefault="001F59BA" w:rsidP="001F59BA">
            <w:pPr>
              <w:pStyle w:val="TableRowRIGHT"/>
              <w:rPr>
                <w:sz w:val="16"/>
                <w:szCs w:val="16"/>
              </w:rPr>
            </w:pPr>
            <w:r w:rsidRPr="00801285">
              <w:rPr>
                <w:sz w:val="16"/>
                <w:szCs w:val="16"/>
              </w:rPr>
              <w:t>82.5</w:t>
            </w:r>
          </w:p>
        </w:tc>
        <w:tc>
          <w:tcPr>
            <w:tcW w:w="1100" w:type="dxa"/>
            <w:noWrap/>
            <w:vAlign w:val="bottom"/>
          </w:tcPr>
          <w:p w:rsidR="001F59BA" w:rsidRPr="00801285" w:rsidRDefault="001F59BA" w:rsidP="001F59BA">
            <w:pPr>
              <w:pStyle w:val="TableRowRIGHT"/>
              <w:rPr>
                <w:sz w:val="16"/>
                <w:szCs w:val="16"/>
              </w:rPr>
            </w:pPr>
            <w:r w:rsidRPr="00801285">
              <w:rPr>
                <w:sz w:val="16"/>
                <w:szCs w:val="16"/>
              </w:rPr>
              <w:t>37.3</w:t>
            </w:r>
          </w:p>
        </w:tc>
        <w:tc>
          <w:tcPr>
            <w:tcW w:w="1051" w:type="dxa"/>
            <w:noWrap/>
            <w:vAlign w:val="bottom"/>
          </w:tcPr>
          <w:p w:rsidR="001F59BA" w:rsidRPr="00801285" w:rsidRDefault="001F59BA" w:rsidP="001F59BA">
            <w:pPr>
              <w:pStyle w:val="TableRowRIGHT"/>
              <w:rPr>
                <w:sz w:val="16"/>
                <w:szCs w:val="16"/>
              </w:rPr>
            </w:pPr>
            <w:r w:rsidRPr="00801285">
              <w:rPr>
                <w:sz w:val="16"/>
                <w:szCs w:val="16"/>
              </w:rPr>
              <w:t>9.14</w:t>
            </w:r>
          </w:p>
        </w:tc>
      </w:tr>
      <w:tr w:rsidR="001F59BA" w:rsidRPr="00450692" w:rsidTr="001A4483">
        <w:trPr>
          <w:trHeight w:val="290"/>
        </w:trPr>
        <w:tc>
          <w:tcPr>
            <w:tcW w:w="960" w:type="dxa"/>
            <w:noWrap/>
          </w:tcPr>
          <w:p w:rsidR="001F59BA" w:rsidRPr="00801285" w:rsidRDefault="001F59BA" w:rsidP="001F59BA">
            <w:pPr>
              <w:pStyle w:val="TableRowLEFT"/>
              <w:rPr>
                <w:sz w:val="16"/>
                <w:szCs w:val="16"/>
              </w:rPr>
            </w:pPr>
            <w:r w:rsidRPr="00801285">
              <w:rPr>
                <w:sz w:val="16"/>
                <w:szCs w:val="16"/>
              </w:rPr>
              <w:t>JBT07</w:t>
            </w:r>
          </w:p>
        </w:tc>
        <w:tc>
          <w:tcPr>
            <w:tcW w:w="1420" w:type="dxa"/>
            <w:noWrap/>
            <w:vAlign w:val="bottom"/>
          </w:tcPr>
          <w:p w:rsidR="001F59BA" w:rsidRPr="00801285" w:rsidRDefault="001F59BA" w:rsidP="001F59BA">
            <w:pPr>
              <w:pStyle w:val="TableRowLEFT"/>
              <w:rPr>
                <w:sz w:val="16"/>
                <w:szCs w:val="16"/>
              </w:rPr>
            </w:pPr>
            <w:r w:rsidRPr="00801285">
              <w:rPr>
                <w:sz w:val="16"/>
                <w:szCs w:val="16"/>
              </w:rPr>
              <w:t>8/1/2017</w:t>
            </w:r>
          </w:p>
        </w:tc>
        <w:tc>
          <w:tcPr>
            <w:tcW w:w="1164" w:type="dxa"/>
            <w:noWrap/>
            <w:vAlign w:val="bottom"/>
          </w:tcPr>
          <w:p w:rsidR="001F59BA" w:rsidRPr="00801285" w:rsidRDefault="001F59BA" w:rsidP="001F59BA">
            <w:pPr>
              <w:pStyle w:val="TableRowLEFT"/>
              <w:rPr>
                <w:sz w:val="16"/>
                <w:szCs w:val="16"/>
              </w:rPr>
            </w:pPr>
            <w:r w:rsidRPr="00801285">
              <w:rPr>
                <w:sz w:val="16"/>
                <w:szCs w:val="16"/>
              </w:rPr>
              <w:t>1</w:t>
            </w:r>
          </w:p>
        </w:tc>
        <w:tc>
          <w:tcPr>
            <w:tcW w:w="960" w:type="dxa"/>
            <w:noWrap/>
            <w:vAlign w:val="bottom"/>
          </w:tcPr>
          <w:p w:rsidR="001F59BA" w:rsidRPr="00801285" w:rsidRDefault="001F59BA" w:rsidP="001F59BA">
            <w:pPr>
              <w:pStyle w:val="TableRowRIGHT"/>
              <w:rPr>
                <w:sz w:val="16"/>
                <w:szCs w:val="16"/>
              </w:rPr>
            </w:pPr>
            <w:r w:rsidRPr="00801285">
              <w:rPr>
                <w:sz w:val="16"/>
                <w:szCs w:val="16"/>
              </w:rPr>
              <w:t>29.4</w:t>
            </w:r>
          </w:p>
        </w:tc>
        <w:tc>
          <w:tcPr>
            <w:tcW w:w="1100" w:type="dxa"/>
            <w:noWrap/>
            <w:vAlign w:val="bottom"/>
          </w:tcPr>
          <w:p w:rsidR="001F59BA" w:rsidRPr="00801285" w:rsidRDefault="001F59BA" w:rsidP="001F59BA">
            <w:pPr>
              <w:pStyle w:val="TableRowRIGHT"/>
              <w:rPr>
                <w:sz w:val="16"/>
                <w:szCs w:val="16"/>
              </w:rPr>
            </w:pPr>
            <w:r w:rsidRPr="00801285">
              <w:rPr>
                <w:sz w:val="16"/>
                <w:szCs w:val="16"/>
              </w:rPr>
              <w:t>25.1</w:t>
            </w:r>
          </w:p>
        </w:tc>
        <w:tc>
          <w:tcPr>
            <w:tcW w:w="1051" w:type="dxa"/>
            <w:noWrap/>
            <w:vAlign w:val="bottom"/>
          </w:tcPr>
          <w:p w:rsidR="001F59BA" w:rsidRPr="00801285" w:rsidRDefault="001F59BA" w:rsidP="001F59BA">
            <w:pPr>
              <w:pStyle w:val="TableRowRIGHT"/>
              <w:rPr>
                <w:sz w:val="16"/>
                <w:szCs w:val="16"/>
              </w:rPr>
            </w:pPr>
            <w:r w:rsidRPr="00801285">
              <w:rPr>
                <w:sz w:val="16"/>
                <w:szCs w:val="16"/>
              </w:rPr>
              <w:t>6.96</w:t>
            </w:r>
          </w:p>
        </w:tc>
      </w:tr>
      <w:tr w:rsidR="001F59BA" w:rsidRPr="00450692" w:rsidTr="001A4483">
        <w:trPr>
          <w:trHeight w:val="290"/>
        </w:trPr>
        <w:tc>
          <w:tcPr>
            <w:tcW w:w="960" w:type="dxa"/>
            <w:noWrap/>
          </w:tcPr>
          <w:p w:rsidR="001F59BA" w:rsidRPr="00801285" w:rsidRDefault="001F59BA" w:rsidP="001F59BA">
            <w:pPr>
              <w:pStyle w:val="TableRowLEFT"/>
              <w:rPr>
                <w:sz w:val="16"/>
                <w:szCs w:val="16"/>
              </w:rPr>
            </w:pPr>
            <w:r w:rsidRPr="00801285">
              <w:rPr>
                <w:sz w:val="16"/>
                <w:szCs w:val="16"/>
              </w:rPr>
              <w:t>JBT07</w:t>
            </w:r>
          </w:p>
        </w:tc>
        <w:tc>
          <w:tcPr>
            <w:tcW w:w="1420" w:type="dxa"/>
            <w:noWrap/>
            <w:vAlign w:val="bottom"/>
          </w:tcPr>
          <w:p w:rsidR="001F59BA" w:rsidRPr="00801285" w:rsidRDefault="001F59BA" w:rsidP="001F59BA">
            <w:pPr>
              <w:pStyle w:val="TableRowLEFT"/>
              <w:rPr>
                <w:sz w:val="16"/>
                <w:szCs w:val="16"/>
              </w:rPr>
            </w:pPr>
            <w:r w:rsidRPr="00801285">
              <w:rPr>
                <w:sz w:val="16"/>
                <w:szCs w:val="16"/>
              </w:rPr>
              <w:t>8/22/2017</w:t>
            </w:r>
          </w:p>
        </w:tc>
        <w:tc>
          <w:tcPr>
            <w:tcW w:w="1164" w:type="dxa"/>
            <w:noWrap/>
            <w:vAlign w:val="bottom"/>
          </w:tcPr>
          <w:p w:rsidR="001F59BA" w:rsidRPr="00801285" w:rsidRDefault="001F59BA" w:rsidP="001F59BA">
            <w:pPr>
              <w:pStyle w:val="TableRowLEFT"/>
              <w:rPr>
                <w:sz w:val="16"/>
                <w:szCs w:val="16"/>
              </w:rPr>
            </w:pPr>
            <w:r w:rsidRPr="00801285">
              <w:rPr>
                <w:sz w:val="16"/>
                <w:szCs w:val="16"/>
              </w:rPr>
              <w:t>1</w:t>
            </w:r>
          </w:p>
        </w:tc>
        <w:tc>
          <w:tcPr>
            <w:tcW w:w="960" w:type="dxa"/>
            <w:noWrap/>
            <w:vAlign w:val="bottom"/>
          </w:tcPr>
          <w:p w:rsidR="001F59BA" w:rsidRPr="00801285" w:rsidRDefault="001F59BA" w:rsidP="001F59BA">
            <w:pPr>
              <w:pStyle w:val="TableRowRIGHT"/>
              <w:rPr>
                <w:sz w:val="16"/>
                <w:szCs w:val="16"/>
              </w:rPr>
            </w:pPr>
            <w:r w:rsidRPr="00801285">
              <w:rPr>
                <w:sz w:val="16"/>
                <w:szCs w:val="16"/>
              </w:rPr>
              <w:t>226</w:t>
            </w:r>
          </w:p>
        </w:tc>
        <w:tc>
          <w:tcPr>
            <w:tcW w:w="1100" w:type="dxa"/>
            <w:noWrap/>
            <w:vAlign w:val="bottom"/>
          </w:tcPr>
          <w:p w:rsidR="001F59BA" w:rsidRPr="00801285" w:rsidRDefault="001F59BA" w:rsidP="001F59BA">
            <w:pPr>
              <w:pStyle w:val="TableRowRIGHT"/>
              <w:rPr>
                <w:sz w:val="16"/>
                <w:szCs w:val="16"/>
              </w:rPr>
            </w:pPr>
            <w:r w:rsidRPr="00801285">
              <w:rPr>
                <w:sz w:val="16"/>
                <w:szCs w:val="16"/>
              </w:rPr>
              <w:t>135.7</w:t>
            </w:r>
          </w:p>
        </w:tc>
        <w:tc>
          <w:tcPr>
            <w:tcW w:w="1051" w:type="dxa"/>
            <w:noWrap/>
            <w:vAlign w:val="bottom"/>
          </w:tcPr>
          <w:p w:rsidR="001F59BA" w:rsidRPr="00801285" w:rsidRDefault="001F59BA" w:rsidP="001F59BA">
            <w:pPr>
              <w:pStyle w:val="TableRowRIGHT"/>
              <w:rPr>
                <w:sz w:val="16"/>
                <w:szCs w:val="16"/>
              </w:rPr>
            </w:pPr>
            <w:r w:rsidRPr="00801285">
              <w:rPr>
                <w:sz w:val="16"/>
                <w:szCs w:val="16"/>
              </w:rPr>
              <w:t>3.37</w:t>
            </w:r>
          </w:p>
        </w:tc>
      </w:tr>
      <w:tr w:rsidR="00801285" w:rsidRPr="00450692" w:rsidTr="001A4483">
        <w:trPr>
          <w:trHeight w:val="290"/>
        </w:trPr>
        <w:tc>
          <w:tcPr>
            <w:tcW w:w="960" w:type="dxa"/>
            <w:noWrap/>
          </w:tcPr>
          <w:p w:rsidR="00801285" w:rsidRPr="00801285" w:rsidRDefault="00801285" w:rsidP="00801285">
            <w:pPr>
              <w:pStyle w:val="TableRowLEFT"/>
              <w:rPr>
                <w:sz w:val="16"/>
                <w:szCs w:val="16"/>
              </w:rPr>
            </w:pPr>
            <w:r w:rsidRPr="00801285">
              <w:rPr>
                <w:sz w:val="16"/>
                <w:szCs w:val="16"/>
              </w:rPr>
              <w:t>JBT07</w:t>
            </w:r>
          </w:p>
        </w:tc>
        <w:tc>
          <w:tcPr>
            <w:tcW w:w="1420" w:type="dxa"/>
            <w:noWrap/>
            <w:vAlign w:val="bottom"/>
          </w:tcPr>
          <w:p w:rsidR="00801285" w:rsidRPr="00801285" w:rsidRDefault="00801285" w:rsidP="00801285">
            <w:pPr>
              <w:pStyle w:val="TableRowLEFT"/>
              <w:rPr>
                <w:sz w:val="16"/>
                <w:szCs w:val="16"/>
              </w:rPr>
            </w:pPr>
            <w:r w:rsidRPr="00801285">
              <w:rPr>
                <w:sz w:val="16"/>
                <w:szCs w:val="16"/>
              </w:rPr>
              <w:t>8/30/2017</w:t>
            </w:r>
          </w:p>
        </w:tc>
        <w:tc>
          <w:tcPr>
            <w:tcW w:w="1164" w:type="dxa"/>
            <w:noWrap/>
            <w:vAlign w:val="bottom"/>
          </w:tcPr>
          <w:p w:rsidR="00801285" w:rsidRPr="00801285" w:rsidRDefault="00801285" w:rsidP="00801285">
            <w:pPr>
              <w:pStyle w:val="TableRowLEFT"/>
              <w:rPr>
                <w:sz w:val="16"/>
                <w:szCs w:val="16"/>
              </w:rPr>
            </w:pPr>
            <w:r w:rsidRPr="00801285">
              <w:rPr>
                <w:sz w:val="16"/>
                <w:szCs w:val="16"/>
              </w:rPr>
              <w:t>1</w:t>
            </w:r>
          </w:p>
        </w:tc>
        <w:tc>
          <w:tcPr>
            <w:tcW w:w="960" w:type="dxa"/>
            <w:noWrap/>
            <w:vAlign w:val="bottom"/>
          </w:tcPr>
          <w:p w:rsidR="00801285" w:rsidRPr="00801285" w:rsidRDefault="00801285" w:rsidP="00801285">
            <w:pPr>
              <w:pStyle w:val="TableRowRIGHT"/>
              <w:rPr>
                <w:sz w:val="16"/>
                <w:szCs w:val="16"/>
              </w:rPr>
            </w:pPr>
            <w:r w:rsidRPr="00801285">
              <w:rPr>
                <w:sz w:val="16"/>
                <w:szCs w:val="16"/>
              </w:rPr>
              <w:t>52</w:t>
            </w:r>
          </w:p>
        </w:tc>
        <w:tc>
          <w:tcPr>
            <w:tcW w:w="1100" w:type="dxa"/>
            <w:noWrap/>
            <w:vAlign w:val="bottom"/>
          </w:tcPr>
          <w:p w:rsidR="00801285" w:rsidRPr="00801285" w:rsidRDefault="00801285" w:rsidP="00801285">
            <w:pPr>
              <w:pStyle w:val="TableRowRIGHT"/>
              <w:rPr>
                <w:sz w:val="16"/>
                <w:szCs w:val="16"/>
              </w:rPr>
            </w:pPr>
            <w:r w:rsidRPr="00801285">
              <w:rPr>
                <w:sz w:val="16"/>
                <w:szCs w:val="16"/>
              </w:rPr>
              <w:t>32.6</w:t>
            </w:r>
          </w:p>
        </w:tc>
        <w:tc>
          <w:tcPr>
            <w:tcW w:w="1051" w:type="dxa"/>
            <w:noWrap/>
            <w:vAlign w:val="bottom"/>
          </w:tcPr>
          <w:p w:rsidR="00801285" w:rsidRPr="00801285" w:rsidRDefault="00AA49F7" w:rsidP="00801285">
            <w:pPr>
              <w:pStyle w:val="TableRowRIGHT"/>
              <w:rPr>
                <w:sz w:val="16"/>
                <w:szCs w:val="16"/>
              </w:rPr>
            </w:pPr>
            <w:r w:rsidRPr="00F473D1">
              <w:rPr>
                <w:sz w:val="16"/>
                <w:szCs w:val="16"/>
              </w:rPr>
              <w:t>N.S.</w:t>
            </w:r>
            <w:r w:rsidRPr="00F473D1">
              <w:rPr>
                <w:sz w:val="16"/>
                <w:szCs w:val="16"/>
                <w:vertAlign w:val="superscript"/>
              </w:rPr>
              <w:t>2</w:t>
            </w:r>
          </w:p>
        </w:tc>
      </w:tr>
      <w:tr w:rsidR="00801285" w:rsidRPr="00450692" w:rsidTr="001A4483">
        <w:trPr>
          <w:trHeight w:val="290"/>
        </w:trPr>
        <w:tc>
          <w:tcPr>
            <w:tcW w:w="960" w:type="dxa"/>
            <w:noWrap/>
          </w:tcPr>
          <w:p w:rsidR="00801285" w:rsidRPr="00801285" w:rsidRDefault="00801285" w:rsidP="00801285">
            <w:pPr>
              <w:pStyle w:val="TableRowLEFT"/>
              <w:rPr>
                <w:sz w:val="16"/>
                <w:szCs w:val="16"/>
              </w:rPr>
            </w:pPr>
            <w:r w:rsidRPr="00801285">
              <w:rPr>
                <w:sz w:val="16"/>
                <w:szCs w:val="16"/>
              </w:rPr>
              <w:t>JBT07</w:t>
            </w:r>
          </w:p>
        </w:tc>
        <w:tc>
          <w:tcPr>
            <w:tcW w:w="1420" w:type="dxa"/>
            <w:noWrap/>
            <w:vAlign w:val="bottom"/>
          </w:tcPr>
          <w:p w:rsidR="00801285" w:rsidRPr="00801285" w:rsidRDefault="00801285" w:rsidP="00801285">
            <w:pPr>
              <w:pStyle w:val="TableRowLEFT"/>
              <w:rPr>
                <w:sz w:val="16"/>
                <w:szCs w:val="16"/>
              </w:rPr>
            </w:pPr>
            <w:r w:rsidRPr="00801285">
              <w:rPr>
                <w:sz w:val="16"/>
                <w:szCs w:val="16"/>
              </w:rPr>
              <w:t>9/12/2017</w:t>
            </w:r>
          </w:p>
        </w:tc>
        <w:tc>
          <w:tcPr>
            <w:tcW w:w="1164" w:type="dxa"/>
            <w:noWrap/>
            <w:vAlign w:val="bottom"/>
          </w:tcPr>
          <w:p w:rsidR="00801285" w:rsidRPr="00801285" w:rsidRDefault="00801285" w:rsidP="00801285">
            <w:pPr>
              <w:pStyle w:val="TableRowLEFT"/>
              <w:rPr>
                <w:sz w:val="16"/>
                <w:szCs w:val="16"/>
              </w:rPr>
            </w:pPr>
            <w:r w:rsidRPr="00801285">
              <w:rPr>
                <w:sz w:val="16"/>
                <w:szCs w:val="16"/>
              </w:rPr>
              <w:t>1</w:t>
            </w:r>
          </w:p>
        </w:tc>
        <w:tc>
          <w:tcPr>
            <w:tcW w:w="960" w:type="dxa"/>
            <w:noWrap/>
            <w:vAlign w:val="bottom"/>
          </w:tcPr>
          <w:p w:rsidR="00801285" w:rsidRPr="00801285" w:rsidRDefault="00801285" w:rsidP="00801285">
            <w:pPr>
              <w:pStyle w:val="TableRowRIGHT"/>
              <w:rPr>
                <w:sz w:val="16"/>
                <w:szCs w:val="16"/>
              </w:rPr>
            </w:pPr>
            <w:r w:rsidRPr="00801285">
              <w:rPr>
                <w:sz w:val="16"/>
                <w:szCs w:val="16"/>
              </w:rPr>
              <w:t>168.5</w:t>
            </w:r>
          </w:p>
        </w:tc>
        <w:tc>
          <w:tcPr>
            <w:tcW w:w="1100" w:type="dxa"/>
            <w:noWrap/>
            <w:vAlign w:val="bottom"/>
          </w:tcPr>
          <w:p w:rsidR="00801285" w:rsidRPr="00801285" w:rsidRDefault="00801285" w:rsidP="00801285">
            <w:pPr>
              <w:pStyle w:val="TableRowRIGHT"/>
              <w:rPr>
                <w:sz w:val="16"/>
                <w:szCs w:val="16"/>
              </w:rPr>
            </w:pPr>
            <w:r w:rsidRPr="00801285">
              <w:rPr>
                <w:sz w:val="16"/>
                <w:szCs w:val="16"/>
              </w:rPr>
              <w:t>89.5</w:t>
            </w:r>
          </w:p>
        </w:tc>
        <w:tc>
          <w:tcPr>
            <w:tcW w:w="1051" w:type="dxa"/>
            <w:noWrap/>
            <w:vAlign w:val="bottom"/>
          </w:tcPr>
          <w:p w:rsidR="00801285" w:rsidRPr="00801285" w:rsidRDefault="00AA49F7" w:rsidP="00801285">
            <w:pPr>
              <w:pStyle w:val="TableRowRIGHT"/>
              <w:rPr>
                <w:sz w:val="16"/>
                <w:szCs w:val="16"/>
              </w:rPr>
            </w:pPr>
            <w:r w:rsidRPr="00F473D1">
              <w:rPr>
                <w:sz w:val="16"/>
                <w:szCs w:val="16"/>
              </w:rPr>
              <w:t>N.S.</w:t>
            </w:r>
            <w:r w:rsidRPr="00F473D1">
              <w:rPr>
                <w:sz w:val="16"/>
                <w:szCs w:val="16"/>
                <w:vertAlign w:val="superscript"/>
              </w:rPr>
              <w:t>2</w:t>
            </w:r>
          </w:p>
        </w:tc>
      </w:tr>
      <w:tr w:rsidR="00801285" w:rsidRPr="00450692" w:rsidTr="001A4483">
        <w:trPr>
          <w:trHeight w:val="290"/>
        </w:trPr>
        <w:tc>
          <w:tcPr>
            <w:tcW w:w="960" w:type="dxa"/>
            <w:noWrap/>
          </w:tcPr>
          <w:p w:rsidR="00801285" w:rsidRPr="00801285" w:rsidRDefault="00801285" w:rsidP="00801285">
            <w:pPr>
              <w:pStyle w:val="TableRowLEFT"/>
              <w:rPr>
                <w:sz w:val="16"/>
                <w:szCs w:val="16"/>
              </w:rPr>
            </w:pPr>
            <w:r w:rsidRPr="00801285">
              <w:rPr>
                <w:sz w:val="16"/>
                <w:szCs w:val="16"/>
              </w:rPr>
              <w:t>JBT07</w:t>
            </w:r>
          </w:p>
        </w:tc>
        <w:tc>
          <w:tcPr>
            <w:tcW w:w="1420" w:type="dxa"/>
            <w:noWrap/>
            <w:vAlign w:val="bottom"/>
          </w:tcPr>
          <w:p w:rsidR="00801285" w:rsidRPr="00801285" w:rsidRDefault="00801285" w:rsidP="00801285">
            <w:pPr>
              <w:pStyle w:val="TableRowLEFT"/>
              <w:rPr>
                <w:sz w:val="16"/>
                <w:szCs w:val="16"/>
              </w:rPr>
            </w:pPr>
            <w:r w:rsidRPr="00801285">
              <w:rPr>
                <w:sz w:val="16"/>
                <w:szCs w:val="16"/>
              </w:rPr>
              <w:t>9/19/2017</w:t>
            </w:r>
          </w:p>
        </w:tc>
        <w:tc>
          <w:tcPr>
            <w:tcW w:w="1164" w:type="dxa"/>
            <w:noWrap/>
            <w:vAlign w:val="bottom"/>
          </w:tcPr>
          <w:p w:rsidR="00801285" w:rsidRPr="00801285" w:rsidRDefault="00801285" w:rsidP="00801285">
            <w:pPr>
              <w:pStyle w:val="TableRowLEFT"/>
              <w:rPr>
                <w:sz w:val="16"/>
                <w:szCs w:val="16"/>
              </w:rPr>
            </w:pPr>
            <w:r w:rsidRPr="00801285">
              <w:rPr>
                <w:sz w:val="16"/>
                <w:szCs w:val="16"/>
              </w:rPr>
              <w:t>1</w:t>
            </w:r>
          </w:p>
        </w:tc>
        <w:tc>
          <w:tcPr>
            <w:tcW w:w="960" w:type="dxa"/>
            <w:noWrap/>
            <w:vAlign w:val="bottom"/>
          </w:tcPr>
          <w:p w:rsidR="00801285" w:rsidRPr="00801285" w:rsidRDefault="00801285" w:rsidP="00801285">
            <w:pPr>
              <w:pStyle w:val="TableRowRIGHT"/>
              <w:rPr>
                <w:sz w:val="16"/>
                <w:szCs w:val="16"/>
              </w:rPr>
            </w:pPr>
            <w:r w:rsidRPr="00801285">
              <w:rPr>
                <w:sz w:val="16"/>
                <w:szCs w:val="16"/>
              </w:rPr>
              <w:t>Pending</w:t>
            </w:r>
          </w:p>
        </w:tc>
        <w:tc>
          <w:tcPr>
            <w:tcW w:w="1100" w:type="dxa"/>
            <w:noWrap/>
            <w:vAlign w:val="bottom"/>
          </w:tcPr>
          <w:p w:rsidR="00801285" w:rsidRPr="00801285" w:rsidRDefault="00801285" w:rsidP="00801285">
            <w:pPr>
              <w:pStyle w:val="TableRowRIGHT"/>
              <w:rPr>
                <w:sz w:val="16"/>
                <w:szCs w:val="16"/>
              </w:rPr>
            </w:pPr>
            <w:r w:rsidRPr="00801285">
              <w:rPr>
                <w:sz w:val="16"/>
                <w:szCs w:val="16"/>
              </w:rPr>
              <w:t>Pending</w:t>
            </w:r>
          </w:p>
        </w:tc>
        <w:tc>
          <w:tcPr>
            <w:tcW w:w="1051" w:type="dxa"/>
            <w:noWrap/>
            <w:vAlign w:val="bottom"/>
          </w:tcPr>
          <w:p w:rsidR="00801285" w:rsidRPr="00801285" w:rsidRDefault="00801285" w:rsidP="00801285">
            <w:pPr>
              <w:pStyle w:val="TableRowRIGHT"/>
              <w:rPr>
                <w:sz w:val="16"/>
                <w:szCs w:val="16"/>
              </w:rPr>
            </w:pPr>
            <w:r w:rsidRPr="00801285">
              <w:rPr>
                <w:sz w:val="16"/>
                <w:szCs w:val="16"/>
              </w:rPr>
              <w:t>3.06</w:t>
            </w:r>
          </w:p>
        </w:tc>
      </w:tr>
      <w:tr w:rsidR="007541EF" w:rsidRPr="00450692" w:rsidTr="001A4483">
        <w:trPr>
          <w:trHeight w:val="290"/>
        </w:trPr>
        <w:tc>
          <w:tcPr>
            <w:tcW w:w="6655" w:type="dxa"/>
            <w:gridSpan w:val="6"/>
            <w:noWrap/>
          </w:tcPr>
          <w:p w:rsidR="007541EF" w:rsidRPr="00801285" w:rsidRDefault="00AA49F7" w:rsidP="007541EF">
            <w:pPr>
              <w:pStyle w:val="TableRowRIGHT"/>
              <w:jc w:val="left"/>
              <w:rPr>
                <w:sz w:val="16"/>
                <w:szCs w:val="16"/>
              </w:rPr>
            </w:pPr>
            <w:r w:rsidRPr="00801285">
              <w:rPr>
                <w:sz w:val="16"/>
                <w:szCs w:val="16"/>
              </w:rPr>
              <w:t>N.S.</w:t>
            </w:r>
            <w:r w:rsidRPr="00801285">
              <w:rPr>
                <w:sz w:val="16"/>
                <w:szCs w:val="16"/>
                <w:vertAlign w:val="superscript"/>
              </w:rPr>
              <w:t>1</w:t>
            </w:r>
            <w:r>
              <w:rPr>
                <w:sz w:val="16"/>
                <w:szCs w:val="16"/>
              </w:rPr>
              <w:t>:</w:t>
            </w:r>
            <w:r w:rsidR="007541EF" w:rsidRPr="00801285">
              <w:rPr>
                <w:sz w:val="16"/>
                <w:szCs w:val="16"/>
              </w:rPr>
              <w:t>Broken at lab</w:t>
            </w:r>
            <w:r w:rsidRPr="001740E3">
              <w:rPr>
                <w:sz w:val="16"/>
                <w:szCs w:val="16"/>
              </w:rPr>
              <w:t xml:space="preserve"> </w:t>
            </w:r>
            <w:r>
              <w:rPr>
                <w:sz w:val="16"/>
                <w:szCs w:val="16"/>
              </w:rPr>
              <w:t xml:space="preserve">  </w:t>
            </w:r>
            <w:r w:rsidRPr="001740E3">
              <w:rPr>
                <w:sz w:val="16"/>
                <w:szCs w:val="16"/>
              </w:rPr>
              <w:t>NS</w:t>
            </w:r>
            <w:r w:rsidRPr="001740E3">
              <w:rPr>
                <w:sz w:val="16"/>
                <w:szCs w:val="16"/>
                <w:vertAlign w:val="superscript"/>
              </w:rPr>
              <w:t>2</w:t>
            </w:r>
            <w:r>
              <w:rPr>
                <w:sz w:val="16"/>
                <w:szCs w:val="16"/>
              </w:rPr>
              <w:t>:</w:t>
            </w:r>
            <w:r w:rsidRPr="001740E3">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4/11/2017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39.5</w:t>
            </w:r>
          </w:p>
        </w:tc>
        <w:tc>
          <w:tcPr>
            <w:tcW w:w="1100" w:type="dxa"/>
            <w:noWrap/>
            <w:hideMark/>
          </w:tcPr>
          <w:p w:rsidR="00450692" w:rsidRPr="00AA49F7" w:rsidRDefault="00450692" w:rsidP="00450692">
            <w:pPr>
              <w:pStyle w:val="TableRowRIGHT"/>
              <w:rPr>
                <w:sz w:val="16"/>
                <w:szCs w:val="16"/>
              </w:rPr>
            </w:pPr>
            <w:r w:rsidRPr="00AA49F7">
              <w:rPr>
                <w:sz w:val="16"/>
                <w:szCs w:val="16"/>
              </w:rPr>
              <w:t>57.8</w:t>
            </w:r>
          </w:p>
        </w:tc>
        <w:tc>
          <w:tcPr>
            <w:tcW w:w="1051" w:type="dxa"/>
            <w:noWrap/>
            <w:hideMark/>
          </w:tcPr>
          <w:p w:rsidR="00450692" w:rsidRPr="00AA49F7" w:rsidRDefault="00450692" w:rsidP="00450692">
            <w:pPr>
              <w:pStyle w:val="TableRowRIGHT"/>
              <w:rPr>
                <w:sz w:val="16"/>
                <w:szCs w:val="16"/>
              </w:rPr>
            </w:pPr>
            <w:r w:rsidRPr="00AA49F7">
              <w:rPr>
                <w:sz w:val="16"/>
                <w:szCs w:val="16"/>
              </w:rPr>
              <w:t>3.35</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4/18/2017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11.5</w:t>
            </w:r>
          </w:p>
        </w:tc>
        <w:tc>
          <w:tcPr>
            <w:tcW w:w="1100" w:type="dxa"/>
            <w:noWrap/>
            <w:hideMark/>
          </w:tcPr>
          <w:p w:rsidR="00450692" w:rsidRPr="00AA49F7" w:rsidRDefault="00450692" w:rsidP="00450692">
            <w:pPr>
              <w:pStyle w:val="TableRowRIGHT"/>
              <w:rPr>
                <w:sz w:val="16"/>
                <w:szCs w:val="16"/>
              </w:rPr>
            </w:pPr>
            <w:r w:rsidRPr="00AA49F7">
              <w:rPr>
                <w:sz w:val="16"/>
                <w:szCs w:val="16"/>
              </w:rPr>
              <w:t>16.2</w:t>
            </w:r>
          </w:p>
        </w:tc>
        <w:tc>
          <w:tcPr>
            <w:tcW w:w="1051" w:type="dxa"/>
            <w:noWrap/>
            <w:hideMark/>
          </w:tcPr>
          <w:p w:rsidR="00450692" w:rsidRPr="00AA49F7" w:rsidRDefault="00450692" w:rsidP="00450692">
            <w:pPr>
              <w:pStyle w:val="TableRowRIGHT"/>
              <w:rPr>
                <w:sz w:val="16"/>
                <w:szCs w:val="16"/>
              </w:rPr>
            </w:pPr>
            <w:r w:rsidRPr="00AA49F7">
              <w:rPr>
                <w:sz w:val="16"/>
                <w:szCs w:val="16"/>
              </w:rPr>
              <w:t>2.59</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4/25/2017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14.7</w:t>
            </w:r>
          </w:p>
        </w:tc>
        <w:tc>
          <w:tcPr>
            <w:tcW w:w="1100" w:type="dxa"/>
            <w:noWrap/>
            <w:hideMark/>
          </w:tcPr>
          <w:p w:rsidR="00450692" w:rsidRPr="00AA49F7" w:rsidRDefault="00450692" w:rsidP="00450692">
            <w:pPr>
              <w:pStyle w:val="TableRowRIGHT"/>
              <w:rPr>
                <w:sz w:val="16"/>
                <w:szCs w:val="16"/>
              </w:rPr>
            </w:pPr>
            <w:r w:rsidRPr="00AA49F7">
              <w:rPr>
                <w:sz w:val="16"/>
                <w:szCs w:val="16"/>
              </w:rPr>
              <w:t>9.73</w:t>
            </w:r>
          </w:p>
        </w:tc>
        <w:tc>
          <w:tcPr>
            <w:tcW w:w="1051" w:type="dxa"/>
            <w:noWrap/>
            <w:hideMark/>
          </w:tcPr>
          <w:p w:rsidR="00450692" w:rsidRPr="00AA49F7" w:rsidRDefault="00450692" w:rsidP="00450692">
            <w:pPr>
              <w:pStyle w:val="TableRowRIGHT"/>
              <w:rPr>
                <w:sz w:val="16"/>
                <w:szCs w:val="16"/>
              </w:rPr>
            </w:pPr>
            <w:r w:rsidRPr="00AA49F7">
              <w:rPr>
                <w:sz w:val="16"/>
                <w:szCs w:val="16"/>
              </w:rPr>
              <w:t>2.45</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5/2/2017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46.5</w:t>
            </w:r>
          </w:p>
        </w:tc>
        <w:tc>
          <w:tcPr>
            <w:tcW w:w="1100" w:type="dxa"/>
            <w:noWrap/>
            <w:hideMark/>
          </w:tcPr>
          <w:p w:rsidR="00450692" w:rsidRPr="00AA49F7" w:rsidRDefault="00450692" w:rsidP="00450692">
            <w:pPr>
              <w:pStyle w:val="TableRowRIGHT"/>
              <w:rPr>
                <w:sz w:val="16"/>
                <w:szCs w:val="16"/>
              </w:rPr>
            </w:pPr>
            <w:r w:rsidRPr="00AA49F7">
              <w:rPr>
                <w:sz w:val="16"/>
                <w:szCs w:val="16"/>
              </w:rPr>
              <w:t>16.1</w:t>
            </w:r>
          </w:p>
        </w:tc>
        <w:tc>
          <w:tcPr>
            <w:tcW w:w="1051" w:type="dxa"/>
            <w:noWrap/>
            <w:hideMark/>
          </w:tcPr>
          <w:p w:rsidR="00450692" w:rsidRPr="00AA49F7" w:rsidRDefault="00450692" w:rsidP="00450692">
            <w:pPr>
              <w:pStyle w:val="TableRowRIGHT"/>
              <w:rPr>
                <w:sz w:val="16"/>
                <w:szCs w:val="16"/>
              </w:rPr>
            </w:pPr>
            <w:r w:rsidRPr="00AA49F7">
              <w:rPr>
                <w:sz w:val="16"/>
                <w:szCs w:val="16"/>
              </w:rPr>
              <w:t>2.04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5/9/2017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28.8</w:t>
            </w:r>
          </w:p>
        </w:tc>
        <w:tc>
          <w:tcPr>
            <w:tcW w:w="1100" w:type="dxa"/>
            <w:noWrap/>
            <w:hideMark/>
          </w:tcPr>
          <w:p w:rsidR="00450692" w:rsidRPr="00AA49F7" w:rsidRDefault="00450692" w:rsidP="00450692">
            <w:pPr>
              <w:pStyle w:val="TableRowRIGHT"/>
              <w:rPr>
                <w:sz w:val="16"/>
                <w:szCs w:val="16"/>
              </w:rPr>
            </w:pPr>
            <w:r w:rsidRPr="00AA49F7">
              <w:rPr>
                <w:sz w:val="16"/>
                <w:szCs w:val="16"/>
              </w:rPr>
              <w:t>12</w:t>
            </w:r>
          </w:p>
        </w:tc>
        <w:tc>
          <w:tcPr>
            <w:tcW w:w="1051" w:type="dxa"/>
            <w:noWrap/>
            <w:hideMark/>
          </w:tcPr>
          <w:p w:rsidR="00450692" w:rsidRPr="00AA49F7" w:rsidRDefault="00450692" w:rsidP="00450692">
            <w:pPr>
              <w:pStyle w:val="TableRowRIGHT"/>
              <w:rPr>
                <w:sz w:val="16"/>
                <w:szCs w:val="16"/>
              </w:rPr>
            </w:pPr>
            <w:r w:rsidRPr="00AA49F7">
              <w:rPr>
                <w:sz w:val="16"/>
                <w:szCs w:val="16"/>
              </w:rPr>
              <w:t>1.63</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5/9/2017</w:t>
            </w:r>
          </w:p>
        </w:tc>
        <w:tc>
          <w:tcPr>
            <w:tcW w:w="1164" w:type="dxa"/>
            <w:noWrap/>
            <w:hideMark/>
          </w:tcPr>
          <w:p w:rsidR="00450692" w:rsidRPr="00AA49F7" w:rsidRDefault="00450692" w:rsidP="00450692">
            <w:pPr>
              <w:pStyle w:val="TableRowLEFT"/>
              <w:rPr>
                <w:sz w:val="16"/>
                <w:szCs w:val="16"/>
              </w:rPr>
            </w:pPr>
            <w:r w:rsidRPr="00AA49F7">
              <w:rPr>
                <w:sz w:val="16"/>
                <w:szCs w:val="16"/>
              </w:rPr>
              <w:t>2</w:t>
            </w:r>
          </w:p>
        </w:tc>
        <w:tc>
          <w:tcPr>
            <w:tcW w:w="960" w:type="dxa"/>
            <w:noWrap/>
            <w:hideMark/>
          </w:tcPr>
          <w:p w:rsidR="00450692" w:rsidRPr="00AA49F7" w:rsidRDefault="00450692" w:rsidP="00450692">
            <w:pPr>
              <w:pStyle w:val="TableRowRIGHT"/>
              <w:rPr>
                <w:sz w:val="16"/>
                <w:szCs w:val="16"/>
              </w:rPr>
            </w:pPr>
            <w:r w:rsidRPr="00AA49F7">
              <w:rPr>
                <w:sz w:val="16"/>
                <w:szCs w:val="16"/>
              </w:rPr>
              <w:t>39</w:t>
            </w:r>
          </w:p>
        </w:tc>
        <w:tc>
          <w:tcPr>
            <w:tcW w:w="1100" w:type="dxa"/>
            <w:noWrap/>
            <w:hideMark/>
          </w:tcPr>
          <w:p w:rsidR="00450692" w:rsidRPr="00AA49F7" w:rsidRDefault="00450692" w:rsidP="00450692">
            <w:pPr>
              <w:pStyle w:val="TableRowRIGHT"/>
              <w:rPr>
                <w:sz w:val="16"/>
                <w:szCs w:val="16"/>
              </w:rPr>
            </w:pPr>
            <w:r w:rsidRPr="00AA49F7">
              <w:rPr>
                <w:sz w:val="16"/>
                <w:szCs w:val="16"/>
              </w:rPr>
              <w:t>12.9</w:t>
            </w:r>
          </w:p>
        </w:tc>
        <w:tc>
          <w:tcPr>
            <w:tcW w:w="1051" w:type="dxa"/>
            <w:noWrap/>
            <w:hideMark/>
          </w:tcPr>
          <w:p w:rsidR="00450692" w:rsidRPr="00AA49F7" w:rsidRDefault="00450692" w:rsidP="00450692">
            <w:pPr>
              <w:pStyle w:val="TableRowRIGHT"/>
              <w:rPr>
                <w:sz w:val="16"/>
                <w:szCs w:val="16"/>
              </w:rPr>
            </w:pPr>
            <w:r w:rsidRPr="00AA49F7">
              <w:rPr>
                <w:sz w:val="16"/>
                <w:szCs w:val="16"/>
              </w:rPr>
              <w:t>1.53</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5/16/2017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31.2</w:t>
            </w:r>
          </w:p>
        </w:tc>
        <w:tc>
          <w:tcPr>
            <w:tcW w:w="1100" w:type="dxa"/>
            <w:noWrap/>
            <w:hideMark/>
          </w:tcPr>
          <w:p w:rsidR="00450692" w:rsidRPr="00AA49F7" w:rsidRDefault="00450692" w:rsidP="00450692">
            <w:pPr>
              <w:pStyle w:val="TableRowRIGHT"/>
              <w:rPr>
                <w:sz w:val="16"/>
                <w:szCs w:val="16"/>
              </w:rPr>
            </w:pPr>
            <w:r w:rsidRPr="00AA49F7">
              <w:rPr>
                <w:sz w:val="16"/>
                <w:szCs w:val="16"/>
              </w:rPr>
              <w:t>23.1</w:t>
            </w:r>
          </w:p>
        </w:tc>
        <w:tc>
          <w:tcPr>
            <w:tcW w:w="1051" w:type="dxa"/>
            <w:noWrap/>
            <w:hideMark/>
          </w:tcPr>
          <w:p w:rsidR="00450692" w:rsidRPr="00AA49F7" w:rsidRDefault="00450692" w:rsidP="00450692">
            <w:pPr>
              <w:pStyle w:val="TableRowRIGHT"/>
              <w:rPr>
                <w:sz w:val="16"/>
                <w:szCs w:val="16"/>
              </w:rPr>
            </w:pPr>
            <w:r w:rsidRPr="00AA49F7">
              <w:rPr>
                <w:sz w:val="16"/>
                <w:szCs w:val="16"/>
              </w:rPr>
              <w:t>1.24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5/23/2017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234</w:t>
            </w:r>
          </w:p>
        </w:tc>
        <w:tc>
          <w:tcPr>
            <w:tcW w:w="1100" w:type="dxa"/>
            <w:noWrap/>
            <w:hideMark/>
          </w:tcPr>
          <w:p w:rsidR="00450692" w:rsidRPr="00AA49F7" w:rsidRDefault="00450692" w:rsidP="00450692">
            <w:pPr>
              <w:pStyle w:val="TableRowRIGHT"/>
              <w:rPr>
                <w:sz w:val="16"/>
                <w:szCs w:val="16"/>
              </w:rPr>
            </w:pPr>
            <w:r w:rsidRPr="00AA49F7">
              <w:rPr>
                <w:sz w:val="16"/>
                <w:szCs w:val="16"/>
              </w:rPr>
              <w:t>28.8</w:t>
            </w:r>
          </w:p>
        </w:tc>
        <w:tc>
          <w:tcPr>
            <w:tcW w:w="1051" w:type="dxa"/>
            <w:noWrap/>
            <w:hideMark/>
          </w:tcPr>
          <w:p w:rsidR="00450692" w:rsidRPr="00AA49F7" w:rsidRDefault="00450692" w:rsidP="00450692">
            <w:pPr>
              <w:pStyle w:val="TableRowRIGHT"/>
              <w:rPr>
                <w:sz w:val="16"/>
                <w:szCs w:val="16"/>
              </w:rPr>
            </w:pPr>
            <w:r w:rsidRPr="00AA49F7">
              <w:rPr>
                <w:sz w:val="16"/>
                <w:szCs w:val="16"/>
              </w:rPr>
              <w:t>1.24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5/30/2017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18.1</w:t>
            </w:r>
          </w:p>
        </w:tc>
        <w:tc>
          <w:tcPr>
            <w:tcW w:w="1100" w:type="dxa"/>
            <w:noWrap/>
            <w:hideMark/>
          </w:tcPr>
          <w:p w:rsidR="00450692" w:rsidRPr="00AA49F7" w:rsidRDefault="00450692" w:rsidP="00450692">
            <w:pPr>
              <w:pStyle w:val="TableRowRIGHT"/>
              <w:rPr>
                <w:sz w:val="16"/>
                <w:szCs w:val="16"/>
              </w:rPr>
            </w:pPr>
            <w:r w:rsidRPr="00AA49F7">
              <w:rPr>
                <w:sz w:val="16"/>
                <w:szCs w:val="16"/>
              </w:rPr>
              <w:t>9.58</w:t>
            </w:r>
          </w:p>
        </w:tc>
        <w:tc>
          <w:tcPr>
            <w:tcW w:w="1051" w:type="dxa"/>
            <w:noWrap/>
            <w:hideMark/>
          </w:tcPr>
          <w:p w:rsidR="00450692" w:rsidRPr="00AA49F7" w:rsidRDefault="00450692" w:rsidP="00450692">
            <w:pPr>
              <w:pStyle w:val="TableRowRIGHT"/>
              <w:rPr>
                <w:sz w:val="16"/>
                <w:szCs w:val="16"/>
              </w:rPr>
            </w:pPr>
            <w:r w:rsidRPr="00AA49F7">
              <w:rPr>
                <w:sz w:val="16"/>
                <w:szCs w:val="16"/>
              </w:rPr>
              <w:t>0.81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6/7/2017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18.6</w:t>
            </w:r>
          </w:p>
        </w:tc>
        <w:tc>
          <w:tcPr>
            <w:tcW w:w="1100" w:type="dxa"/>
            <w:noWrap/>
            <w:hideMark/>
          </w:tcPr>
          <w:p w:rsidR="00450692" w:rsidRPr="00AA49F7" w:rsidRDefault="00450692" w:rsidP="00450692">
            <w:pPr>
              <w:pStyle w:val="TableRowRIGHT"/>
              <w:rPr>
                <w:sz w:val="16"/>
                <w:szCs w:val="16"/>
              </w:rPr>
            </w:pPr>
            <w:r w:rsidRPr="00AA49F7">
              <w:rPr>
                <w:sz w:val="16"/>
                <w:szCs w:val="16"/>
              </w:rPr>
              <w:t>6.46</w:t>
            </w:r>
          </w:p>
        </w:tc>
        <w:tc>
          <w:tcPr>
            <w:tcW w:w="1051" w:type="dxa"/>
            <w:noWrap/>
            <w:hideMark/>
          </w:tcPr>
          <w:p w:rsidR="00450692" w:rsidRPr="00AA49F7" w:rsidRDefault="00450692" w:rsidP="00450692">
            <w:pPr>
              <w:pStyle w:val="TableRowRIGHT"/>
              <w:rPr>
                <w:sz w:val="16"/>
                <w:szCs w:val="16"/>
              </w:rPr>
            </w:pPr>
            <w:r w:rsidRPr="00AA49F7">
              <w:rPr>
                <w:sz w:val="16"/>
                <w:szCs w:val="16"/>
              </w:rPr>
              <w:t>0.91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6/13/2017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49.7</w:t>
            </w:r>
          </w:p>
        </w:tc>
        <w:tc>
          <w:tcPr>
            <w:tcW w:w="1100" w:type="dxa"/>
            <w:noWrap/>
            <w:hideMark/>
          </w:tcPr>
          <w:p w:rsidR="00450692" w:rsidRPr="00AA49F7" w:rsidRDefault="00450692" w:rsidP="00450692">
            <w:pPr>
              <w:pStyle w:val="TableRowRIGHT"/>
              <w:rPr>
                <w:sz w:val="16"/>
                <w:szCs w:val="16"/>
              </w:rPr>
            </w:pPr>
            <w:r w:rsidRPr="00AA49F7">
              <w:rPr>
                <w:sz w:val="16"/>
                <w:szCs w:val="16"/>
              </w:rPr>
              <w:t>17.2</w:t>
            </w:r>
          </w:p>
        </w:tc>
        <w:tc>
          <w:tcPr>
            <w:tcW w:w="1051" w:type="dxa"/>
            <w:noWrap/>
            <w:hideMark/>
          </w:tcPr>
          <w:p w:rsidR="00450692" w:rsidRPr="00AA49F7" w:rsidRDefault="00450692" w:rsidP="00450692">
            <w:pPr>
              <w:pStyle w:val="TableRowRIGHT"/>
              <w:rPr>
                <w:sz w:val="16"/>
                <w:szCs w:val="16"/>
              </w:rPr>
            </w:pPr>
            <w:r w:rsidRPr="00AA49F7">
              <w:rPr>
                <w:sz w:val="16"/>
                <w:szCs w:val="16"/>
              </w:rPr>
              <w:t>1.29</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6/22/2017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68.8</w:t>
            </w:r>
          </w:p>
        </w:tc>
        <w:tc>
          <w:tcPr>
            <w:tcW w:w="1100" w:type="dxa"/>
            <w:noWrap/>
            <w:hideMark/>
          </w:tcPr>
          <w:p w:rsidR="00450692" w:rsidRPr="00AA49F7" w:rsidRDefault="00450692" w:rsidP="00450692">
            <w:pPr>
              <w:pStyle w:val="TableRowRIGHT"/>
              <w:rPr>
                <w:sz w:val="16"/>
                <w:szCs w:val="16"/>
              </w:rPr>
            </w:pPr>
            <w:r w:rsidRPr="00AA49F7">
              <w:rPr>
                <w:sz w:val="16"/>
                <w:szCs w:val="16"/>
              </w:rPr>
              <w:t>26.4</w:t>
            </w:r>
          </w:p>
        </w:tc>
        <w:tc>
          <w:tcPr>
            <w:tcW w:w="1051" w:type="dxa"/>
            <w:noWrap/>
            <w:hideMark/>
          </w:tcPr>
          <w:p w:rsidR="00450692" w:rsidRPr="00AA49F7" w:rsidRDefault="00450692" w:rsidP="00450692">
            <w:pPr>
              <w:pStyle w:val="TableRowRIGHT"/>
              <w:rPr>
                <w:sz w:val="16"/>
                <w:szCs w:val="16"/>
              </w:rPr>
            </w:pPr>
            <w:r w:rsidRPr="00AA49F7">
              <w:rPr>
                <w:sz w:val="16"/>
                <w:szCs w:val="16"/>
              </w:rPr>
              <w:t>0.77</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61.5</w:t>
            </w:r>
          </w:p>
        </w:tc>
        <w:tc>
          <w:tcPr>
            <w:tcW w:w="1100" w:type="dxa"/>
            <w:noWrap/>
            <w:hideMark/>
          </w:tcPr>
          <w:p w:rsidR="00450692" w:rsidRPr="00AA49F7" w:rsidRDefault="00450692" w:rsidP="00450692">
            <w:pPr>
              <w:pStyle w:val="TableRowRIGHT"/>
              <w:rPr>
                <w:sz w:val="16"/>
                <w:szCs w:val="16"/>
              </w:rPr>
            </w:pPr>
            <w:r w:rsidRPr="00AA49F7">
              <w:rPr>
                <w:sz w:val="16"/>
                <w:szCs w:val="16"/>
              </w:rPr>
              <w:t>29.2</w:t>
            </w:r>
          </w:p>
        </w:tc>
        <w:tc>
          <w:tcPr>
            <w:tcW w:w="1051" w:type="dxa"/>
            <w:noWrap/>
            <w:hideMark/>
          </w:tcPr>
          <w:p w:rsidR="00450692" w:rsidRPr="00AA49F7" w:rsidRDefault="00450692" w:rsidP="00450692">
            <w:pPr>
              <w:pStyle w:val="TableRowRIGHT"/>
              <w:rPr>
                <w:sz w:val="16"/>
                <w:szCs w:val="16"/>
              </w:rPr>
            </w:pPr>
            <w:r w:rsidRPr="00AA49F7">
              <w:rPr>
                <w:sz w:val="16"/>
                <w:szCs w:val="16"/>
              </w:rPr>
              <w:t>1.48</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2</w:t>
            </w:r>
          </w:p>
        </w:tc>
        <w:tc>
          <w:tcPr>
            <w:tcW w:w="960" w:type="dxa"/>
            <w:noWrap/>
            <w:hideMark/>
          </w:tcPr>
          <w:p w:rsidR="00450692" w:rsidRPr="00AA49F7" w:rsidRDefault="00450692" w:rsidP="00450692">
            <w:pPr>
              <w:pStyle w:val="TableRowRIGHT"/>
              <w:rPr>
                <w:sz w:val="16"/>
                <w:szCs w:val="16"/>
              </w:rPr>
            </w:pPr>
            <w:r w:rsidRPr="00AA49F7">
              <w:rPr>
                <w:sz w:val="16"/>
                <w:szCs w:val="16"/>
              </w:rPr>
              <w:t>89.8</w:t>
            </w:r>
          </w:p>
        </w:tc>
        <w:tc>
          <w:tcPr>
            <w:tcW w:w="1100" w:type="dxa"/>
            <w:noWrap/>
            <w:hideMark/>
          </w:tcPr>
          <w:p w:rsidR="00450692" w:rsidRPr="00AA49F7" w:rsidRDefault="00450692" w:rsidP="00450692">
            <w:pPr>
              <w:pStyle w:val="TableRowRIGHT"/>
              <w:rPr>
                <w:sz w:val="16"/>
                <w:szCs w:val="16"/>
              </w:rPr>
            </w:pPr>
            <w:r w:rsidRPr="00AA49F7">
              <w:rPr>
                <w:sz w:val="16"/>
                <w:szCs w:val="16"/>
              </w:rPr>
              <w:t>48</w:t>
            </w:r>
          </w:p>
        </w:tc>
        <w:tc>
          <w:tcPr>
            <w:tcW w:w="1051" w:type="dxa"/>
            <w:noWrap/>
            <w:hideMark/>
          </w:tcPr>
          <w:p w:rsidR="00450692" w:rsidRPr="00AA49F7" w:rsidRDefault="00450692" w:rsidP="00450692">
            <w:pPr>
              <w:pStyle w:val="TableRowRIGHT"/>
              <w:rPr>
                <w:sz w:val="16"/>
                <w:szCs w:val="16"/>
              </w:rPr>
            </w:pPr>
            <w:r w:rsidRPr="00AA49F7">
              <w:rPr>
                <w:sz w:val="16"/>
                <w:szCs w:val="16"/>
              </w:rPr>
              <w:t>1.59</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3</w:t>
            </w:r>
          </w:p>
        </w:tc>
        <w:tc>
          <w:tcPr>
            <w:tcW w:w="960" w:type="dxa"/>
            <w:noWrap/>
            <w:hideMark/>
          </w:tcPr>
          <w:p w:rsidR="00450692" w:rsidRPr="00AA49F7" w:rsidRDefault="00450692" w:rsidP="00450692">
            <w:pPr>
              <w:pStyle w:val="TableRowRIGHT"/>
              <w:rPr>
                <w:sz w:val="16"/>
                <w:szCs w:val="16"/>
              </w:rPr>
            </w:pPr>
            <w:r w:rsidRPr="00AA49F7">
              <w:rPr>
                <w:sz w:val="16"/>
                <w:szCs w:val="16"/>
              </w:rPr>
              <w:t>77.1</w:t>
            </w:r>
          </w:p>
        </w:tc>
        <w:tc>
          <w:tcPr>
            <w:tcW w:w="1100" w:type="dxa"/>
            <w:noWrap/>
            <w:hideMark/>
          </w:tcPr>
          <w:p w:rsidR="00450692" w:rsidRPr="00AA49F7" w:rsidRDefault="00450692" w:rsidP="00450692">
            <w:pPr>
              <w:pStyle w:val="TableRowRIGHT"/>
              <w:rPr>
                <w:sz w:val="16"/>
                <w:szCs w:val="16"/>
              </w:rPr>
            </w:pPr>
            <w:r w:rsidRPr="00AA49F7">
              <w:rPr>
                <w:sz w:val="16"/>
                <w:szCs w:val="16"/>
              </w:rPr>
              <w:t>51.4</w:t>
            </w:r>
          </w:p>
        </w:tc>
        <w:tc>
          <w:tcPr>
            <w:tcW w:w="1051" w:type="dxa"/>
            <w:noWrap/>
            <w:hideMark/>
          </w:tcPr>
          <w:p w:rsidR="00450692" w:rsidRPr="00AA49F7" w:rsidRDefault="00450692" w:rsidP="00450692">
            <w:pPr>
              <w:pStyle w:val="TableRowRIGHT"/>
              <w:rPr>
                <w:sz w:val="16"/>
                <w:szCs w:val="16"/>
              </w:rPr>
            </w:pPr>
            <w:r w:rsidRPr="00AA49F7">
              <w:rPr>
                <w:sz w:val="16"/>
                <w:szCs w:val="16"/>
              </w:rPr>
              <w:t>1.54</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6/27/2017</w:t>
            </w:r>
          </w:p>
        </w:tc>
        <w:tc>
          <w:tcPr>
            <w:tcW w:w="1164" w:type="dxa"/>
            <w:noWrap/>
            <w:hideMark/>
          </w:tcPr>
          <w:p w:rsidR="00450692" w:rsidRPr="00AA49F7" w:rsidRDefault="00450692" w:rsidP="00450692">
            <w:pPr>
              <w:pStyle w:val="TableRowLEFT"/>
              <w:rPr>
                <w:sz w:val="16"/>
                <w:szCs w:val="16"/>
              </w:rPr>
            </w:pPr>
            <w:r w:rsidRPr="00AA49F7">
              <w:rPr>
                <w:sz w:val="16"/>
                <w:szCs w:val="16"/>
              </w:rPr>
              <w:t>4</w:t>
            </w:r>
          </w:p>
        </w:tc>
        <w:tc>
          <w:tcPr>
            <w:tcW w:w="960" w:type="dxa"/>
            <w:noWrap/>
            <w:hideMark/>
          </w:tcPr>
          <w:p w:rsidR="00450692" w:rsidRPr="00AA49F7" w:rsidRDefault="00450692" w:rsidP="00450692">
            <w:pPr>
              <w:pStyle w:val="TableRowRIGHT"/>
              <w:rPr>
                <w:sz w:val="16"/>
                <w:szCs w:val="16"/>
              </w:rPr>
            </w:pPr>
            <w:r w:rsidRPr="00AA49F7">
              <w:rPr>
                <w:sz w:val="16"/>
                <w:szCs w:val="16"/>
              </w:rPr>
              <w:t>81.4</w:t>
            </w:r>
          </w:p>
        </w:tc>
        <w:tc>
          <w:tcPr>
            <w:tcW w:w="1100" w:type="dxa"/>
            <w:noWrap/>
            <w:hideMark/>
          </w:tcPr>
          <w:p w:rsidR="00450692" w:rsidRPr="00AA49F7" w:rsidRDefault="00450692" w:rsidP="00450692">
            <w:pPr>
              <w:pStyle w:val="TableRowRIGHT"/>
              <w:rPr>
                <w:sz w:val="16"/>
                <w:szCs w:val="16"/>
              </w:rPr>
            </w:pPr>
            <w:r w:rsidRPr="00AA49F7">
              <w:rPr>
                <w:sz w:val="16"/>
                <w:szCs w:val="16"/>
              </w:rPr>
              <w:t>44</w:t>
            </w:r>
          </w:p>
        </w:tc>
        <w:tc>
          <w:tcPr>
            <w:tcW w:w="1051" w:type="dxa"/>
            <w:noWrap/>
            <w:hideMark/>
          </w:tcPr>
          <w:p w:rsidR="00450692" w:rsidRPr="00AA49F7" w:rsidRDefault="00450692" w:rsidP="00450692">
            <w:pPr>
              <w:pStyle w:val="TableRowRIGHT"/>
              <w:rPr>
                <w:sz w:val="16"/>
                <w:szCs w:val="16"/>
              </w:rPr>
            </w:pPr>
            <w:r w:rsidRPr="00AA49F7">
              <w:rPr>
                <w:sz w:val="16"/>
                <w:szCs w:val="16"/>
              </w:rPr>
              <w:t>1.51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30.3</w:t>
            </w:r>
          </w:p>
        </w:tc>
        <w:tc>
          <w:tcPr>
            <w:tcW w:w="1100" w:type="dxa"/>
            <w:noWrap/>
            <w:hideMark/>
          </w:tcPr>
          <w:p w:rsidR="00450692" w:rsidRPr="00AA49F7" w:rsidRDefault="00450692" w:rsidP="00450692">
            <w:pPr>
              <w:pStyle w:val="TableRowRIGHT"/>
              <w:rPr>
                <w:sz w:val="16"/>
                <w:szCs w:val="16"/>
              </w:rPr>
            </w:pPr>
            <w:r w:rsidRPr="00AA49F7">
              <w:rPr>
                <w:sz w:val="16"/>
                <w:szCs w:val="16"/>
              </w:rPr>
              <w:t>17.9</w:t>
            </w:r>
          </w:p>
        </w:tc>
        <w:tc>
          <w:tcPr>
            <w:tcW w:w="1051" w:type="dxa"/>
            <w:noWrap/>
            <w:hideMark/>
          </w:tcPr>
          <w:p w:rsidR="00450692" w:rsidRPr="00AA49F7" w:rsidRDefault="00450692" w:rsidP="00450692">
            <w:pPr>
              <w:pStyle w:val="TableRowRIGHT"/>
              <w:rPr>
                <w:sz w:val="16"/>
                <w:szCs w:val="16"/>
              </w:rPr>
            </w:pPr>
            <w:r w:rsidRPr="00AA49F7">
              <w:rPr>
                <w:sz w:val="16"/>
                <w:szCs w:val="16"/>
              </w:rPr>
              <w:t>1.11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2</w:t>
            </w:r>
          </w:p>
        </w:tc>
        <w:tc>
          <w:tcPr>
            <w:tcW w:w="960" w:type="dxa"/>
            <w:noWrap/>
            <w:hideMark/>
          </w:tcPr>
          <w:p w:rsidR="00450692" w:rsidRPr="00AA49F7" w:rsidRDefault="00450692" w:rsidP="00450692">
            <w:pPr>
              <w:pStyle w:val="TableRowRIGHT"/>
              <w:rPr>
                <w:sz w:val="16"/>
                <w:szCs w:val="16"/>
              </w:rPr>
            </w:pPr>
            <w:r w:rsidRPr="00AA49F7">
              <w:rPr>
                <w:sz w:val="16"/>
                <w:szCs w:val="16"/>
              </w:rPr>
              <w:t>24.8</w:t>
            </w:r>
          </w:p>
        </w:tc>
        <w:tc>
          <w:tcPr>
            <w:tcW w:w="1100" w:type="dxa"/>
            <w:noWrap/>
            <w:hideMark/>
          </w:tcPr>
          <w:p w:rsidR="00450692" w:rsidRPr="00AA49F7" w:rsidRDefault="00450692" w:rsidP="00450692">
            <w:pPr>
              <w:pStyle w:val="TableRowRIGHT"/>
              <w:rPr>
                <w:sz w:val="16"/>
                <w:szCs w:val="16"/>
              </w:rPr>
            </w:pPr>
            <w:r w:rsidRPr="00AA49F7">
              <w:rPr>
                <w:sz w:val="16"/>
                <w:szCs w:val="16"/>
              </w:rPr>
              <w:t>17.9</w:t>
            </w:r>
          </w:p>
        </w:tc>
        <w:tc>
          <w:tcPr>
            <w:tcW w:w="1051" w:type="dxa"/>
            <w:noWrap/>
            <w:hideMark/>
          </w:tcPr>
          <w:p w:rsidR="00450692" w:rsidRPr="00AA49F7" w:rsidRDefault="00450692" w:rsidP="00450692">
            <w:pPr>
              <w:pStyle w:val="TableRowRIGHT"/>
              <w:rPr>
                <w:sz w:val="16"/>
                <w:szCs w:val="16"/>
              </w:rPr>
            </w:pPr>
            <w:r w:rsidRPr="00AA49F7">
              <w:rPr>
                <w:sz w:val="16"/>
                <w:szCs w:val="16"/>
              </w:rPr>
              <w:t>1.01</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3</w:t>
            </w:r>
          </w:p>
        </w:tc>
        <w:tc>
          <w:tcPr>
            <w:tcW w:w="960" w:type="dxa"/>
            <w:noWrap/>
            <w:hideMark/>
          </w:tcPr>
          <w:p w:rsidR="00450692" w:rsidRPr="00AA49F7" w:rsidRDefault="00450692" w:rsidP="00450692">
            <w:pPr>
              <w:pStyle w:val="TableRowRIGHT"/>
              <w:rPr>
                <w:sz w:val="16"/>
                <w:szCs w:val="16"/>
              </w:rPr>
            </w:pPr>
            <w:r w:rsidRPr="00AA49F7">
              <w:rPr>
                <w:sz w:val="16"/>
                <w:szCs w:val="16"/>
              </w:rPr>
              <w:t>24</w:t>
            </w:r>
          </w:p>
        </w:tc>
        <w:tc>
          <w:tcPr>
            <w:tcW w:w="1100" w:type="dxa"/>
            <w:noWrap/>
            <w:hideMark/>
          </w:tcPr>
          <w:p w:rsidR="00450692" w:rsidRPr="00AA49F7" w:rsidRDefault="00450692" w:rsidP="00450692">
            <w:pPr>
              <w:pStyle w:val="TableRowRIGHT"/>
              <w:rPr>
                <w:sz w:val="16"/>
                <w:szCs w:val="16"/>
              </w:rPr>
            </w:pPr>
            <w:r w:rsidRPr="00AA49F7">
              <w:rPr>
                <w:sz w:val="16"/>
                <w:szCs w:val="16"/>
              </w:rPr>
              <w:t>16.8</w:t>
            </w:r>
          </w:p>
        </w:tc>
        <w:tc>
          <w:tcPr>
            <w:tcW w:w="1051" w:type="dxa"/>
            <w:noWrap/>
            <w:hideMark/>
          </w:tcPr>
          <w:p w:rsidR="00450692" w:rsidRPr="00AA49F7" w:rsidRDefault="00450692" w:rsidP="00450692">
            <w:pPr>
              <w:pStyle w:val="TableRowRIGHT"/>
              <w:rPr>
                <w:sz w:val="16"/>
                <w:szCs w:val="16"/>
              </w:rPr>
            </w:pPr>
            <w:r w:rsidRPr="00AA49F7">
              <w:rPr>
                <w:sz w:val="16"/>
                <w:szCs w:val="16"/>
              </w:rPr>
              <w:t>1.05</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6/30/2017</w:t>
            </w:r>
          </w:p>
        </w:tc>
        <w:tc>
          <w:tcPr>
            <w:tcW w:w="1164" w:type="dxa"/>
            <w:noWrap/>
            <w:hideMark/>
          </w:tcPr>
          <w:p w:rsidR="00450692" w:rsidRPr="00AA49F7" w:rsidRDefault="00450692" w:rsidP="00450692">
            <w:pPr>
              <w:pStyle w:val="TableRowLEFT"/>
              <w:rPr>
                <w:sz w:val="16"/>
                <w:szCs w:val="16"/>
              </w:rPr>
            </w:pPr>
            <w:r w:rsidRPr="00AA49F7">
              <w:rPr>
                <w:sz w:val="16"/>
                <w:szCs w:val="16"/>
              </w:rPr>
              <w:t>4</w:t>
            </w:r>
          </w:p>
        </w:tc>
        <w:tc>
          <w:tcPr>
            <w:tcW w:w="960" w:type="dxa"/>
            <w:noWrap/>
            <w:hideMark/>
          </w:tcPr>
          <w:p w:rsidR="00450692" w:rsidRPr="00AA49F7" w:rsidRDefault="00450692" w:rsidP="00450692">
            <w:pPr>
              <w:pStyle w:val="TableRowRIGHT"/>
              <w:rPr>
                <w:sz w:val="16"/>
                <w:szCs w:val="16"/>
              </w:rPr>
            </w:pPr>
            <w:r w:rsidRPr="00AA49F7">
              <w:rPr>
                <w:sz w:val="16"/>
                <w:szCs w:val="16"/>
              </w:rPr>
              <w:t>23.3</w:t>
            </w:r>
          </w:p>
        </w:tc>
        <w:tc>
          <w:tcPr>
            <w:tcW w:w="1100" w:type="dxa"/>
            <w:noWrap/>
            <w:hideMark/>
          </w:tcPr>
          <w:p w:rsidR="00450692" w:rsidRPr="00AA49F7" w:rsidRDefault="00450692" w:rsidP="00450692">
            <w:pPr>
              <w:pStyle w:val="TableRowRIGHT"/>
              <w:rPr>
                <w:sz w:val="16"/>
                <w:szCs w:val="16"/>
              </w:rPr>
            </w:pPr>
            <w:r w:rsidRPr="00AA49F7">
              <w:rPr>
                <w:sz w:val="16"/>
                <w:szCs w:val="16"/>
              </w:rPr>
              <w:t>16</w:t>
            </w:r>
          </w:p>
        </w:tc>
        <w:tc>
          <w:tcPr>
            <w:tcW w:w="1051" w:type="dxa"/>
            <w:noWrap/>
            <w:hideMark/>
          </w:tcPr>
          <w:p w:rsidR="00450692" w:rsidRPr="00AA49F7" w:rsidRDefault="00450692" w:rsidP="00450692">
            <w:pPr>
              <w:pStyle w:val="TableRowRIGHT"/>
              <w:rPr>
                <w:sz w:val="16"/>
                <w:szCs w:val="16"/>
              </w:rPr>
            </w:pPr>
            <w:r w:rsidRPr="00AA49F7">
              <w:rPr>
                <w:sz w:val="16"/>
                <w:szCs w:val="16"/>
              </w:rPr>
              <w:t>1.06</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7/5/2017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21.2</w:t>
            </w:r>
          </w:p>
        </w:tc>
        <w:tc>
          <w:tcPr>
            <w:tcW w:w="1100" w:type="dxa"/>
            <w:noWrap/>
            <w:hideMark/>
          </w:tcPr>
          <w:p w:rsidR="00450692" w:rsidRPr="00AA49F7" w:rsidRDefault="00450692" w:rsidP="00450692">
            <w:pPr>
              <w:pStyle w:val="TableRowRIGHT"/>
              <w:rPr>
                <w:sz w:val="16"/>
                <w:szCs w:val="16"/>
              </w:rPr>
            </w:pPr>
            <w:r w:rsidRPr="00AA49F7">
              <w:rPr>
                <w:sz w:val="16"/>
                <w:szCs w:val="16"/>
              </w:rPr>
              <w:t>16.8</w:t>
            </w:r>
          </w:p>
        </w:tc>
        <w:tc>
          <w:tcPr>
            <w:tcW w:w="1051" w:type="dxa"/>
            <w:noWrap/>
            <w:hideMark/>
          </w:tcPr>
          <w:p w:rsidR="00450692" w:rsidRPr="00AA49F7" w:rsidRDefault="00450692" w:rsidP="00450692">
            <w:pPr>
              <w:pStyle w:val="TableRowRIGHT"/>
              <w:rPr>
                <w:sz w:val="16"/>
                <w:szCs w:val="16"/>
              </w:rPr>
            </w:pPr>
            <w:r w:rsidRPr="00AA49F7">
              <w:rPr>
                <w:sz w:val="16"/>
                <w:szCs w:val="16"/>
              </w:rPr>
              <w:t>1.16</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7/11/2017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28.1</w:t>
            </w:r>
          </w:p>
        </w:tc>
        <w:tc>
          <w:tcPr>
            <w:tcW w:w="1100" w:type="dxa"/>
            <w:noWrap/>
            <w:hideMark/>
          </w:tcPr>
          <w:p w:rsidR="00450692" w:rsidRPr="00AA49F7" w:rsidRDefault="00450692" w:rsidP="00450692">
            <w:pPr>
              <w:pStyle w:val="TableRowRIGHT"/>
              <w:rPr>
                <w:sz w:val="16"/>
                <w:szCs w:val="16"/>
              </w:rPr>
            </w:pPr>
            <w:r w:rsidRPr="00AA49F7">
              <w:rPr>
                <w:sz w:val="16"/>
                <w:szCs w:val="16"/>
              </w:rPr>
              <w:t>19.5</w:t>
            </w:r>
          </w:p>
        </w:tc>
        <w:tc>
          <w:tcPr>
            <w:tcW w:w="1051" w:type="dxa"/>
            <w:noWrap/>
            <w:hideMark/>
          </w:tcPr>
          <w:p w:rsidR="00450692" w:rsidRPr="00AA49F7" w:rsidRDefault="00450692" w:rsidP="00450692">
            <w:pPr>
              <w:pStyle w:val="TableRowRIGHT"/>
              <w:rPr>
                <w:sz w:val="16"/>
                <w:szCs w:val="16"/>
              </w:rPr>
            </w:pPr>
            <w:r w:rsidRPr="00AA49F7">
              <w:rPr>
                <w:sz w:val="16"/>
                <w:szCs w:val="16"/>
              </w:rPr>
              <w:t>1.3</w:t>
            </w:r>
          </w:p>
        </w:tc>
      </w:tr>
      <w:tr w:rsidR="00450692" w:rsidRPr="00450692" w:rsidTr="001A4483">
        <w:trPr>
          <w:trHeight w:val="290"/>
        </w:trPr>
        <w:tc>
          <w:tcPr>
            <w:tcW w:w="960" w:type="dxa"/>
            <w:noWrap/>
            <w:hideMark/>
          </w:tcPr>
          <w:p w:rsidR="00450692" w:rsidRPr="00AA49F7" w:rsidRDefault="00450692" w:rsidP="00450692">
            <w:pPr>
              <w:pStyle w:val="TableRowLEFT"/>
              <w:rPr>
                <w:sz w:val="16"/>
                <w:szCs w:val="16"/>
              </w:rPr>
            </w:pPr>
            <w:r w:rsidRPr="00AA49F7">
              <w:rPr>
                <w:sz w:val="16"/>
                <w:szCs w:val="16"/>
              </w:rPr>
              <w:t>JBT11</w:t>
            </w:r>
          </w:p>
        </w:tc>
        <w:tc>
          <w:tcPr>
            <w:tcW w:w="1420" w:type="dxa"/>
            <w:noWrap/>
            <w:hideMark/>
          </w:tcPr>
          <w:p w:rsidR="00450692" w:rsidRPr="00AA49F7" w:rsidRDefault="00450692" w:rsidP="00450692">
            <w:pPr>
              <w:pStyle w:val="TableRowLEFT"/>
              <w:rPr>
                <w:sz w:val="16"/>
                <w:szCs w:val="16"/>
              </w:rPr>
            </w:pPr>
            <w:r w:rsidRPr="00AA49F7">
              <w:rPr>
                <w:sz w:val="16"/>
                <w:szCs w:val="16"/>
              </w:rPr>
              <w:t>7/18/2017</w:t>
            </w:r>
          </w:p>
        </w:tc>
        <w:tc>
          <w:tcPr>
            <w:tcW w:w="1164" w:type="dxa"/>
            <w:noWrap/>
            <w:hideMark/>
          </w:tcPr>
          <w:p w:rsidR="00450692" w:rsidRPr="00AA49F7" w:rsidRDefault="00450692" w:rsidP="00450692">
            <w:pPr>
              <w:pStyle w:val="TableRowLEFT"/>
              <w:rPr>
                <w:sz w:val="16"/>
                <w:szCs w:val="16"/>
              </w:rPr>
            </w:pPr>
            <w:r w:rsidRPr="00AA49F7">
              <w:rPr>
                <w:sz w:val="16"/>
                <w:szCs w:val="16"/>
              </w:rPr>
              <w:t>1</w:t>
            </w:r>
          </w:p>
        </w:tc>
        <w:tc>
          <w:tcPr>
            <w:tcW w:w="960" w:type="dxa"/>
            <w:noWrap/>
            <w:hideMark/>
          </w:tcPr>
          <w:p w:rsidR="00450692" w:rsidRPr="00AA49F7" w:rsidRDefault="00450692" w:rsidP="00450692">
            <w:pPr>
              <w:pStyle w:val="TableRowRIGHT"/>
              <w:rPr>
                <w:sz w:val="16"/>
                <w:szCs w:val="16"/>
              </w:rPr>
            </w:pPr>
            <w:r w:rsidRPr="00AA49F7">
              <w:rPr>
                <w:sz w:val="16"/>
                <w:szCs w:val="16"/>
              </w:rPr>
              <w:t>33.5</w:t>
            </w:r>
          </w:p>
        </w:tc>
        <w:tc>
          <w:tcPr>
            <w:tcW w:w="1100" w:type="dxa"/>
            <w:noWrap/>
            <w:hideMark/>
          </w:tcPr>
          <w:p w:rsidR="00450692" w:rsidRPr="00AA49F7" w:rsidRDefault="00450692" w:rsidP="00450692">
            <w:pPr>
              <w:pStyle w:val="TableRowRIGHT"/>
              <w:rPr>
                <w:sz w:val="16"/>
                <w:szCs w:val="16"/>
              </w:rPr>
            </w:pPr>
            <w:r w:rsidRPr="00AA49F7">
              <w:rPr>
                <w:sz w:val="16"/>
                <w:szCs w:val="16"/>
              </w:rPr>
              <w:t>64.4</w:t>
            </w:r>
          </w:p>
        </w:tc>
        <w:tc>
          <w:tcPr>
            <w:tcW w:w="1051" w:type="dxa"/>
            <w:noWrap/>
            <w:hideMark/>
          </w:tcPr>
          <w:p w:rsidR="00450692" w:rsidRPr="00AA49F7" w:rsidRDefault="00450692" w:rsidP="00450692">
            <w:pPr>
              <w:pStyle w:val="TableRowRIGHT"/>
              <w:rPr>
                <w:sz w:val="16"/>
                <w:szCs w:val="16"/>
              </w:rPr>
            </w:pPr>
            <w:r w:rsidRPr="00AA49F7">
              <w:rPr>
                <w:sz w:val="16"/>
                <w:szCs w:val="16"/>
              </w:rPr>
              <w:t>1.22</w:t>
            </w:r>
          </w:p>
        </w:tc>
      </w:tr>
      <w:tr w:rsidR="001F59BA" w:rsidRPr="00450692" w:rsidTr="001A4483">
        <w:trPr>
          <w:trHeight w:val="290"/>
        </w:trPr>
        <w:tc>
          <w:tcPr>
            <w:tcW w:w="960" w:type="dxa"/>
            <w:noWrap/>
          </w:tcPr>
          <w:p w:rsidR="001F59BA" w:rsidRPr="00AA49F7" w:rsidRDefault="001F59BA" w:rsidP="001F59BA">
            <w:pPr>
              <w:pStyle w:val="TableRowLEFT"/>
              <w:rPr>
                <w:sz w:val="16"/>
                <w:szCs w:val="16"/>
              </w:rPr>
            </w:pPr>
            <w:r w:rsidRPr="00AA49F7">
              <w:rPr>
                <w:sz w:val="16"/>
                <w:szCs w:val="16"/>
              </w:rPr>
              <w:t>JBT11</w:t>
            </w:r>
          </w:p>
        </w:tc>
        <w:tc>
          <w:tcPr>
            <w:tcW w:w="1420" w:type="dxa"/>
            <w:noWrap/>
            <w:vAlign w:val="bottom"/>
          </w:tcPr>
          <w:p w:rsidR="001F59BA" w:rsidRPr="00AA49F7" w:rsidRDefault="001F59BA" w:rsidP="001F59BA">
            <w:pPr>
              <w:pStyle w:val="TableRowLEFT"/>
              <w:rPr>
                <w:sz w:val="16"/>
                <w:szCs w:val="16"/>
              </w:rPr>
            </w:pPr>
            <w:r w:rsidRPr="00AA49F7">
              <w:rPr>
                <w:sz w:val="16"/>
                <w:szCs w:val="16"/>
              </w:rPr>
              <w:t>7/26/2017</w:t>
            </w:r>
          </w:p>
        </w:tc>
        <w:tc>
          <w:tcPr>
            <w:tcW w:w="1164" w:type="dxa"/>
            <w:noWrap/>
            <w:vAlign w:val="bottom"/>
          </w:tcPr>
          <w:p w:rsidR="001F59BA" w:rsidRPr="00AA49F7" w:rsidRDefault="001F59BA" w:rsidP="001F59BA">
            <w:pPr>
              <w:pStyle w:val="TableRowLEFT"/>
              <w:rPr>
                <w:sz w:val="16"/>
                <w:szCs w:val="16"/>
              </w:rPr>
            </w:pPr>
            <w:r w:rsidRPr="00AA49F7">
              <w:rPr>
                <w:sz w:val="16"/>
                <w:szCs w:val="16"/>
              </w:rPr>
              <w:t>1</w:t>
            </w:r>
          </w:p>
        </w:tc>
        <w:tc>
          <w:tcPr>
            <w:tcW w:w="960" w:type="dxa"/>
            <w:noWrap/>
            <w:vAlign w:val="bottom"/>
          </w:tcPr>
          <w:p w:rsidR="001F59BA" w:rsidRPr="00AA49F7" w:rsidRDefault="001F59BA" w:rsidP="001F59BA">
            <w:pPr>
              <w:pStyle w:val="TableRowRIGHT"/>
              <w:rPr>
                <w:sz w:val="16"/>
                <w:szCs w:val="16"/>
              </w:rPr>
            </w:pPr>
            <w:r w:rsidRPr="00AA49F7">
              <w:rPr>
                <w:sz w:val="16"/>
                <w:szCs w:val="16"/>
              </w:rPr>
              <w:t>15.4</w:t>
            </w:r>
          </w:p>
        </w:tc>
        <w:tc>
          <w:tcPr>
            <w:tcW w:w="1100" w:type="dxa"/>
            <w:noWrap/>
            <w:vAlign w:val="bottom"/>
          </w:tcPr>
          <w:p w:rsidR="001F59BA" w:rsidRPr="00AA49F7" w:rsidRDefault="001F59BA" w:rsidP="001F59BA">
            <w:pPr>
              <w:pStyle w:val="TableRowRIGHT"/>
              <w:rPr>
                <w:sz w:val="16"/>
                <w:szCs w:val="16"/>
              </w:rPr>
            </w:pPr>
            <w:r w:rsidRPr="00AA49F7">
              <w:rPr>
                <w:sz w:val="16"/>
                <w:szCs w:val="16"/>
              </w:rPr>
              <w:t>26</w:t>
            </w:r>
          </w:p>
        </w:tc>
        <w:tc>
          <w:tcPr>
            <w:tcW w:w="1051" w:type="dxa"/>
            <w:noWrap/>
            <w:vAlign w:val="bottom"/>
          </w:tcPr>
          <w:p w:rsidR="001F59BA" w:rsidRPr="00AA49F7" w:rsidRDefault="001F59BA" w:rsidP="001F59BA">
            <w:pPr>
              <w:pStyle w:val="TableRowRIGHT"/>
              <w:rPr>
                <w:sz w:val="16"/>
                <w:szCs w:val="16"/>
              </w:rPr>
            </w:pPr>
            <w:r w:rsidRPr="00AA49F7">
              <w:rPr>
                <w:sz w:val="16"/>
                <w:szCs w:val="16"/>
              </w:rPr>
              <w:t>0.96</w:t>
            </w:r>
          </w:p>
        </w:tc>
      </w:tr>
      <w:tr w:rsidR="001F59BA" w:rsidRPr="00450692" w:rsidTr="001A4483">
        <w:trPr>
          <w:trHeight w:val="290"/>
        </w:trPr>
        <w:tc>
          <w:tcPr>
            <w:tcW w:w="960" w:type="dxa"/>
            <w:noWrap/>
          </w:tcPr>
          <w:p w:rsidR="001F59BA" w:rsidRPr="00AA49F7" w:rsidRDefault="001F59BA" w:rsidP="001F59BA">
            <w:pPr>
              <w:pStyle w:val="TableRowLEFT"/>
              <w:rPr>
                <w:sz w:val="16"/>
                <w:szCs w:val="16"/>
              </w:rPr>
            </w:pPr>
            <w:r w:rsidRPr="00AA49F7">
              <w:rPr>
                <w:sz w:val="16"/>
                <w:szCs w:val="16"/>
              </w:rPr>
              <w:t>JBT11</w:t>
            </w:r>
          </w:p>
        </w:tc>
        <w:tc>
          <w:tcPr>
            <w:tcW w:w="1420" w:type="dxa"/>
            <w:noWrap/>
            <w:vAlign w:val="bottom"/>
          </w:tcPr>
          <w:p w:rsidR="001F59BA" w:rsidRPr="00AA49F7" w:rsidRDefault="001F59BA" w:rsidP="001F59BA">
            <w:pPr>
              <w:pStyle w:val="TableRowLEFT"/>
              <w:rPr>
                <w:sz w:val="16"/>
                <w:szCs w:val="16"/>
              </w:rPr>
            </w:pPr>
            <w:r w:rsidRPr="00AA49F7">
              <w:rPr>
                <w:sz w:val="16"/>
                <w:szCs w:val="16"/>
              </w:rPr>
              <w:t>8/1/2017</w:t>
            </w:r>
          </w:p>
        </w:tc>
        <w:tc>
          <w:tcPr>
            <w:tcW w:w="1164" w:type="dxa"/>
            <w:noWrap/>
            <w:vAlign w:val="bottom"/>
          </w:tcPr>
          <w:p w:rsidR="001F59BA" w:rsidRPr="00AA49F7" w:rsidRDefault="001F59BA" w:rsidP="001F59BA">
            <w:pPr>
              <w:pStyle w:val="TableRowLEFT"/>
              <w:rPr>
                <w:sz w:val="16"/>
                <w:szCs w:val="16"/>
              </w:rPr>
            </w:pPr>
            <w:r w:rsidRPr="00AA49F7">
              <w:rPr>
                <w:sz w:val="16"/>
                <w:szCs w:val="16"/>
              </w:rPr>
              <w:t>1</w:t>
            </w:r>
          </w:p>
        </w:tc>
        <w:tc>
          <w:tcPr>
            <w:tcW w:w="960" w:type="dxa"/>
            <w:noWrap/>
            <w:vAlign w:val="bottom"/>
          </w:tcPr>
          <w:p w:rsidR="001F59BA" w:rsidRPr="00AA49F7" w:rsidRDefault="001F59BA" w:rsidP="001F59BA">
            <w:pPr>
              <w:pStyle w:val="TableRowRIGHT"/>
              <w:rPr>
                <w:sz w:val="16"/>
                <w:szCs w:val="16"/>
              </w:rPr>
            </w:pPr>
            <w:r w:rsidRPr="00AA49F7">
              <w:rPr>
                <w:sz w:val="16"/>
                <w:szCs w:val="16"/>
              </w:rPr>
              <w:t>59.1</w:t>
            </w:r>
          </w:p>
        </w:tc>
        <w:tc>
          <w:tcPr>
            <w:tcW w:w="1100" w:type="dxa"/>
            <w:noWrap/>
            <w:vAlign w:val="bottom"/>
          </w:tcPr>
          <w:p w:rsidR="001F59BA" w:rsidRPr="00AA49F7" w:rsidRDefault="001F59BA" w:rsidP="001F59BA">
            <w:pPr>
              <w:pStyle w:val="TableRowRIGHT"/>
              <w:rPr>
                <w:sz w:val="16"/>
                <w:szCs w:val="16"/>
              </w:rPr>
            </w:pPr>
            <w:r w:rsidRPr="00AA49F7">
              <w:rPr>
                <w:sz w:val="16"/>
                <w:szCs w:val="16"/>
              </w:rPr>
              <w:t>35.2</w:t>
            </w:r>
          </w:p>
        </w:tc>
        <w:tc>
          <w:tcPr>
            <w:tcW w:w="1051" w:type="dxa"/>
            <w:noWrap/>
            <w:vAlign w:val="bottom"/>
          </w:tcPr>
          <w:p w:rsidR="001F59BA" w:rsidRPr="00AA49F7" w:rsidRDefault="001F59BA" w:rsidP="001F59BA">
            <w:pPr>
              <w:pStyle w:val="TableRowRIGHT"/>
              <w:rPr>
                <w:sz w:val="16"/>
                <w:szCs w:val="16"/>
              </w:rPr>
            </w:pPr>
            <w:r w:rsidRPr="00AA49F7">
              <w:rPr>
                <w:sz w:val="16"/>
                <w:szCs w:val="16"/>
              </w:rPr>
              <w:t>1.23</w:t>
            </w:r>
          </w:p>
        </w:tc>
      </w:tr>
      <w:tr w:rsidR="00AA49F7" w:rsidRPr="00450692" w:rsidTr="001A4483">
        <w:trPr>
          <w:trHeight w:val="290"/>
        </w:trPr>
        <w:tc>
          <w:tcPr>
            <w:tcW w:w="960" w:type="dxa"/>
            <w:noWrap/>
          </w:tcPr>
          <w:p w:rsidR="00AA49F7" w:rsidRPr="00AA49F7" w:rsidRDefault="00AA49F7" w:rsidP="00AA49F7">
            <w:pPr>
              <w:pStyle w:val="TableRowLEFT"/>
              <w:rPr>
                <w:sz w:val="16"/>
                <w:szCs w:val="16"/>
              </w:rPr>
            </w:pPr>
            <w:r w:rsidRPr="00AA49F7">
              <w:rPr>
                <w:sz w:val="16"/>
                <w:szCs w:val="16"/>
              </w:rPr>
              <w:t>JBT11</w:t>
            </w:r>
          </w:p>
        </w:tc>
        <w:tc>
          <w:tcPr>
            <w:tcW w:w="1420" w:type="dxa"/>
            <w:noWrap/>
            <w:vAlign w:val="bottom"/>
          </w:tcPr>
          <w:p w:rsidR="00AA49F7" w:rsidRPr="00AA49F7" w:rsidRDefault="00AA49F7" w:rsidP="00AA49F7">
            <w:pPr>
              <w:pStyle w:val="TableRowLEFT"/>
              <w:rPr>
                <w:sz w:val="16"/>
                <w:szCs w:val="16"/>
              </w:rPr>
            </w:pPr>
            <w:r w:rsidRPr="00AA49F7">
              <w:rPr>
                <w:sz w:val="16"/>
                <w:szCs w:val="16"/>
              </w:rPr>
              <w:t>9/05/</w:t>
            </w:r>
            <w:r>
              <w:rPr>
                <w:sz w:val="16"/>
                <w:szCs w:val="16"/>
              </w:rPr>
              <w:t>20</w:t>
            </w:r>
            <w:r w:rsidRPr="00AA49F7">
              <w:rPr>
                <w:sz w:val="16"/>
                <w:szCs w:val="16"/>
              </w:rPr>
              <w:t>17</w:t>
            </w:r>
          </w:p>
        </w:tc>
        <w:tc>
          <w:tcPr>
            <w:tcW w:w="1164" w:type="dxa"/>
            <w:noWrap/>
            <w:vAlign w:val="bottom"/>
          </w:tcPr>
          <w:p w:rsidR="00AA49F7" w:rsidRPr="00AA49F7" w:rsidRDefault="00AA49F7" w:rsidP="00AA49F7">
            <w:pPr>
              <w:pStyle w:val="TableRowLEFT"/>
              <w:rPr>
                <w:sz w:val="16"/>
                <w:szCs w:val="16"/>
              </w:rPr>
            </w:pPr>
            <w:r w:rsidRPr="00AA49F7">
              <w:rPr>
                <w:sz w:val="16"/>
                <w:szCs w:val="16"/>
              </w:rPr>
              <w:t>1</w:t>
            </w:r>
          </w:p>
        </w:tc>
        <w:tc>
          <w:tcPr>
            <w:tcW w:w="960" w:type="dxa"/>
            <w:noWrap/>
            <w:vAlign w:val="bottom"/>
          </w:tcPr>
          <w:p w:rsidR="00AA49F7" w:rsidRPr="00AA49F7" w:rsidRDefault="00AA49F7" w:rsidP="00AA49F7">
            <w:pPr>
              <w:pStyle w:val="TableRowLEFT"/>
              <w:rPr>
                <w:sz w:val="16"/>
                <w:szCs w:val="16"/>
              </w:rPr>
            </w:pPr>
            <w:r w:rsidRPr="00AA49F7">
              <w:rPr>
                <w:sz w:val="16"/>
                <w:szCs w:val="16"/>
              </w:rPr>
              <w:t>Pending</w:t>
            </w:r>
          </w:p>
        </w:tc>
        <w:tc>
          <w:tcPr>
            <w:tcW w:w="1100" w:type="dxa"/>
            <w:noWrap/>
            <w:vAlign w:val="bottom"/>
          </w:tcPr>
          <w:p w:rsidR="00AA49F7" w:rsidRPr="00AA49F7" w:rsidRDefault="00AA49F7" w:rsidP="00AA49F7">
            <w:pPr>
              <w:pStyle w:val="TableRowLEFT"/>
              <w:rPr>
                <w:sz w:val="16"/>
                <w:szCs w:val="16"/>
              </w:rPr>
            </w:pPr>
            <w:r w:rsidRPr="00AA49F7">
              <w:rPr>
                <w:sz w:val="16"/>
                <w:szCs w:val="16"/>
              </w:rPr>
              <w:t>Pending</w:t>
            </w:r>
          </w:p>
        </w:tc>
        <w:tc>
          <w:tcPr>
            <w:tcW w:w="1051" w:type="dxa"/>
            <w:noWrap/>
            <w:vAlign w:val="bottom"/>
          </w:tcPr>
          <w:p w:rsidR="00AA49F7" w:rsidRPr="00AA49F7" w:rsidRDefault="00AA49F7" w:rsidP="00AA49F7">
            <w:pPr>
              <w:pStyle w:val="TableRowLEFT"/>
              <w:rPr>
                <w:sz w:val="16"/>
                <w:szCs w:val="16"/>
              </w:rPr>
            </w:pPr>
            <w:r w:rsidRPr="00AA49F7">
              <w:rPr>
                <w:sz w:val="16"/>
                <w:szCs w:val="16"/>
              </w:rPr>
              <w:t>1.13</w:t>
            </w:r>
          </w:p>
        </w:tc>
        <w:bookmarkStart w:id="1" w:name="_GoBack"/>
        <w:bookmarkEnd w:id="1"/>
      </w:tr>
      <w:tr w:rsidR="00AA49F7" w:rsidRPr="00450692" w:rsidTr="001A4483">
        <w:trPr>
          <w:trHeight w:val="290"/>
        </w:trPr>
        <w:tc>
          <w:tcPr>
            <w:tcW w:w="960" w:type="dxa"/>
            <w:noWrap/>
          </w:tcPr>
          <w:p w:rsidR="00AA49F7" w:rsidRPr="00AA49F7" w:rsidRDefault="00AA49F7" w:rsidP="00AA49F7">
            <w:pPr>
              <w:pStyle w:val="TableRowLEFT"/>
              <w:rPr>
                <w:sz w:val="16"/>
                <w:szCs w:val="16"/>
              </w:rPr>
            </w:pPr>
            <w:r w:rsidRPr="00AA49F7">
              <w:rPr>
                <w:sz w:val="16"/>
                <w:szCs w:val="16"/>
              </w:rPr>
              <w:t>JBT11</w:t>
            </w:r>
          </w:p>
        </w:tc>
        <w:tc>
          <w:tcPr>
            <w:tcW w:w="1420" w:type="dxa"/>
            <w:noWrap/>
            <w:vAlign w:val="bottom"/>
          </w:tcPr>
          <w:p w:rsidR="00AA49F7" w:rsidRPr="00AA49F7" w:rsidRDefault="00AA49F7" w:rsidP="00AA49F7">
            <w:pPr>
              <w:pStyle w:val="TableRowLEFT"/>
              <w:rPr>
                <w:sz w:val="16"/>
                <w:szCs w:val="16"/>
              </w:rPr>
            </w:pPr>
            <w:r w:rsidRPr="00AA49F7">
              <w:rPr>
                <w:sz w:val="16"/>
                <w:szCs w:val="16"/>
              </w:rPr>
              <w:t>9/12/</w:t>
            </w:r>
            <w:r>
              <w:rPr>
                <w:sz w:val="16"/>
                <w:szCs w:val="16"/>
              </w:rPr>
              <w:t>20</w:t>
            </w:r>
            <w:r w:rsidRPr="00AA49F7">
              <w:rPr>
                <w:sz w:val="16"/>
                <w:szCs w:val="16"/>
              </w:rPr>
              <w:t>17</w:t>
            </w:r>
          </w:p>
        </w:tc>
        <w:tc>
          <w:tcPr>
            <w:tcW w:w="1164" w:type="dxa"/>
            <w:noWrap/>
            <w:vAlign w:val="bottom"/>
          </w:tcPr>
          <w:p w:rsidR="00AA49F7" w:rsidRPr="00AA49F7" w:rsidRDefault="00AA49F7" w:rsidP="00AA49F7">
            <w:pPr>
              <w:pStyle w:val="TableRowLEFT"/>
              <w:rPr>
                <w:sz w:val="16"/>
                <w:szCs w:val="16"/>
              </w:rPr>
            </w:pPr>
            <w:r w:rsidRPr="00AA49F7">
              <w:rPr>
                <w:sz w:val="16"/>
                <w:szCs w:val="16"/>
              </w:rPr>
              <w:t>1+2</w:t>
            </w:r>
          </w:p>
        </w:tc>
        <w:tc>
          <w:tcPr>
            <w:tcW w:w="960" w:type="dxa"/>
            <w:noWrap/>
            <w:vAlign w:val="bottom"/>
          </w:tcPr>
          <w:p w:rsidR="00AA49F7" w:rsidRPr="00AA49F7" w:rsidRDefault="00AA49F7" w:rsidP="00AA49F7">
            <w:pPr>
              <w:pStyle w:val="TableRowLEFT"/>
              <w:rPr>
                <w:sz w:val="16"/>
                <w:szCs w:val="16"/>
              </w:rPr>
            </w:pPr>
            <w:r w:rsidRPr="00AA49F7">
              <w:rPr>
                <w:sz w:val="16"/>
                <w:szCs w:val="16"/>
              </w:rPr>
              <w:t>419.5</w:t>
            </w:r>
          </w:p>
        </w:tc>
        <w:tc>
          <w:tcPr>
            <w:tcW w:w="1100" w:type="dxa"/>
            <w:noWrap/>
            <w:vAlign w:val="bottom"/>
          </w:tcPr>
          <w:p w:rsidR="00AA49F7" w:rsidRPr="00AA49F7" w:rsidRDefault="00AA49F7" w:rsidP="00AA49F7">
            <w:pPr>
              <w:pStyle w:val="TableRowLEFT"/>
              <w:rPr>
                <w:sz w:val="16"/>
                <w:szCs w:val="16"/>
              </w:rPr>
            </w:pPr>
            <w:r w:rsidRPr="00AA49F7">
              <w:rPr>
                <w:sz w:val="16"/>
                <w:szCs w:val="16"/>
              </w:rPr>
              <w:t>411</w:t>
            </w:r>
          </w:p>
        </w:tc>
        <w:tc>
          <w:tcPr>
            <w:tcW w:w="1051" w:type="dxa"/>
            <w:noWrap/>
            <w:vAlign w:val="bottom"/>
          </w:tcPr>
          <w:p w:rsidR="00AA49F7" w:rsidRPr="00AA49F7" w:rsidRDefault="00AA49F7" w:rsidP="00AA49F7">
            <w:pPr>
              <w:pStyle w:val="TableRowLEFT"/>
              <w:rPr>
                <w:sz w:val="16"/>
                <w:szCs w:val="16"/>
              </w:rPr>
            </w:pPr>
            <w:r w:rsidRPr="00F473D1">
              <w:rPr>
                <w:sz w:val="16"/>
                <w:szCs w:val="16"/>
              </w:rPr>
              <w:t>N.S.</w:t>
            </w:r>
            <w:r w:rsidRPr="00F473D1">
              <w:rPr>
                <w:sz w:val="16"/>
                <w:szCs w:val="16"/>
                <w:vertAlign w:val="superscript"/>
              </w:rPr>
              <w:t>2</w:t>
            </w:r>
          </w:p>
        </w:tc>
      </w:tr>
      <w:tr w:rsidR="00AA49F7" w:rsidRPr="00450692" w:rsidTr="001A4483">
        <w:trPr>
          <w:trHeight w:val="290"/>
        </w:trPr>
        <w:tc>
          <w:tcPr>
            <w:tcW w:w="960" w:type="dxa"/>
            <w:noWrap/>
          </w:tcPr>
          <w:p w:rsidR="00AA49F7" w:rsidRPr="00AA49F7" w:rsidRDefault="00AA49F7" w:rsidP="00AA49F7">
            <w:pPr>
              <w:pStyle w:val="TableRowLEFT"/>
              <w:rPr>
                <w:sz w:val="16"/>
                <w:szCs w:val="16"/>
              </w:rPr>
            </w:pPr>
            <w:r w:rsidRPr="00AA49F7">
              <w:rPr>
                <w:sz w:val="16"/>
                <w:szCs w:val="16"/>
              </w:rPr>
              <w:t>JBT11</w:t>
            </w:r>
          </w:p>
        </w:tc>
        <w:tc>
          <w:tcPr>
            <w:tcW w:w="1420" w:type="dxa"/>
            <w:noWrap/>
            <w:vAlign w:val="bottom"/>
          </w:tcPr>
          <w:p w:rsidR="00AA49F7" w:rsidRPr="00AA49F7" w:rsidRDefault="00AA49F7" w:rsidP="00AA49F7">
            <w:pPr>
              <w:pStyle w:val="TableRowLEFT"/>
              <w:rPr>
                <w:sz w:val="16"/>
                <w:szCs w:val="16"/>
              </w:rPr>
            </w:pPr>
            <w:r w:rsidRPr="00AA49F7">
              <w:rPr>
                <w:sz w:val="16"/>
                <w:szCs w:val="16"/>
              </w:rPr>
              <w:t>9/19/2017</w:t>
            </w:r>
          </w:p>
        </w:tc>
        <w:tc>
          <w:tcPr>
            <w:tcW w:w="1164" w:type="dxa"/>
            <w:noWrap/>
            <w:vAlign w:val="bottom"/>
          </w:tcPr>
          <w:p w:rsidR="00AA49F7" w:rsidRPr="00AA49F7" w:rsidRDefault="00AA49F7" w:rsidP="00AA49F7">
            <w:pPr>
              <w:pStyle w:val="TableRowLEFT"/>
              <w:rPr>
                <w:sz w:val="16"/>
                <w:szCs w:val="16"/>
              </w:rPr>
            </w:pPr>
            <w:r w:rsidRPr="00AA49F7">
              <w:rPr>
                <w:sz w:val="16"/>
                <w:szCs w:val="16"/>
              </w:rPr>
              <w:t>1</w:t>
            </w:r>
          </w:p>
        </w:tc>
        <w:tc>
          <w:tcPr>
            <w:tcW w:w="960" w:type="dxa"/>
            <w:noWrap/>
            <w:vAlign w:val="bottom"/>
          </w:tcPr>
          <w:p w:rsidR="00AA49F7" w:rsidRPr="00AA49F7" w:rsidRDefault="00AA49F7" w:rsidP="00AA49F7">
            <w:pPr>
              <w:pStyle w:val="TableRowLEFT"/>
              <w:rPr>
                <w:sz w:val="16"/>
                <w:szCs w:val="16"/>
              </w:rPr>
            </w:pPr>
            <w:r w:rsidRPr="00AA49F7">
              <w:rPr>
                <w:sz w:val="16"/>
                <w:szCs w:val="16"/>
              </w:rPr>
              <w:t>Pending</w:t>
            </w:r>
          </w:p>
        </w:tc>
        <w:tc>
          <w:tcPr>
            <w:tcW w:w="1100" w:type="dxa"/>
            <w:noWrap/>
            <w:vAlign w:val="bottom"/>
          </w:tcPr>
          <w:p w:rsidR="00AA49F7" w:rsidRPr="00AA49F7" w:rsidRDefault="00AA49F7" w:rsidP="00AA49F7">
            <w:pPr>
              <w:pStyle w:val="TableRowLEFT"/>
              <w:rPr>
                <w:sz w:val="16"/>
                <w:szCs w:val="16"/>
              </w:rPr>
            </w:pPr>
            <w:r w:rsidRPr="00AA49F7">
              <w:rPr>
                <w:sz w:val="16"/>
                <w:szCs w:val="16"/>
              </w:rPr>
              <w:t>Pending</w:t>
            </w:r>
          </w:p>
        </w:tc>
        <w:tc>
          <w:tcPr>
            <w:tcW w:w="1051" w:type="dxa"/>
            <w:noWrap/>
            <w:vAlign w:val="bottom"/>
          </w:tcPr>
          <w:p w:rsidR="00AA49F7" w:rsidRPr="00AA49F7" w:rsidRDefault="00AA49F7" w:rsidP="00AA49F7">
            <w:pPr>
              <w:pStyle w:val="TableRowLEFT"/>
              <w:rPr>
                <w:sz w:val="16"/>
                <w:szCs w:val="16"/>
              </w:rPr>
            </w:pPr>
            <w:r w:rsidRPr="00AA49F7">
              <w:rPr>
                <w:sz w:val="16"/>
                <w:szCs w:val="16"/>
              </w:rPr>
              <w:t>1.2</w:t>
            </w:r>
          </w:p>
        </w:tc>
      </w:tr>
      <w:tr w:rsidR="00AA49F7" w:rsidRPr="00450692" w:rsidTr="00BD0D5A">
        <w:trPr>
          <w:trHeight w:val="290"/>
        </w:trPr>
        <w:tc>
          <w:tcPr>
            <w:tcW w:w="6655" w:type="dxa"/>
            <w:gridSpan w:val="6"/>
            <w:noWrap/>
          </w:tcPr>
          <w:p w:rsidR="00AA49F7" w:rsidRPr="00AA49F7" w:rsidRDefault="00AA49F7" w:rsidP="00AA49F7">
            <w:pPr>
              <w:pStyle w:val="TableRowRIGHT"/>
              <w:jc w:val="left"/>
              <w:rPr>
                <w:sz w:val="16"/>
                <w:szCs w:val="16"/>
              </w:rPr>
            </w:pPr>
            <w:r w:rsidRPr="001740E3">
              <w:rPr>
                <w:sz w:val="16"/>
                <w:szCs w:val="16"/>
              </w:rPr>
              <w:t>NS</w:t>
            </w:r>
            <w:r w:rsidRPr="001740E3">
              <w:rPr>
                <w:sz w:val="16"/>
                <w:szCs w:val="16"/>
                <w:vertAlign w:val="superscript"/>
              </w:rPr>
              <w:t>2</w:t>
            </w:r>
            <w:r>
              <w:rPr>
                <w:sz w:val="16"/>
                <w:szCs w:val="16"/>
              </w:rPr>
              <w:t>:</w:t>
            </w:r>
            <w:r w:rsidRPr="001740E3">
              <w:rPr>
                <w:sz w:val="16"/>
                <w:szCs w:val="16"/>
              </w:rPr>
              <w:t>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1A4483">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63.8</w:t>
            </w:r>
          </w:p>
        </w:tc>
        <w:tc>
          <w:tcPr>
            <w:tcW w:w="1100" w:type="dxa"/>
            <w:noWrap/>
            <w:hideMark/>
          </w:tcPr>
          <w:p w:rsidR="00450692" w:rsidRPr="00450692" w:rsidRDefault="00450692" w:rsidP="00450692">
            <w:pPr>
              <w:pStyle w:val="TableRowRIGHT"/>
            </w:pPr>
            <w:r w:rsidRPr="00450692">
              <w:t>23.2</w:t>
            </w:r>
          </w:p>
        </w:tc>
        <w:tc>
          <w:tcPr>
            <w:tcW w:w="1051" w:type="dxa"/>
            <w:noWrap/>
            <w:hideMark/>
          </w:tcPr>
          <w:p w:rsidR="00450692" w:rsidRPr="00450692" w:rsidRDefault="00450692" w:rsidP="00450692">
            <w:pPr>
              <w:pStyle w:val="TableRowRIGHT"/>
            </w:pPr>
            <w:r w:rsidRPr="00450692">
              <w:t>6.12</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113</w:t>
            </w:r>
          </w:p>
        </w:tc>
        <w:tc>
          <w:tcPr>
            <w:tcW w:w="1100" w:type="dxa"/>
            <w:noWrap/>
            <w:hideMark/>
          </w:tcPr>
          <w:p w:rsidR="00450692" w:rsidRPr="00450692" w:rsidRDefault="00450692" w:rsidP="00450692">
            <w:pPr>
              <w:pStyle w:val="TableRowRIGHT"/>
            </w:pPr>
            <w:r w:rsidRPr="00450692">
              <w:t>26.1</w:t>
            </w:r>
          </w:p>
        </w:tc>
        <w:tc>
          <w:tcPr>
            <w:tcW w:w="1051" w:type="dxa"/>
            <w:noWrap/>
            <w:hideMark/>
          </w:tcPr>
          <w:p w:rsidR="00450692" w:rsidRPr="00450692" w:rsidRDefault="00450692" w:rsidP="00450692">
            <w:pPr>
              <w:pStyle w:val="TableRowRIGHT"/>
            </w:pPr>
            <w:r w:rsidRPr="00450692">
              <w:t>6.44</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560</w:t>
            </w:r>
          </w:p>
        </w:tc>
        <w:tc>
          <w:tcPr>
            <w:tcW w:w="1100" w:type="dxa"/>
            <w:noWrap/>
            <w:hideMark/>
          </w:tcPr>
          <w:p w:rsidR="00450692" w:rsidRPr="00450692" w:rsidRDefault="00450692" w:rsidP="00450692">
            <w:pPr>
              <w:pStyle w:val="TableRowRIGHT"/>
            </w:pPr>
            <w:r w:rsidRPr="00450692">
              <w:t>41.1</w:t>
            </w:r>
          </w:p>
        </w:tc>
        <w:tc>
          <w:tcPr>
            <w:tcW w:w="1051" w:type="dxa"/>
            <w:noWrap/>
            <w:hideMark/>
          </w:tcPr>
          <w:p w:rsidR="00450692" w:rsidRPr="00450692" w:rsidRDefault="00450692" w:rsidP="00450692">
            <w:pPr>
              <w:pStyle w:val="TableRowRIGHT"/>
            </w:pPr>
            <w:r w:rsidRPr="00450692">
              <w:t>5.25</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120</w:t>
            </w:r>
          </w:p>
        </w:tc>
        <w:tc>
          <w:tcPr>
            <w:tcW w:w="1100" w:type="dxa"/>
            <w:noWrap/>
            <w:hideMark/>
          </w:tcPr>
          <w:p w:rsidR="00450692" w:rsidRPr="00450692" w:rsidRDefault="00450692" w:rsidP="00450692">
            <w:pPr>
              <w:pStyle w:val="TableRowRIGHT"/>
            </w:pPr>
            <w:r w:rsidRPr="00450692">
              <w:t>35.7</w:t>
            </w:r>
          </w:p>
        </w:tc>
        <w:tc>
          <w:tcPr>
            <w:tcW w:w="1051" w:type="dxa"/>
            <w:noWrap/>
            <w:hideMark/>
          </w:tcPr>
          <w:p w:rsidR="00450692" w:rsidRPr="00450692" w:rsidRDefault="00450692" w:rsidP="00450692">
            <w:pPr>
              <w:pStyle w:val="TableRowRIGHT"/>
            </w:pPr>
            <w:r w:rsidRPr="00450692">
              <w:t>6.1</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35295</w:t>
            </w:r>
          </w:p>
        </w:tc>
        <w:tc>
          <w:tcPr>
            <w:tcW w:w="1100" w:type="dxa"/>
            <w:noWrap/>
            <w:hideMark/>
          </w:tcPr>
          <w:p w:rsidR="00450692" w:rsidRPr="00450692" w:rsidRDefault="003C2457" w:rsidP="003C2457">
            <w:pPr>
              <w:pStyle w:val="TableRowRIGHT"/>
            </w:pPr>
            <w:r>
              <w:t>N.S.</w:t>
            </w:r>
            <w:r>
              <w:rPr>
                <w:vertAlign w:val="superscript"/>
              </w:rPr>
              <w:t>1</w:t>
            </w:r>
            <w:r>
              <w:t xml:space="preserve"> </w:t>
            </w:r>
          </w:p>
        </w:tc>
        <w:tc>
          <w:tcPr>
            <w:tcW w:w="1051" w:type="dxa"/>
            <w:noWrap/>
            <w:hideMark/>
          </w:tcPr>
          <w:p w:rsidR="00450692" w:rsidRPr="00450692" w:rsidRDefault="00450692" w:rsidP="00450692">
            <w:pPr>
              <w:pStyle w:val="TableRowRIGHT"/>
            </w:pPr>
            <w:r w:rsidRPr="00450692">
              <w:t>217.21</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3720</w:t>
            </w:r>
          </w:p>
        </w:tc>
        <w:tc>
          <w:tcPr>
            <w:tcW w:w="1100" w:type="dxa"/>
            <w:noWrap/>
            <w:hideMark/>
          </w:tcPr>
          <w:p w:rsidR="00450692" w:rsidRPr="00450692" w:rsidRDefault="00450692" w:rsidP="00450692">
            <w:pPr>
              <w:pStyle w:val="TableRowRIGHT"/>
            </w:pPr>
            <w:r w:rsidRPr="00450692">
              <w:t>2525</w:t>
            </w:r>
          </w:p>
        </w:tc>
        <w:tc>
          <w:tcPr>
            <w:tcW w:w="1051" w:type="dxa"/>
            <w:noWrap/>
            <w:hideMark/>
          </w:tcPr>
          <w:p w:rsidR="00450692" w:rsidRPr="00450692" w:rsidRDefault="00450692" w:rsidP="00450692">
            <w:pPr>
              <w:pStyle w:val="TableRowRIGHT"/>
            </w:pPr>
            <w:r w:rsidRPr="00450692">
              <w:t>17.2</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2975</w:t>
            </w:r>
          </w:p>
        </w:tc>
        <w:tc>
          <w:tcPr>
            <w:tcW w:w="1100" w:type="dxa"/>
            <w:noWrap/>
            <w:hideMark/>
          </w:tcPr>
          <w:p w:rsidR="00450692" w:rsidRPr="00450692" w:rsidRDefault="00450692" w:rsidP="00450692">
            <w:pPr>
              <w:pStyle w:val="TableRowRIGHT"/>
            </w:pPr>
            <w:r w:rsidRPr="00450692">
              <w:t>2070</w:t>
            </w:r>
          </w:p>
        </w:tc>
        <w:tc>
          <w:tcPr>
            <w:tcW w:w="1051" w:type="dxa"/>
            <w:noWrap/>
            <w:hideMark/>
          </w:tcPr>
          <w:p w:rsidR="00450692" w:rsidRPr="00450692" w:rsidRDefault="00450692" w:rsidP="00450692">
            <w:pPr>
              <w:pStyle w:val="TableRowRIGHT"/>
            </w:pPr>
            <w:r w:rsidRPr="00450692">
              <w:t>14.08</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3585</w:t>
            </w:r>
          </w:p>
        </w:tc>
        <w:tc>
          <w:tcPr>
            <w:tcW w:w="1100" w:type="dxa"/>
            <w:noWrap/>
            <w:hideMark/>
          </w:tcPr>
          <w:p w:rsidR="00450692" w:rsidRPr="00450692" w:rsidRDefault="00450692" w:rsidP="00450692">
            <w:pPr>
              <w:pStyle w:val="TableRowRIGHT"/>
            </w:pPr>
            <w:r w:rsidRPr="00450692">
              <w:t>2240</w:t>
            </w:r>
          </w:p>
        </w:tc>
        <w:tc>
          <w:tcPr>
            <w:tcW w:w="1051" w:type="dxa"/>
            <w:noWrap/>
            <w:hideMark/>
          </w:tcPr>
          <w:p w:rsidR="00450692" w:rsidRPr="00450692" w:rsidRDefault="00450692" w:rsidP="00450692">
            <w:pPr>
              <w:pStyle w:val="TableRowRIGHT"/>
            </w:pPr>
            <w:r w:rsidRPr="00450692">
              <w:t>19.08</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815</w:t>
            </w:r>
          </w:p>
        </w:tc>
        <w:tc>
          <w:tcPr>
            <w:tcW w:w="1100" w:type="dxa"/>
            <w:noWrap/>
            <w:hideMark/>
          </w:tcPr>
          <w:p w:rsidR="00450692" w:rsidRPr="00450692" w:rsidRDefault="00450692" w:rsidP="00450692">
            <w:pPr>
              <w:pStyle w:val="TableRowRIGHT"/>
            </w:pPr>
            <w:r w:rsidRPr="00450692">
              <w:t>489.5</w:t>
            </w:r>
          </w:p>
        </w:tc>
        <w:tc>
          <w:tcPr>
            <w:tcW w:w="1051" w:type="dxa"/>
            <w:noWrap/>
            <w:hideMark/>
          </w:tcPr>
          <w:p w:rsidR="00450692" w:rsidRPr="00450692" w:rsidRDefault="00450692" w:rsidP="00450692">
            <w:pPr>
              <w:pStyle w:val="TableRowRIGHT"/>
            </w:pPr>
            <w:r w:rsidRPr="00450692">
              <w:t>7.97</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912</w:t>
            </w:r>
          </w:p>
        </w:tc>
        <w:tc>
          <w:tcPr>
            <w:tcW w:w="1100" w:type="dxa"/>
            <w:noWrap/>
            <w:hideMark/>
          </w:tcPr>
          <w:p w:rsidR="00450692" w:rsidRPr="00450692" w:rsidRDefault="00450692" w:rsidP="00450692">
            <w:pPr>
              <w:pStyle w:val="TableRowRIGHT"/>
            </w:pPr>
            <w:r w:rsidRPr="00450692">
              <w:t>585</w:t>
            </w:r>
          </w:p>
        </w:tc>
        <w:tc>
          <w:tcPr>
            <w:tcW w:w="1051" w:type="dxa"/>
            <w:noWrap/>
            <w:hideMark/>
          </w:tcPr>
          <w:p w:rsidR="00450692" w:rsidRPr="00450692" w:rsidRDefault="00450692" w:rsidP="00450692">
            <w:pPr>
              <w:pStyle w:val="TableRowRIGHT"/>
            </w:pPr>
            <w:r w:rsidRPr="00450692">
              <w:t>8.94</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525</w:t>
            </w:r>
          </w:p>
        </w:tc>
        <w:tc>
          <w:tcPr>
            <w:tcW w:w="1100" w:type="dxa"/>
            <w:noWrap/>
            <w:hideMark/>
          </w:tcPr>
          <w:p w:rsidR="00450692" w:rsidRPr="00450692" w:rsidRDefault="00450692" w:rsidP="00450692">
            <w:pPr>
              <w:pStyle w:val="TableRowRIGHT"/>
            </w:pPr>
            <w:r w:rsidRPr="00450692">
              <w:t>218</w:t>
            </w:r>
          </w:p>
        </w:tc>
        <w:tc>
          <w:tcPr>
            <w:tcW w:w="1051" w:type="dxa"/>
            <w:noWrap/>
            <w:hideMark/>
          </w:tcPr>
          <w:p w:rsidR="00450692" w:rsidRPr="00450692" w:rsidRDefault="00450692" w:rsidP="00450692">
            <w:pPr>
              <w:pStyle w:val="TableRowRIGHT"/>
            </w:pPr>
            <w:r w:rsidRPr="00450692">
              <w:t>21.83</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384.8</w:t>
            </w:r>
          </w:p>
        </w:tc>
        <w:tc>
          <w:tcPr>
            <w:tcW w:w="1100" w:type="dxa"/>
            <w:noWrap/>
            <w:hideMark/>
          </w:tcPr>
          <w:p w:rsidR="00450692" w:rsidRPr="00450692" w:rsidRDefault="00450692" w:rsidP="00450692">
            <w:pPr>
              <w:pStyle w:val="TableRowRIGHT"/>
            </w:pPr>
            <w:r w:rsidRPr="00450692">
              <w:t>137</w:t>
            </w:r>
          </w:p>
        </w:tc>
        <w:tc>
          <w:tcPr>
            <w:tcW w:w="1051" w:type="dxa"/>
            <w:noWrap/>
            <w:hideMark/>
          </w:tcPr>
          <w:p w:rsidR="00450692" w:rsidRPr="00450692" w:rsidRDefault="00450692" w:rsidP="00450692">
            <w:pPr>
              <w:pStyle w:val="TableRowRIGHT"/>
            </w:pPr>
            <w:r w:rsidRPr="00450692">
              <w:t>12.71</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312</w:t>
            </w:r>
          </w:p>
        </w:tc>
        <w:tc>
          <w:tcPr>
            <w:tcW w:w="1100" w:type="dxa"/>
            <w:noWrap/>
            <w:hideMark/>
          </w:tcPr>
          <w:p w:rsidR="00450692" w:rsidRPr="00450692" w:rsidRDefault="00450692" w:rsidP="00450692">
            <w:pPr>
              <w:pStyle w:val="TableRowRIGHT"/>
            </w:pPr>
            <w:r w:rsidRPr="00450692">
              <w:t>143</w:t>
            </w:r>
          </w:p>
        </w:tc>
        <w:tc>
          <w:tcPr>
            <w:tcW w:w="1051" w:type="dxa"/>
            <w:noWrap/>
            <w:hideMark/>
          </w:tcPr>
          <w:p w:rsidR="00450692" w:rsidRPr="00450692" w:rsidRDefault="00450692" w:rsidP="00450692">
            <w:pPr>
              <w:pStyle w:val="TableRowRIGHT"/>
            </w:pPr>
            <w:r w:rsidRPr="00450692">
              <w:t>28.87</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87.1</w:t>
            </w:r>
          </w:p>
        </w:tc>
        <w:tc>
          <w:tcPr>
            <w:tcW w:w="1100" w:type="dxa"/>
            <w:noWrap/>
            <w:hideMark/>
          </w:tcPr>
          <w:p w:rsidR="00450692" w:rsidRPr="00450692" w:rsidRDefault="00450692" w:rsidP="00450692">
            <w:pPr>
              <w:pStyle w:val="TableRowRIGHT"/>
            </w:pPr>
            <w:r w:rsidRPr="00450692">
              <w:t>70.5</w:t>
            </w:r>
          </w:p>
        </w:tc>
        <w:tc>
          <w:tcPr>
            <w:tcW w:w="1051" w:type="dxa"/>
            <w:noWrap/>
            <w:hideMark/>
          </w:tcPr>
          <w:p w:rsidR="00450692" w:rsidRPr="00450692" w:rsidRDefault="00450692" w:rsidP="00450692">
            <w:pPr>
              <w:pStyle w:val="TableRowRIGHT"/>
            </w:pPr>
            <w:r w:rsidRPr="00450692">
              <w:t>14.03</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350.4</w:t>
            </w:r>
          </w:p>
        </w:tc>
        <w:tc>
          <w:tcPr>
            <w:tcW w:w="1100" w:type="dxa"/>
            <w:noWrap/>
            <w:hideMark/>
          </w:tcPr>
          <w:p w:rsidR="00450692" w:rsidRPr="00450692" w:rsidRDefault="00450692" w:rsidP="00450692">
            <w:pPr>
              <w:pStyle w:val="TableRowRIGHT"/>
            </w:pPr>
            <w:r w:rsidRPr="00450692">
              <w:t>191</w:t>
            </w:r>
          </w:p>
        </w:tc>
        <w:tc>
          <w:tcPr>
            <w:tcW w:w="1051" w:type="dxa"/>
            <w:noWrap/>
            <w:hideMark/>
          </w:tcPr>
          <w:p w:rsidR="00450692" w:rsidRPr="00450692" w:rsidRDefault="00450692" w:rsidP="00450692">
            <w:pPr>
              <w:pStyle w:val="TableRowRIGHT"/>
            </w:pPr>
            <w:r w:rsidRPr="00450692">
              <w:t>12.15</w:t>
            </w:r>
          </w:p>
        </w:tc>
      </w:tr>
      <w:tr w:rsidR="00450692" w:rsidRPr="00450692" w:rsidTr="001A4483">
        <w:trPr>
          <w:trHeight w:val="290"/>
        </w:trPr>
        <w:tc>
          <w:tcPr>
            <w:tcW w:w="960" w:type="dxa"/>
            <w:noWrap/>
            <w:hideMark/>
          </w:tcPr>
          <w:p w:rsidR="00450692" w:rsidRPr="00450692" w:rsidRDefault="00450692" w:rsidP="00450692">
            <w:pPr>
              <w:pStyle w:val="TableRowLEFT"/>
            </w:pPr>
            <w:r w:rsidRPr="00450692">
              <w:t>JBT13</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95.3</w:t>
            </w:r>
          </w:p>
        </w:tc>
        <w:tc>
          <w:tcPr>
            <w:tcW w:w="1100" w:type="dxa"/>
            <w:noWrap/>
            <w:hideMark/>
          </w:tcPr>
          <w:p w:rsidR="00450692" w:rsidRPr="00450692" w:rsidRDefault="00450692" w:rsidP="00450692">
            <w:pPr>
              <w:pStyle w:val="TableRowRIGHT"/>
            </w:pPr>
            <w:r w:rsidRPr="00450692">
              <w:t>94.8</w:t>
            </w:r>
          </w:p>
        </w:tc>
        <w:tc>
          <w:tcPr>
            <w:tcW w:w="1051" w:type="dxa"/>
            <w:noWrap/>
            <w:hideMark/>
          </w:tcPr>
          <w:p w:rsidR="00450692" w:rsidRPr="00450692" w:rsidRDefault="00450692" w:rsidP="00450692">
            <w:pPr>
              <w:pStyle w:val="TableRowRIGHT"/>
            </w:pPr>
            <w:r w:rsidRPr="00450692">
              <w:t>16.97</w:t>
            </w:r>
          </w:p>
        </w:tc>
      </w:tr>
      <w:tr w:rsidR="001F59BA" w:rsidRPr="00450692" w:rsidTr="001A4483">
        <w:trPr>
          <w:trHeight w:val="290"/>
        </w:trPr>
        <w:tc>
          <w:tcPr>
            <w:tcW w:w="960" w:type="dxa"/>
            <w:noWrap/>
          </w:tcPr>
          <w:p w:rsidR="001F59BA" w:rsidRPr="00450692" w:rsidRDefault="001F59BA" w:rsidP="001F59BA">
            <w:pPr>
              <w:pStyle w:val="TableRowLEFT"/>
            </w:pPr>
            <w:r w:rsidRPr="00450692">
              <w:t>JBT13</w:t>
            </w:r>
          </w:p>
        </w:tc>
        <w:tc>
          <w:tcPr>
            <w:tcW w:w="1420" w:type="dxa"/>
            <w:noWrap/>
            <w:vAlign w:val="bottom"/>
          </w:tcPr>
          <w:p w:rsidR="001F59BA" w:rsidRPr="001F59BA" w:rsidRDefault="001F59BA" w:rsidP="001F59BA">
            <w:pPr>
              <w:pStyle w:val="TableRowLEFT"/>
            </w:pPr>
            <w:r w:rsidRPr="001F59BA">
              <w:t>7/26/2017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127</w:t>
            </w:r>
          </w:p>
        </w:tc>
        <w:tc>
          <w:tcPr>
            <w:tcW w:w="1100" w:type="dxa"/>
            <w:noWrap/>
            <w:vAlign w:val="bottom"/>
          </w:tcPr>
          <w:p w:rsidR="001F59BA" w:rsidRPr="001F59BA" w:rsidRDefault="001F59BA" w:rsidP="001F59BA">
            <w:pPr>
              <w:pStyle w:val="TableRowRIGHT"/>
            </w:pPr>
            <w:r w:rsidRPr="001F59BA">
              <w:t>118</w:t>
            </w:r>
          </w:p>
        </w:tc>
        <w:tc>
          <w:tcPr>
            <w:tcW w:w="1051" w:type="dxa"/>
            <w:noWrap/>
            <w:vAlign w:val="bottom"/>
          </w:tcPr>
          <w:p w:rsidR="001F59BA" w:rsidRPr="001F59BA" w:rsidRDefault="001F59BA" w:rsidP="001F59BA">
            <w:pPr>
              <w:pStyle w:val="TableRowRIGHT"/>
            </w:pPr>
            <w:r w:rsidRPr="001F59BA">
              <w:t>10.2</w:t>
            </w:r>
          </w:p>
        </w:tc>
      </w:tr>
      <w:tr w:rsidR="001F59BA" w:rsidRPr="00450692" w:rsidTr="001A4483">
        <w:trPr>
          <w:trHeight w:val="290"/>
        </w:trPr>
        <w:tc>
          <w:tcPr>
            <w:tcW w:w="960" w:type="dxa"/>
            <w:noWrap/>
          </w:tcPr>
          <w:p w:rsidR="001F59BA" w:rsidRPr="00450692" w:rsidRDefault="001F59BA" w:rsidP="001F59BA">
            <w:pPr>
              <w:pStyle w:val="TableRowLEFT"/>
            </w:pPr>
            <w:r w:rsidRPr="00450692">
              <w:t>JBT13</w:t>
            </w:r>
          </w:p>
        </w:tc>
        <w:tc>
          <w:tcPr>
            <w:tcW w:w="1420" w:type="dxa"/>
            <w:noWrap/>
            <w:vAlign w:val="bottom"/>
          </w:tcPr>
          <w:p w:rsidR="001F59BA" w:rsidRPr="001F59BA" w:rsidRDefault="001F59BA" w:rsidP="001F59BA">
            <w:pPr>
              <w:pStyle w:val="TableRowLEFT"/>
            </w:pPr>
            <w:r w:rsidRPr="001F59BA">
              <w:t>8/8/2017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248</w:t>
            </w:r>
          </w:p>
        </w:tc>
        <w:tc>
          <w:tcPr>
            <w:tcW w:w="1100" w:type="dxa"/>
            <w:noWrap/>
            <w:vAlign w:val="bottom"/>
          </w:tcPr>
          <w:p w:rsidR="001F59BA" w:rsidRPr="001F59BA" w:rsidRDefault="001F59BA" w:rsidP="001F59BA">
            <w:pPr>
              <w:pStyle w:val="TableRowRIGHT"/>
            </w:pPr>
            <w:r w:rsidRPr="001F59BA">
              <w:t>148</w:t>
            </w:r>
          </w:p>
        </w:tc>
        <w:tc>
          <w:tcPr>
            <w:tcW w:w="1051" w:type="dxa"/>
            <w:noWrap/>
            <w:vAlign w:val="bottom"/>
          </w:tcPr>
          <w:p w:rsidR="001F59BA" w:rsidRPr="001F59BA" w:rsidRDefault="00E83131" w:rsidP="001F59BA">
            <w:pPr>
              <w:pStyle w:val="TableRowRIGHT"/>
            </w:pPr>
            <w:r>
              <w:t>N.S.</w:t>
            </w:r>
            <w:r>
              <w:rPr>
                <w:vertAlign w:val="superscript"/>
              </w:rPr>
              <w:t>2</w:t>
            </w:r>
          </w:p>
        </w:tc>
      </w:tr>
      <w:tr w:rsidR="001F59BA" w:rsidRPr="00450692" w:rsidTr="001A4483">
        <w:trPr>
          <w:trHeight w:val="290"/>
        </w:trPr>
        <w:tc>
          <w:tcPr>
            <w:tcW w:w="960" w:type="dxa"/>
            <w:noWrap/>
          </w:tcPr>
          <w:p w:rsidR="001F59BA" w:rsidRPr="00450692" w:rsidRDefault="001F59BA" w:rsidP="001F59BA">
            <w:pPr>
              <w:pStyle w:val="TableRowLEFT"/>
            </w:pPr>
            <w:r w:rsidRPr="00450692">
              <w:t>JBT13</w:t>
            </w:r>
          </w:p>
        </w:tc>
        <w:tc>
          <w:tcPr>
            <w:tcW w:w="1420" w:type="dxa"/>
            <w:noWrap/>
            <w:vAlign w:val="bottom"/>
          </w:tcPr>
          <w:p w:rsidR="001F59BA" w:rsidRPr="001F59BA" w:rsidRDefault="001F59BA" w:rsidP="001F59BA">
            <w:pPr>
              <w:pStyle w:val="TableRowLEFT"/>
            </w:pPr>
            <w:r w:rsidRPr="001F59BA">
              <w:t>8/15/2017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336</w:t>
            </w:r>
          </w:p>
        </w:tc>
        <w:tc>
          <w:tcPr>
            <w:tcW w:w="1100" w:type="dxa"/>
            <w:noWrap/>
            <w:vAlign w:val="bottom"/>
          </w:tcPr>
          <w:p w:rsidR="001F59BA" w:rsidRPr="001F59BA" w:rsidRDefault="001F59BA" w:rsidP="001F59BA">
            <w:pPr>
              <w:pStyle w:val="TableRowRIGHT"/>
            </w:pPr>
            <w:r w:rsidRPr="001F59BA">
              <w:t>196</w:t>
            </w:r>
          </w:p>
        </w:tc>
        <w:tc>
          <w:tcPr>
            <w:tcW w:w="1051" w:type="dxa"/>
            <w:noWrap/>
            <w:vAlign w:val="bottom"/>
          </w:tcPr>
          <w:p w:rsidR="001F59BA" w:rsidRPr="001F59BA" w:rsidRDefault="001F59BA" w:rsidP="001F59BA">
            <w:pPr>
              <w:pStyle w:val="TableRowRIGHT"/>
            </w:pPr>
            <w:r w:rsidRPr="001F59BA">
              <w:t>5.29</w:t>
            </w:r>
          </w:p>
        </w:tc>
      </w:tr>
      <w:tr w:rsidR="001F59BA" w:rsidRPr="00450692" w:rsidTr="001A4483">
        <w:trPr>
          <w:trHeight w:val="290"/>
        </w:trPr>
        <w:tc>
          <w:tcPr>
            <w:tcW w:w="960" w:type="dxa"/>
            <w:noWrap/>
          </w:tcPr>
          <w:p w:rsidR="001F59BA" w:rsidRPr="00450692" w:rsidRDefault="001F59BA" w:rsidP="001F59BA">
            <w:pPr>
              <w:pStyle w:val="TableRowLEFT"/>
            </w:pPr>
            <w:r w:rsidRPr="00450692">
              <w:t>JBT13</w:t>
            </w:r>
          </w:p>
        </w:tc>
        <w:tc>
          <w:tcPr>
            <w:tcW w:w="1420" w:type="dxa"/>
            <w:noWrap/>
            <w:vAlign w:val="bottom"/>
          </w:tcPr>
          <w:p w:rsidR="001F59BA" w:rsidRPr="001F59BA" w:rsidRDefault="001F59BA" w:rsidP="001F59BA">
            <w:pPr>
              <w:pStyle w:val="TableRowLEFT"/>
            </w:pPr>
            <w:r w:rsidRPr="001F59BA">
              <w:t>8/22/2017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274.5</w:t>
            </w:r>
          </w:p>
        </w:tc>
        <w:tc>
          <w:tcPr>
            <w:tcW w:w="1100" w:type="dxa"/>
            <w:noWrap/>
            <w:vAlign w:val="bottom"/>
          </w:tcPr>
          <w:p w:rsidR="001F59BA" w:rsidRPr="001F59BA" w:rsidRDefault="001F59BA" w:rsidP="001F59BA">
            <w:pPr>
              <w:pStyle w:val="TableRowRIGHT"/>
            </w:pPr>
            <w:r w:rsidRPr="001F59BA">
              <w:t>138.5</w:t>
            </w:r>
          </w:p>
        </w:tc>
        <w:tc>
          <w:tcPr>
            <w:tcW w:w="1051" w:type="dxa"/>
            <w:noWrap/>
            <w:vAlign w:val="bottom"/>
          </w:tcPr>
          <w:p w:rsidR="001F59BA" w:rsidRPr="001F59BA" w:rsidRDefault="001F59BA" w:rsidP="001F59BA">
            <w:pPr>
              <w:pStyle w:val="TableRowRIGHT"/>
            </w:pPr>
            <w:r w:rsidRPr="001F59BA">
              <w:t>7.74</w:t>
            </w:r>
          </w:p>
        </w:tc>
      </w:tr>
      <w:tr w:rsidR="00E83131" w:rsidRPr="00450692" w:rsidTr="001A4483">
        <w:trPr>
          <w:trHeight w:val="865"/>
        </w:trPr>
        <w:tc>
          <w:tcPr>
            <w:tcW w:w="6655" w:type="dxa"/>
            <w:gridSpan w:val="6"/>
            <w:noWrap/>
          </w:tcPr>
          <w:p w:rsidR="00E83131" w:rsidRDefault="00E83131" w:rsidP="00E83131">
            <w:pPr>
              <w:pStyle w:val="TableRowRIGHT"/>
              <w:jc w:val="left"/>
            </w:pPr>
            <w:r>
              <w:t xml:space="preserve">1. Broken at lab </w:t>
            </w:r>
          </w:p>
          <w:p w:rsidR="00E83131" w:rsidRPr="001F59BA" w:rsidRDefault="00E83131" w:rsidP="00E83131">
            <w:pPr>
              <w:pStyle w:val="TableRowRIGHT"/>
              <w:jc w:val="left"/>
            </w:pPr>
            <w:r>
              <w:t>2. 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248</w:t>
            </w:r>
          </w:p>
        </w:tc>
        <w:tc>
          <w:tcPr>
            <w:tcW w:w="1100" w:type="dxa"/>
            <w:noWrap/>
            <w:hideMark/>
          </w:tcPr>
          <w:p w:rsidR="00450692" w:rsidRPr="00450692" w:rsidRDefault="00450692" w:rsidP="00450692">
            <w:pPr>
              <w:pStyle w:val="TableRowRIGHT"/>
            </w:pPr>
            <w:r w:rsidRPr="00450692">
              <w:t>66.5</w:t>
            </w:r>
          </w:p>
        </w:tc>
        <w:tc>
          <w:tcPr>
            <w:tcW w:w="1051" w:type="dxa"/>
            <w:noWrap/>
            <w:hideMark/>
          </w:tcPr>
          <w:p w:rsidR="00450692" w:rsidRPr="00450692" w:rsidRDefault="00450692" w:rsidP="00450692">
            <w:pPr>
              <w:pStyle w:val="TableRowRIGHT"/>
            </w:pPr>
            <w:r w:rsidRPr="00450692">
              <w:t>7.43</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70.5</w:t>
            </w:r>
          </w:p>
        </w:tc>
        <w:tc>
          <w:tcPr>
            <w:tcW w:w="1100" w:type="dxa"/>
            <w:noWrap/>
            <w:hideMark/>
          </w:tcPr>
          <w:p w:rsidR="00450692" w:rsidRPr="00450692" w:rsidRDefault="00450692" w:rsidP="00450692">
            <w:pPr>
              <w:pStyle w:val="TableRowRIGHT"/>
            </w:pPr>
            <w:r w:rsidRPr="00450692">
              <w:t>33.2</w:t>
            </w:r>
          </w:p>
        </w:tc>
        <w:tc>
          <w:tcPr>
            <w:tcW w:w="1051" w:type="dxa"/>
            <w:noWrap/>
            <w:hideMark/>
          </w:tcPr>
          <w:p w:rsidR="00450692" w:rsidRPr="00450692" w:rsidRDefault="00450692" w:rsidP="00450692">
            <w:pPr>
              <w:pStyle w:val="TableRowRIGHT"/>
            </w:pPr>
            <w:r w:rsidRPr="00450692">
              <w:t>8.25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145</w:t>
            </w:r>
          </w:p>
        </w:tc>
        <w:tc>
          <w:tcPr>
            <w:tcW w:w="1100" w:type="dxa"/>
            <w:noWrap/>
            <w:hideMark/>
          </w:tcPr>
          <w:p w:rsidR="00450692" w:rsidRPr="00450692" w:rsidRDefault="00450692" w:rsidP="00450692">
            <w:pPr>
              <w:pStyle w:val="TableRowRIGHT"/>
            </w:pPr>
            <w:r w:rsidRPr="00450692">
              <w:t>51.5</w:t>
            </w:r>
          </w:p>
        </w:tc>
        <w:tc>
          <w:tcPr>
            <w:tcW w:w="1051" w:type="dxa"/>
            <w:noWrap/>
            <w:hideMark/>
          </w:tcPr>
          <w:p w:rsidR="00450692" w:rsidRPr="00450692" w:rsidRDefault="00450692" w:rsidP="00450692">
            <w:pPr>
              <w:pStyle w:val="TableRowRIGHT"/>
            </w:pPr>
            <w:r w:rsidRPr="00450692">
              <w:t>7.62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46.3</w:t>
            </w:r>
          </w:p>
        </w:tc>
        <w:tc>
          <w:tcPr>
            <w:tcW w:w="1100" w:type="dxa"/>
            <w:noWrap/>
            <w:hideMark/>
          </w:tcPr>
          <w:p w:rsidR="00450692" w:rsidRPr="00450692" w:rsidRDefault="00450692" w:rsidP="00450692">
            <w:pPr>
              <w:pStyle w:val="TableRowRIGHT"/>
            </w:pPr>
            <w:r w:rsidRPr="00450692">
              <w:t>35.2</w:t>
            </w:r>
          </w:p>
        </w:tc>
        <w:tc>
          <w:tcPr>
            <w:tcW w:w="1051" w:type="dxa"/>
            <w:noWrap/>
            <w:hideMark/>
          </w:tcPr>
          <w:p w:rsidR="00450692" w:rsidRPr="00450692" w:rsidRDefault="00450692" w:rsidP="00450692">
            <w:pPr>
              <w:pStyle w:val="TableRowRIGHT"/>
            </w:pPr>
            <w:r w:rsidRPr="00450692">
              <w:t>8.22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342</w:t>
            </w:r>
          </w:p>
        </w:tc>
        <w:tc>
          <w:tcPr>
            <w:tcW w:w="1100" w:type="dxa"/>
            <w:noWrap/>
            <w:hideMark/>
          </w:tcPr>
          <w:p w:rsidR="00450692" w:rsidRPr="00450692" w:rsidRDefault="00450692" w:rsidP="00450692">
            <w:pPr>
              <w:pStyle w:val="TableRowRIGHT"/>
            </w:pPr>
            <w:r w:rsidRPr="00450692">
              <w:t>59.3</w:t>
            </w:r>
          </w:p>
        </w:tc>
        <w:tc>
          <w:tcPr>
            <w:tcW w:w="1051" w:type="dxa"/>
            <w:noWrap/>
            <w:hideMark/>
          </w:tcPr>
          <w:p w:rsidR="00450692" w:rsidRPr="00450692" w:rsidRDefault="00450692" w:rsidP="00450692">
            <w:pPr>
              <w:pStyle w:val="TableRowRIGHT"/>
            </w:pPr>
            <w:r w:rsidRPr="00450692">
              <w:t>7.2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177</w:t>
            </w:r>
          </w:p>
        </w:tc>
        <w:tc>
          <w:tcPr>
            <w:tcW w:w="1100" w:type="dxa"/>
            <w:noWrap/>
            <w:hideMark/>
          </w:tcPr>
          <w:p w:rsidR="00450692" w:rsidRPr="00450692" w:rsidRDefault="00450692" w:rsidP="00450692">
            <w:pPr>
              <w:pStyle w:val="TableRowRIGHT"/>
            </w:pPr>
            <w:r w:rsidRPr="00450692">
              <w:t>51.1</w:t>
            </w:r>
          </w:p>
        </w:tc>
        <w:tc>
          <w:tcPr>
            <w:tcW w:w="1051" w:type="dxa"/>
            <w:noWrap/>
            <w:hideMark/>
          </w:tcPr>
          <w:p w:rsidR="00450692" w:rsidRPr="00450692" w:rsidRDefault="00450692" w:rsidP="00450692">
            <w:pPr>
              <w:pStyle w:val="TableRowRIGHT"/>
            </w:pPr>
            <w:r w:rsidRPr="00450692">
              <w:t>7.12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4335</w:t>
            </w:r>
          </w:p>
        </w:tc>
        <w:tc>
          <w:tcPr>
            <w:tcW w:w="1100" w:type="dxa"/>
            <w:noWrap/>
            <w:hideMark/>
          </w:tcPr>
          <w:p w:rsidR="00450692" w:rsidRPr="00450692" w:rsidRDefault="00450692" w:rsidP="00450692">
            <w:pPr>
              <w:pStyle w:val="TableRowRIGHT"/>
            </w:pPr>
            <w:r w:rsidRPr="00450692">
              <w:t>1640</w:t>
            </w:r>
          </w:p>
        </w:tc>
        <w:tc>
          <w:tcPr>
            <w:tcW w:w="1051" w:type="dxa"/>
            <w:noWrap/>
            <w:hideMark/>
          </w:tcPr>
          <w:p w:rsidR="00450692" w:rsidRPr="00450692" w:rsidRDefault="00450692" w:rsidP="00450692">
            <w:pPr>
              <w:pStyle w:val="TableRowRIGHT"/>
            </w:pPr>
            <w:r w:rsidRPr="00450692">
              <w:t>51.21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690</w:t>
            </w:r>
          </w:p>
        </w:tc>
        <w:tc>
          <w:tcPr>
            <w:tcW w:w="1100" w:type="dxa"/>
            <w:noWrap/>
            <w:hideMark/>
          </w:tcPr>
          <w:p w:rsidR="00450692" w:rsidRPr="00450692" w:rsidRDefault="00450692" w:rsidP="00450692">
            <w:pPr>
              <w:pStyle w:val="TableRowRIGHT"/>
            </w:pPr>
            <w:r w:rsidRPr="00450692">
              <w:t>183</w:t>
            </w:r>
          </w:p>
        </w:tc>
        <w:tc>
          <w:tcPr>
            <w:tcW w:w="1051" w:type="dxa"/>
            <w:noWrap/>
            <w:hideMark/>
          </w:tcPr>
          <w:p w:rsidR="00450692" w:rsidRPr="00450692" w:rsidRDefault="00450692" w:rsidP="00450692">
            <w:pPr>
              <w:pStyle w:val="TableRowRIGHT"/>
            </w:pPr>
            <w:r w:rsidRPr="00450692">
              <w:t>9.66</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78.2</w:t>
            </w:r>
          </w:p>
        </w:tc>
        <w:tc>
          <w:tcPr>
            <w:tcW w:w="1100" w:type="dxa"/>
            <w:noWrap/>
            <w:hideMark/>
          </w:tcPr>
          <w:p w:rsidR="00450692" w:rsidRPr="00450692" w:rsidRDefault="00450692" w:rsidP="00450692">
            <w:pPr>
              <w:pStyle w:val="TableRowRIGHT"/>
            </w:pPr>
            <w:r w:rsidRPr="00450692">
              <w:t>75.7</w:t>
            </w:r>
          </w:p>
        </w:tc>
        <w:tc>
          <w:tcPr>
            <w:tcW w:w="1051" w:type="dxa"/>
            <w:noWrap/>
            <w:hideMark/>
          </w:tcPr>
          <w:p w:rsidR="00450692" w:rsidRPr="00450692" w:rsidRDefault="00450692" w:rsidP="00450692">
            <w:pPr>
              <w:pStyle w:val="TableRowRIGHT"/>
            </w:pPr>
            <w:r w:rsidRPr="00450692">
              <w:t>7.72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138</w:t>
            </w:r>
          </w:p>
        </w:tc>
        <w:tc>
          <w:tcPr>
            <w:tcW w:w="1100" w:type="dxa"/>
            <w:noWrap/>
            <w:hideMark/>
          </w:tcPr>
          <w:p w:rsidR="00450692" w:rsidRPr="00450692" w:rsidRDefault="00450692" w:rsidP="00450692">
            <w:pPr>
              <w:pStyle w:val="TableRowRIGHT"/>
            </w:pPr>
            <w:r w:rsidRPr="00450692">
              <w:t>143</w:t>
            </w:r>
          </w:p>
        </w:tc>
        <w:tc>
          <w:tcPr>
            <w:tcW w:w="1051" w:type="dxa"/>
            <w:noWrap/>
            <w:hideMark/>
          </w:tcPr>
          <w:p w:rsidR="00450692" w:rsidRPr="00450692" w:rsidRDefault="00450692" w:rsidP="00450692">
            <w:pPr>
              <w:pStyle w:val="TableRowRIGHT"/>
            </w:pPr>
            <w:r w:rsidRPr="00450692">
              <w:t>19.95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73.6</w:t>
            </w:r>
          </w:p>
        </w:tc>
        <w:tc>
          <w:tcPr>
            <w:tcW w:w="1100" w:type="dxa"/>
            <w:noWrap/>
            <w:hideMark/>
          </w:tcPr>
          <w:p w:rsidR="00450692" w:rsidRPr="00450692" w:rsidRDefault="00450692" w:rsidP="00450692">
            <w:pPr>
              <w:pStyle w:val="TableRowRIGHT"/>
            </w:pPr>
            <w:r w:rsidRPr="00450692">
              <w:t>60.1</w:t>
            </w:r>
          </w:p>
        </w:tc>
        <w:tc>
          <w:tcPr>
            <w:tcW w:w="1051" w:type="dxa"/>
            <w:noWrap/>
            <w:hideMark/>
          </w:tcPr>
          <w:p w:rsidR="00450692" w:rsidRPr="00450692" w:rsidRDefault="00450692" w:rsidP="00450692">
            <w:pPr>
              <w:pStyle w:val="TableRowRIGHT"/>
            </w:pPr>
            <w:r w:rsidRPr="00450692">
              <w:t>9.89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189</w:t>
            </w:r>
          </w:p>
        </w:tc>
        <w:tc>
          <w:tcPr>
            <w:tcW w:w="1100" w:type="dxa"/>
            <w:noWrap/>
            <w:hideMark/>
          </w:tcPr>
          <w:p w:rsidR="00450692" w:rsidRPr="00450692" w:rsidRDefault="00450692" w:rsidP="00450692">
            <w:pPr>
              <w:pStyle w:val="TableRowRIGHT"/>
            </w:pPr>
            <w:r w:rsidRPr="00450692">
              <w:t>132</w:t>
            </w:r>
          </w:p>
        </w:tc>
        <w:tc>
          <w:tcPr>
            <w:tcW w:w="1051" w:type="dxa"/>
            <w:noWrap/>
            <w:hideMark/>
          </w:tcPr>
          <w:p w:rsidR="00450692" w:rsidRPr="00450692" w:rsidRDefault="00450692" w:rsidP="00450692">
            <w:pPr>
              <w:pStyle w:val="TableRowRIGHT"/>
            </w:pPr>
            <w:r w:rsidRPr="00450692">
              <w:t>11.88</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482</w:t>
            </w:r>
          </w:p>
        </w:tc>
        <w:tc>
          <w:tcPr>
            <w:tcW w:w="1100" w:type="dxa"/>
            <w:noWrap/>
            <w:hideMark/>
          </w:tcPr>
          <w:p w:rsidR="00450692" w:rsidRPr="00450692" w:rsidRDefault="00450692" w:rsidP="00450692">
            <w:pPr>
              <w:pStyle w:val="TableRowRIGHT"/>
            </w:pPr>
            <w:r w:rsidRPr="00450692">
              <w:t>208</w:t>
            </w:r>
          </w:p>
        </w:tc>
        <w:tc>
          <w:tcPr>
            <w:tcW w:w="1051" w:type="dxa"/>
            <w:noWrap/>
            <w:hideMark/>
          </w:tcPr>
          <w:p w:rsidR="00450692" w:rsidRPr="00450692" w:rsidRDefault="00450692" w:rsidP="00450692">
            <w:pPr>
              <w:pStyle w:val="TableRowRIGHT"/>
            </w:pPr>
            <w:r w:rsidRPr="00450692">
              <w:t>31.95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618</w:t>
            </w:r>
          </w:p>
        </w:tc>
        <w:tc>
          <w:tcPr>
            <w:tcW w:w="1100" w:type="dxa"/>
            <w:noWrap/>
            <w:hideMark/>
          </w:tcPr>
          <w:p w:rsidR="00450692" w:rsidRPr="00450692" w:rsidRDefault="00450692" w:rsidP="00450692">
            <w:pPr>
              <w:pStyle w:val="TableRowRIGHT"/>
            </w:pPr>
            <w:r w:rsidRPr="00450692">
              <w:t>345</w:t>
            </w:r>
          </w:p>
        </w:tc>
        <w:tc>
          <w:tcPr>
            <w:tcW w:w="1051" w:type="dxa"/>
            <w:noWrap/>
            <w:hideMark/>
          </w:tcPr>
          <w:p w:rsidR="00450692" w:rsidRPr="00450692" w:rsidRDefault="00450692" w:rsidP="00450692">
            <w:pPr>
              <w:pStyle w:val="TableRowRIGHT"/>
            </w:pPr>
            <w:r w:rsidRPr="00450692">
              <w:t>22.75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6/27/2017</w:t>
            </w:r>
          </w:p>
        </w:tc>
        <w:tc>
          <w:tcPr>
            <w:tcW w:w="1164"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246</w:t>
            </w:r>
          </w:p>
        </w:tc>
        <w:tc>
          <w:tcPr>
            <w:tcW w:w="1100" w:type="dxa"/>
            <w:noWrap/>
            <w:hideMark/>
          </w:tcPr>
          <w:p w:rsidR="00450692" w:rsidRPr="00450692" w:rsidRDefault="00450692" w:rsidP="00450692">
            <w:pPr>
              <w:pStyle w:val="TableRowRIGHT"/>
            </w:pPr>
            <w:r w:rsidRPr="00450692">
              <w:t>216</w:t>
            </w:r>
          </w:p>
        </w:tc>
        <w:tc>
          <w:tcPr>
            <w:tcW w:w="1051" w:type="dxa"/>
            <w:noWrap/>
            <w:hideMark/>
          </w:tcPr>
          <w:p w:rsidR="00450692" w:rsidRPr="00450692" w:rsidRDefault="00450692" w:rsidP="00450692">
            <w:pPr>
              <w:pStyle w:val="TableRowRIGHT"/>
            </w:pPr>
            <w:r w:rsidRPr="00450692">
              <w:t>19.91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436</w:t>
            </w:r>
          </w:p>
        </w:tc>
        <w:tc>
          <w:tcPr>
            <w:tcW w:w="1100" w:type="dxa"/>
            <w:noWrap/>
            <w:hideMark/>
          </w:tcPr>
          <w:p w:rsidR="00450692" w:rsidRPr="00450692" w:rsidRDefault="00450692" w:rsidP="00450692">
            <w:pPr>
              <w:pStyle w:val="TableRowRIGHT"/>
            </w:pPr>
            <w:r w:rsidRPr="00450692">
              <w:t>210</w:t>
            </w:r>
          </w:p>
        </w:tc>
        <w:tc>
          <w:tcPr>
            <w:tcW w:w="1051" w:type="dxa"/>
            <w:noWrap/>
            <w:hideMark/>
          </w:tcPr>
          <w:p w:rsidR="00450692" w:rsidRPr="00450692" w:rsidRDefault="00450692" w:rsidP="00450692">
            <w:pPr>
              <w:pStyle w:val="TableRowRIGHT"/>
            </w:pPr>
            <w:r w:rsidRPr="00450692">
              <w:t>56.87</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6/30/2017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220</w:t>
            </w:r>
          </w:p>
        </w:tc>
        <w:tc>
          <w:tcPr>
            <w:tcW w:w="1100" w:type="dxa"/>
            <w:noWrap/>
            <w:hideMark/>
          </w:tcPr>
          <w:p w:rsidR="00450692" w:rsidRPr="00450692" w:rsidRDefault="00450692" w:rsidP="00450692">
            <w:pPr>
              <w:pStyle w:val="TableRowRIGHT"/>
            </w:pPr>
            <w:r w:rsidRPr="00450692">
              <w:t>162</w:t>
            </w:r>
          </w:p>
        </w:tc>
        <w:tc>
          <w:tcPr>
            <w:tcW w:w="1051" w:type="dxa"/>
            <w:noWrap/>
            <w:hideMark/>
          </w:tcPr>
          <w:p w:rsidR="00450692" w:rsidRPr="00450692" w:rsidRDefault="00450692" w:rsidP="00450692">
            <w:pPr>
              <w:pStyle w:val="TableRowRIGHT"/>
            </w:pPr>
            <w:r w:rsidRPr="00450692">
              <w:t>34.23</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95.9</w:t>
            </w:r>
          </w:p>
        </w:tc>
        <w:tc>
          <w:tcPr>
            <w:tcW w:w="1100" w:type="dxa"/>
            <w:noWrap/>
            <w:hideMark/>
          </w:tcPr>
          <w:p w:rsidR="00450692" w:rsidRPr="00450692" w:rsidRDefault="00450692" w:rsidP="00450692">
            <w:pPr>
              <w:pStyle w:val="TableRowRIGHT"/>
            </w:pPr>
            <w:r w:rsidRPr="00450692">
              <w:t>86.4</w:t>
            </w:r>
          </w:p>
        </w:tc>
        <w:tc>
          <w:tcPr>
            <w:tcW w:w="1051" w:type="dxa"/>
            <w:noWrap/>
            <w:hideMark/>
          </w:tcPr>
          <w:p w:rsidR="00450692" w:rsidRPr="00450692" w:rsidRDefault="00450692" w:rsidP="00450692">
            <w:pPr>
              <w:pStyle w:val="TableRowRIGHT"/>
            </w:pPr>
            <w:r w:rsidRPr="00450692">
              <w:t>16.81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90.4</w:t>
            </w:r>
          </w:p>
        </w:tc>
        <w:tc>
          <w:tcPr>
            <w:tcW w:w="1100" w:type="dxa"/>
            <w:noWrap/>
            <w:hideMark/>
          </w:tcPr>
          <w:p w:rsidR="00450692" w:rsidRPr="00450692" w:rsidRDefault="00450692" w:rsidP="00450692">
            <w:pPr>
              <w:pStyle w:val="TableRowRIGHT"/>
            </w:pPr>
            <w:r w:rsidRPr="00450692">
              <w:t>74.1</w:t>
            </w:r>
          </w:p>
        </w:tc>
        <w:tc>
          <w:tcPr>
            <w:tcW w:w="1051" w:type="dxa"/>
            <w:noWrap/>
            <w:hideMark/>
          </w:tcPr>
          <w:p w:rsidR="00450692" w:rsidRPr="00450692" w:rsidRDefault="00450692" w:rsidP="00450692">
            <w:pPr>
              <w:pStyle w:val="TableRowRIGHT"/>
            </w:pPr>
            <w:r w:rsidRPr="00450692">
              <w:t>14.07</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103</w:t>
            </w:r>
          </w:p>
        </w:tc>
        <w:tc>
          <w:tcPr>
            <w:tcW w:w="1100" w:type="dxa"/>
            <w:noWrap/>
            <w:hideMark/>
          </w:tcPr>
          <w:p w:rsidR="00450692" w:rsidRPr="00450692" w:rsidRDefault="00450692" w:rsidP="00450692">
            <w:pPr>
              <w:pStyle w:val="TableRowRIGHT"/>
            </w:pPr>
            <w:r w:rsidRPr="00450692">
              <w:t>87.4</w:t>
            </w:r>
          </w:p>
        </w:tc>
        <w:tc>
          <w:tcPr>
            <w:tcW w:w="1051" w:type="dxa"/>
            <w:noWrap/>
            <w:hideMark/>
          </w:tcPr>
          <w:p w:rsidR="00450692" w:rsidRPr="00450692" w:rsidRDefault="00450692" w:rsidP="00450692">
            <w:pPr>
              <w:pStyle w:val="TableRowRIGHT"/>
            </w:pPr>
            <w:r w:rsidRPr="00450692">
              <w:t>13.35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JBT14</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88.3</w:t>
            </w:r>
          </w:p>
        </w:tc>
        <w:tc>
          <w:tcPr>
            <w:tcW w:w="1100" w:type="dxa"/>
            <w:noWrap/>
            <w:hideMark/>
          </w:tcPr>
          <w:p w:rsidR="00450692" w:rsidRPr="00450692" w:rsidRDefault="00450692" w:rsidP="00450692">
            <w:pPr>
              <w:pStyle w:val="TableRowRIGHT"/>
            </w:pPr>
            <w:r w:rsidRPr="00450692">
              <w:t>102</w:t>
            </w:r>
          </w:p>
        </w:tc>
        <w:tc>
          <w:tcPr>
            <w:tcW w:w="1051" w:type="dxa"/>
            <w:noWrap/>
            <w:hideMark/>
          </w:tcPr>
          <w:p w:rsidR="00450692" w:rsidRPr="00450692" w:rsidRDefault="00450692" w:rsidP="00450692">
            <w:pPr>
              <w:pStyle w:val="TableRowRIGHT"/>
            </w:pPr>
            <w:r w:rsidRPr="00450692">
              <w:t>14.87</w:t>
            </w:r>
          </w:p>
        </w:tc>
      </w:tr>
      <w:tr w:rsidR="001F59BA" w:rsidRPr="00450692" w:rsidTr="00D77601">
        <w:trPr>
          <w:trHeight w:val="290"/>
        </w:trPr>
        <w:tc>
          <w:tcPr>
            <w:tcW w:w="960" w:type="dxa"/>
            <w:noWrap/>
          </w:tcPr>
          <w:p w:rsidR="001F59BA" w:rsidRPr="00450692" w:rsidRDefault="001F59BA" w:rsidP="001F59BA">
            <w:pPr>
              <w:pStyle w:val="TableRowLEFT"/>
            </w:pPr>
            <w:r w:rsidRPr="00450692">
              <w:t>JBT14</w:t>
            </w:r>
          </w:p>
        </w:tc>
        <w:tc>
          <w:tcPr>
            <w:tcW w:w="1420" w:type="dxa"/>
            <w:noWrap/>
            <w:vAlign w:val="bottom"/>
          </w:tcPr>
          <w:p w:rsidR="001F59BA" w:rsidRPr="001F59BA" w:rsidRDefault="001F59BA" w:rsidP="001F59BA">
            <w:pPr>
              <w:pStyle w:val="TableRowLEFT"/>
            </w:pPr>
            <w:r w:rsidRPr="001F59BA">
              <w:t>7/26/2017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69.4</w:t>
            </w:r>
          </w:p>
        </w:tc>
        <w:tc>
          <w:tcPr>
            <w:tcW w:w="1100" w:type="dxa"/>
            <w:noWrap/>
            <w:vAlign w:val="bottom"/>
          </w:tcPr>
          <w:p w:rsidR="001F59BA" w:rsidRPr="001F59BA" w:rsidRDefault="001F59BA" w:rsidP="001F59BA">
            <w:pPr>
              <w:pStyle w:val="TableRowRIGHT"/>
            </w:pPr>
            <w:r w:rsidRPr="001F59BA">
              <w:t>79.3</w:t>
            </w:r>
          </w:p>
        </w:tc>
        <w:tc>
          <w:tcPr>
            <w:tcW w:w="1051" w:type="dxa"/>
            <w:noWrap/>
            <w:vAlign w:val="bottom"/>
          </w:tcPr>
          <w:p w:rsidR="001F59BA" w:rsidRPr="001F59BA" w:rsidRDefault="001F59BA" w:rsidP="001F59BA">
            <w:pPr>
              <w:pStyle w:val="TableRowRIGHT"/>
            </w:pPr>
            <w:r w:rsidRPr="001F59BA">
              <w:t>12.9</w:t>
            </w:r>
          </w:p>
        </w:tc>
      </w:tr>
      <w:tr w:rsidR="001F59BA" w:rsidRPr="00450692" w:rsidTr="00D77601">
        <w:trPr>
          <w:trHeight w:val="290"/>
        </w:trPr>
        <w:tc>
          <w:tcPr>
            <w:tcW w:w="960" w:type="dxa"/>
            <w:noWrap/>
          </w:tcPr>
          <w:p w:rsidR="001F59BA" w:rsidRPr="00450692" w:rsidRDefault="001F59BA" w:rsidP="001F59BA">
            <w:pPr>
              <w:pStyle w:val="TableRowLEFT"/>
            </w:pPr>
            <w:r w:rsidRPr="00450692">
              <w:t>JBT14</w:t>
            </w:r>
          </w:p>
        </w:tc>
        <w:tc>
          <w:tcPr>
            <w:tcW w:w="1420" w:type="dxa"/>
            <w:noWrap/>
            <w:vAlign w:val="bottom"/>
          </w:tcPr>
          <w:p w:rsidR="001F59BA" w:rsidRPr="001F59BA" w:rsidRDefault="001F59BA" w:rsidP="001F59BA">
            <w:pPr>
              <w:pStyle w:val="TableRowLEFT"/>
            </w:pPr>
            <w:r w:rsidRPr="001F59BA">
              <w:t>8/1/2017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59.7</w:t>
            </w:r>
          </w:p>
        </w:tc>
        <w:tc>
          <w:tcPr>
            <w:tcW w:w="1100" w:type="dxa"/>
            <w:noWrap/>
            <w:vAlign w:val="bottom"/>
          </w:tcPr>
          <w:p w:rsidR="001F59BA" w:rsidRPr="001F59BA" w:rsidRDefault="001F59BA" w:rsidP="001F59BA">
            <w:pPr>
              <w:pStyle w:val="TableRowRIGHT"/>
            </w:pPr>
            <w:r w:rsidRPr="001F59BA">
              <w:t>73.6</w:t>
            </w:r>
          </w:p>
        </w:tc>
        <w:tc>
          <w:tcPr>
            <w:tcW w:w="1051" w:type="dxa"/>
            <w:noWrap/>
            <w:vAlign w:val="bottom"/>
          </w:tcPr>
          <w:p w:rsidR="001F59BA" w:rsidRPr="001F59BA" w:rsidRDefault="001F59BA" w:rsidP="001F59BA">
            <w:pPr>
              <w:pStyle w:val="TableRowRIGHT"/>
            </w:pPr>
            <w:r w:rsidRPr="001F59BA">
              <w:t>11.8</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64"/>
        <w:gridCol w:w="960"/>
        <w:gridCol w:w="1100"/>
        <w:gridCol w:w="1051"/>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64"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051"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105</w:t>
            </w:r>
          </w:p>
        </w:tc>
        <w:tc>
          <w:tcPr>
            <w:tcW w:w="1100" w:type="dxa"/>
            <w:noWrap/>
            <w:hideMark/>
          </w:tcPr>
          <w:p w:rsidR="00450692" w:rsidRPr="00450692" w:rsidRDefault="00450692" w:rsidP="00450692">
            <w:pPr>
              <w:pStyle w:val="TableRowRIGHT"/>
            </w:pPr>
            <w:r w:rsidRPr="00450692">
              <w:t>72.7</w:t>
            </w:r>
          </w:p>
        </w:tc>
        <w:tc>
          <w:tcPr>
            <w:tcW w:w="1051" w:type="dxa"/>
            <w:noWrap/>
            <w:hideMark/>
          </w:tcPr>
          <w:p w:rsidR="00450692" w:rsidRPr="00450692" w:rsidRDefault="00450692" w:rsidP="00450692">
            <w:pPr>
              <w:pStyle w:val="TableRowRIGHT"/>
            </w:pPr>
            <w:r w:rsidRPr="00450692">
              <w:t>5.77</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28.2</w:t>
            </w:r>
          </w:p>
        </w:tc>
        <w:tc>
          <w:tcPr>
            <w:tcW w:w="1100" w:type="dxa"/>
            <w:noWrap/>
            <w:hideMark/>
          </w:tcPr>
          <w:p w:rsidR="00450692" w:rsidRPr="00450692" w:rsidRDefault="00450692" w:rsidP="00450692">
            <w:pPr>
              <w:pStyle w:val="TableRowRIGHT"/>
            </w:pPr>
            <w:r w:rsidRPr="00450692">
              <w:t>22.4</w:t>
            </w:r>
          </w:p>
        </w:tc>
        <w:tc>
          <w:tcPr>
            <w:tcW w:w="1051" w:type="dxa"/>
            <w:noWrap/>
            <w:hideMark/>
          </w:tcPr>
          <w:p w:rsidR="00450692" w:rsidRPr="00450692" w:rsidRDefault="00450692" w:rsidP="00450692">
            <w:pPr>
              <w:pStyle w:val="TableRowRIGHT"/>
            </w:pPr>
            <w:r w:rsidRPr="00450692">
              <w:t>5.12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4/25/2017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28.5</w:t>
            </w:r>
          </w:p>
        </w:tc>
        <w:tc>
          <w:tcPr>
            <w:tcW w:w="1100" w:type="dxa"/>
            <w:noWrap/>
            <w:hideMark/>
          </w:tcPr>
          <w:p w:rsidR="00450692" w:rsidRPr="00450692" w:rsidRDefault="00450692" w:rsidP="00450692">
            <w:pPr>
              <w:pStyle w:val="TableRowRIGHT"/>
            </w:pPr>
            <w:r w:rsidRPr="00450692">
              <w:t>21.5</w:t>
            </w:r>
          </w:p>
        </w:tc>
        <w:tc>
          <w:tcPr>
            <w:tcW w:w="1051" w:type="dxa"/>
            <w:noWrap/>
            <w:hideMark/>
          </w:tcPr>
          <w:p w:rsidR="00450692" w:rsidRPr="00450692" w:rsidRDefault="00450692" w:rsidP="00450692">
            <w:pPr>
              <w:pStyle w:val="TableRowRIGHT"/>
            </w:pPr>
            <w:r w:rsidRPr="00450692">
              <w:t>4.48</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256.2</w:t>
            </w:r>
          </w:p>
        </w:tc>
        <w:tc>
          <w:tcPr>
            <w:tcW w:w="1100" w:type="dxa"/>
            <w:noWrap/>
            <w:hideMark/>
          </w:tcPr>
          <w:p w:rsidR="00450692" w:rsidRPr="00450692" w:rsidRDefault="00450692" w:rsidP="00450692">
            <w:pPr>
              <w:pStyle w:val="TableRowRIGHT"/>
            </w:pPr>
            <w:r w:rsidRPr="00450692">
              <w:t>25.5</w:t>
            </w:r>
          </w:p>
        </w:tc>
        <w:tc>
          <w:tcPr>
            <w:tcW w:w="1051" w:type="dxa"/>
            <w:noWrap/>
            <w:hideMark/>
          </w:tcPr>
          <w:p w:rsidR="00450692" w:rsidRPr="00450692" w:rsidRDefault="00450692" w:rsidP="00450692">
            <w:pPr>
              <w:pStyle w:val="TableRowRIGHT"/>
            </w:pPr>
            <w:r w:rsidRPr="00450692">
              <w:t>3.89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5/9/2017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31.3</w:t>
            </w:r>
          </w:p>
        </w:tc>
        <w:tc>
          <w:tcPr>
            <w:tcW w:w="1100" w:type="dxa"/>
            <w:noWrap/>
            <w:hideMark/>
          </w:tcPr>
          <w:p w:rsidR="00450692" w:rsidRPr="00450692" w:rsidRDefault="00450692" w:rsidP="00450692">
            <w:pPr>
              <w:pStyle w:val="TableRowRIGHT"/>
            </w:pPr>
            <w:r w:rsidRPr="00450692">
              <w:t>13.7</w:t>
            </w:r>
          </w:p>
        </w:tc>
        <w:tc>
          <w:tcPr>
            <w:tcW w:w="1051" w:type="dxa"/>
            <w:noWrap/>
            <w:hideMark/>
          </w:tcPr>
          <w:p w:rsidR="00450692" w:rsidRPr="00450692" w:rsidRDefault="00450692" w:rsidP="00450692">
            <w:pPr>
              <w:pStyle w:val="TableRowRIGHT"/>
            </w:pPr>
            <w:r w:rsidRPr="00450692">
              <w:t>2.79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5/16/2017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19.4</w:t>
            </w:r>
          </w:p>
        </w:tc>
        <w:tc>
          <w:tcPr>
            <w:tcW w:w="1100" w:type="dxa"/>
            <w:noWrap/>
            <w:hideMark/>
          </w:tcPr>
          <w:p w:rsidR="00450692" w:rsidRPr="00450692" w:rsidRDefault="00450692" w:rsidP="00450692">
            <w:pPr>
              <w:pStyle w:val="TableRowRIGHT"/>
            </w:pPr>
            <w:r w:rsidRPr="00450692">
              <w:t>13.3</w:t>
            </w:r>
          </w:p>
        </w:tc>
        <w:tc>
          <w:tcPr>
            <w:tcW w:w="1051" w:type="dxa"/>
            <w:noWrap/>
            <w:hideMark/>
          </w:tcPr>
          <w:p w:rsidR="00450692" w:rsidRPr="00450692" w:rsidRDefault="00450692" w:rsidP="00450692">
            <w:pPr>
              <w:pStyle w:val="TableRowRIGHT"/>
            </w:pPr>
            <w:r w:rsidRPr="00450692">
              <w:t>2.89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5/23/2017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26.2</w:t>
            </w:r>
          </w:p>
        </w:tc>
        <w:tc>
          <w:tcPr>
            <w:tcW w:w="1100" w:type="dxa"/>
            <w:noWrap/>
            <w:hideMark/>
          </w:tcPr>
          <w:p w:rsidR="00450692" w:rsidRPr="00450692" w:rsidRDefault="00450692" w:rsidP="00450692">
            <w:pPr>
              <w:pStyle w:val="TableRowRIGHT"/>
            </w:pPr>
            <w:r w:rsidRPr="00450692">
              <w:t>17</w:t>
            </w:r>
          </w:p>
        </w:tc>
        <w:tc>
          <w:tcPr>
            <w:tcW w:w="1051" w:type="dxa"/>
            <w:noWrap/>
            <w:hideMark/>
          </w:tcPr>
          <w:p w:rsidR="00450692" w:rsidRPr="00450692" w:rsidRDefault="00450692" w:rsidP="00450692">
            <w:pPr>
              <w:pStyle w:val="TableRowRIGHT"/>
            </w:pPr>
            <w:r w:rsidRPr="00450692">
              <w:t>2.96</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5/30/2017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26.7</w:t>
            </w:r>
          </w:p>
        </w:tc>
        <w:tc>
          <w:tcPr>
            <w:tcW w:w="1100" w:type="dxa"/>
            <w:noWrap/>
            <w:hideMark/>
          </w:tcPr>
          <w:p w:rsidR="00450692" w:rsidRPr="00450692" w:rsidRDefault="00450692" w:rsidP="00450692">
            <w:pPr>
              <w:pStyle w:val="TableRowRIGHT"/>
            </w:pPr>
            <w:r w:rsidRPr="00450692">
              <w:t>17.7</w:t>
            </w:r>
          </w:p>
        </w:tc>
        <w:tc>
          <w:tcPr>
            <w:tcW w:w="1051" w:type="dxa"/>
            <w:noWrap/>
            <w:hideMark/>
          </w:tcPr>
          <w:p w:rsidR="00450692" w:rsidRPr="00450692" w:rsidRDefault="00450692" w:rsidP="00450692">
            <w:pPr>
              <w:pStyle w:val="TableRowRIGHT"/>
            </w:pPr>
            <w:r w:rsidRPr="00450692">
              <w:t>2.62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6/7/2017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25.9</w:t>
            </w:r>
          </w:p>
        </w:tc>
        <w:tc>
          <w:tcPr>
            <w:tcW w:w="1100" w:type="dxa"/>
            <w:noWrap/>
            <w:hideMark/>
          </w:tcPr>
          <w:p w:rsidR="00450692" w:rsidRPr="00450692" w:rsidRDefault="00450692" w:rsidP="00450692">
            <w:pPr>
              <w:pStyle w:val="TableRowRIGHT"/>
            </w:pPr>
            <w:r w:rsidRPr="00450692">
              <w:t>9.56</w:t>
            </w:r>
          </w:p>
        </w:tc>
        <w:tc>
          <w:tcPr>
            <w:tcW w:w="1051" w:type="dxa"/>
            <w:noWrap/>
            <w:hideMark/>
          </w:tcPr>
          <w:p w:rsidR="00450692" w:rsidRPr="00450692" w:rsidRDefault="00450692" w:rsidP="00450692">
            <w:pPr>
              <w:pStyle w:val="TableRowRIGHT"/>
            </w:pPr>
            <w:r w:rsidRPr="00450692">
              <w:t>3.68</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6/13/2017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29.4</w:t>
            </w:r>
          </w:p>
        </w:tc>
        <w:tc>
          <w:tcPr>
            <w:tcW w:w="1100" w:type="dxa"/>
            <w:noWrap/>
            <w:hideMark/>
          </w:tcPr>
          <w:p w:rsidR="00450692" w:rsidRPr="00450692" w:rsidRDefault="00450692" w:rsidP="00450692">
            <w:pPr>
              <w:pStyle w:val="TableRowRIGHT"/>
            </w:pPr>
            <w:r w:rsidRPr="00450692">
              <w:t>17.4</w:t>
            </w:r>
          </w:p>
        </w:tc>
        <w:tc>
          <w:tcPr>
            <w:tcW w:w="1051" w:type="dxa"/>
            <w:noWrap/>
            <w:hideMark/>
          </w:tcPr>
          <w:p w:rsidR="00450692" w:rsidRPr="00450692" w:rsidRDefault="00450692" w:rsidP="00450692">
            <w:pPr>
              <w:pStyle w:val="TableRowRIGHT"/>
            </w:pPr>
            <w:r w:rsidRPr="00450692">
              <w:t>3.44</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6/22/2017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85.9</w:t>
            </w:r>
          </w:p>
        </w:tc>
        <w:tc>
          <w:tcPr>
            <w:tcW w:w="1100" w:type="dxa"/>
            <w:noWrap/>
            <w:hideMark/>
          </w:tcPr>
          <w:p w:rsidR="00450692" w:rsidRPr="00450692" w:rsidRDefault="00450692" w:rsidP="00450692">
            <w:pPr>
              <w:pStyle w:val="TableRowRIGHT"/>
            </w:pPr>
            <w:r w:rsidRPr="00450692">
              <w:t>32.9</w:t>
            </w:r>
          </w:p>
        </w:tc>
        <w:tc>
          <w:tcPr>
            <w:tcW w:w="1051" w:type="dxa"/>
            <w:noWrap/>
            <w:hideMark/>
          </w:tcPr>
          <w:p w:rsidR="00450692" w:rsidRPr="00450692" w:rsidRDefault="00450692" w:rsidP="00450692">
            <w:pPr>
              <w:pStyle w:val="TableRowRIGHT"/>
            </w:pPr>
            <w:r w:rsidRPr="00450692">
              <w:t>5.81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6/26/2017</w:t>
            </w:r>
          </w:p>
        </w:tc>
        <w:tc>
          <w:tcPr>
            <w:tcW w:w="1164" w:type="dxa"/>
            <w:noWrap/>
            <w:hideMark/>
          </w:tcPr>
          <w:p w:rsidR="00450692" w:rsidRPr="00450692" w:rsidRDefault="00450692" w:rsidP="00450692">
            <w:pPr>
              <w:pStyle w:val="TableRowLEFT"/>
            </w:pPr>
            <w:r w:rsidRPr="00450692">
              <w:t>1+2</w:t>
            </w:r>
          </w:p>
        </w:tc>
        <w:tc>
          <w:tcPr>
            <w:tcW w:w="960" w:type="dxa"/>
            <w:noWrap/>
            <w:hideMark/>
          </w:tcPr>
          <w:p w:rsidR="00450692" w:rsidRPr="00450692" w:rsidRDefault="00450692" w:rsidP="00450692">
            <w:pPr>
              <w:pStyle w:val="TableRowRIGHT"/>
            </w:pPr>
            <w:r w:rsidRPr="00450692">
              <w:t>89.2</w:t>
            </w:r>
          </w:p>
        </w:tc>
        <w:tc>
          <w:tcPr>
            <w:tcW w:w="1100" w:type="dxa"/>
            <w:noWrap/>
            <w:hideMark/>
          </w:tcPr>
          <w:p w:rsidR="00450692" w:rsidRPr="00450692" w:rsidRDefault="00450692" w:rsidP="00450692">
            <w:pPr>
              <w:pStyle w:val="TableRowRIGHT"/>
            </w:pPr>
            <w:r w:rsidRPr="00450692">
              <w:t>44.1</w:t>
            </w:r>
          </w:p>
        </w:tc>
        <w:tc>
          <w:tcPr>
            <w:tcW w:w="1051" w:type="dxa"/>
            <w:noWrap/>
            <w:hideMark/>
          </w:tcPr>
          <w:p w:rsidR="00450692" w:rsidRPr="00450692" w:rsidRDefault="00450692" w:rsidP="00450692">
            <w:pPr>
              <w:pStyle w:val="TableRowRIGHT"/>
            </w:pPr>
            <w:r w:rsidRPr="00450692">
              <w:t>21.99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41</w:t>
            </w:r>
          </w:p>
        </w:tc>
        <w:tc>
          <w:tcPr>
            <w:tcW w:w="1100" w:type="dxa"/>
            <w:noWrap/>
            <w:hideMark/>
          </w:tcPr>
          <w:p w:rsidR="00450692" w:rsidRPr="00450692" w:rsidRDefault="00450692" w:rsidP="00450692">
            <w:pPr>
              <w:pStyle w:val="TableRowRIGHT"/>
            </w:pPr>
            <w:r w:rsidRPr="00450692">
              <w:t>28.9</w:t>
            </w:r>
          </w:p>
        </w:tc>
        <w:tc>
          <w:tcPr>
            <w:tcW w:w="1051" w:type="dxa"/>
            <w:noWrap/>
            <w:hideMark/>
          </w:tcPr>
          <w:p w:rsidR="00450692" w:rsidRPr="00450692" w:rsidRDefault="00450692" w:rsidP="00450692">
            <w:pPr>
              <w:pStyle w:val="TableRowRIGHT"/>
            </w:pPr>
            <w:r w:rsidRPr="00450692">
              <w:t>14.85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7/5/2017</w:t>
            </w:r>
          </w:p>
        </w:tc>
        <w:tc>
          <w:tcPr>
            <w:tcW w:w="1164" w:type="dxa"/>
            <w:noWrap/>
            <w:hideMark/>
          </w:tcPr>
          <w:p w:rsidR="00450692" w:rsidRPr="00450692" w:rsidRDefault="00450692" w:rsidP="00450692">
            <w:pPr>
              <w:pStyle w:val="TableRowLEFT"/>
            </w:pPr>
            <w:r w:rsidRPr="00450692">
              <w:t>2+3</w:t>
            </w:r>
          </w:p>
        </w:tc>
        <w:tc>
          <w:tcPr>
            <w:tcW w:w="960" w:type="dxa"/>
            <w:noWrap/>
            <w:hideMark/>
          </w:tcPr>
          <w:p w:rsidR="00450692" w:rsidRPr="00450692" w:rsidRDefault="00450692" w:rsidP="00450692">
            <w:pPr>
              <w:pStyle w:val="TableRowRIGHT"/>
            </w:pPr>
            <w:r w:rsidRPr="00450692">
              <w:t>34.3</w:t>
            </w:r>
          </w:p>
        </w:tc>
        <w:tc>
          <w:tcPr>
            <w:tcW w:w="1100" w:type="dxa"/>
            <w:noWrap/>
            <w:hideMark/>
          </w:tcPr>
          <w:p w:rsidR="00450692" w:rsidRPr="00450692" w:rsidRDefault="00450692" w:rsidP="00450692">
            <w:pPr>
              <w:pStyle w:val="TableRowRIGHT"/>
            </w:pPr>
            <w:r w:rsidRPr="00450692">
              <w:t>27.6</w:t>
            </w:r>
          </w:p>
        </w:tc>
        <w:tc>
          <w:tcPr>
            <w:tcW w:w="1051" w:type="dxa"/>
            <w:noWrap/>
            <w:hideMark/>
          </w:tcPr>
          <w:p w:rsidR="00450692" w:rsidRPr="00450692" w:rsidRDefault="00450692" w:rsidP="00450692">
            <w:pPr>
              <w:pStyle w:val="TableRowRIGHT"/>
            </w:pPr>
            <w:r w:rsidRPr="00450692">
              <w:t>12.43</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7/11/2017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32.8</w:t>
            </w:r>
          </w:p>
        </w:tc>
        <w:tc>
          <w:tcPr>
            <w:tcW w:w="1100" w:type="dxa"/>
            <w:noWrap/>
            <w:hideMark/>
          </w:tcPr>
          <w:p w:rsidR="00450692" w:rsidRPr="00450692" w:rsidRDefault="00450692" w:rsidP="00450692">
            <w:pPr>
              <w:pStyle w:val="TableRowRIGHT"/>
            </w:pPr>
            <w:r w:rsidRPr="00450692">
              <w:t>29.8</w:t>
            </w:r>
          </w:p>
        </w:tc>
        <w:tc>
          <w:tcPr>
            <w:tcW w:w="1051" w:type="dxa"/>
            <w:noWrap/>
            <w:hideMark/>
          </w:tcPr>
          <w:p w:rsidR="00450692" w:rsidRPr="00450692" w:rsidRDefault="00450692" w:rsidP="00450692">
            <w:pPr>
              <w:pStyle w:val="TableRowRIGHT"/>
            </w:pPr>
            <w:r w:rsidRPr="00450692">
              <w:t>9.75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JBT16</w:t>
            </w:r>
          </w:p>
        </w:tc>
        <w:tc>
          <w:tcPr>
            <w:tcW w:w="1420" w:type="dxa"/>
            <w:noWrap/>
            <w:hideMark/>
          </w:tcPr>
          <w:p w:rsidR="00450692" w:rsidRPr="00450692" w:rsidRDefault="00450692" w:rsidP="00450692">
            <w:pPr>
              <w:pStyle w:val="TableRowLEFT"/>
            </w:pPr>
            <w:r w:rsidRPr="00450692">
              <w:t>7/18/2017</w:t>
            </w:r>
          </w:p>
        </w:tc>
        <w:tc>
          <w:tcPr>
            <w:tcW w:w="1164"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35.4</w:t>
            </w:r>
          </w:p>
        </w:tc>
        <w:tc>
          <w:tcPr>
            <w:tcW w:w="1100" w:type="dxa"/>
            <w:noWrap/>
            <w:hideMark/>
          </w:tcPr>
          <w:p w:rsidR="00450692" w:rsidRPr="00450692" w:rsidRDefault="00450692" w:rsidP="00450692">
            <w:pPr>
              <w:pStyle w:val="TableRowRIGHT"/>
            </w:pPr>
            <w:r w:rsidRPr="00450692">
              <w:t>22.3</w:t>
            </w:r>
          </w:p>
        </w:tc>
        <w:tc>
          <w:tcPr>
            <w:tcW w:w="1051" w:type="dxa"/>
            <w:noWrap/>
            <w:hideMark/>
          </w:tcPr>
          <w:p w:rsidR="00450692" w:rsidRPr="00450692" w:rsidRDefault="00450692" w:rsidP="00450692">
            <w:pPr>
              <w:pStyle w:val="TableRowRIGHT"/>
            </w:pPr>
            <w:r w:rsidRPr="00450692">
              <w:t>8.4</w:t>
            </w:r>
          </w:p>
        </w:tc>
      </w:tr>
      <w:tr w:rsidR="001F59BA" w:rsidRPr="00450692" w:rsidTr="00D77601">
        <w:trPr>
          <w:trHeight w:val="290"/>
        </w:trPr>
        <w:tc>
          <w:tcPr>
            <w:tcW w:w="960" w:type="dxa"/>
            <w:noWrap/>
          </w:tcPr>
          <w:p w:rsidR="001F59BA" w:rsidRPr="00450692" w:rsidRDefault="001F59BA" w:rsidP="001F59BA">
            <w:pPr>
              <w:pStyle w:val="TableRowLEFT"/>
            </w:pPr>
            <w:r w:rsidRPr="00450692">
              <w:t>JBT16</w:t>
            </w:r>
          </w:p>
        </w:tc>
        <w:tc>
          <w:tcPr>
            <w:tcW w:w="1420" w:type="dxa"/>
            <w:noWrap/>
            <w:vAlign w:val="bottom"/>
          </w:tcPr>
          <w:p w:rsidR="001F59BA" w:rsidRPr="001F59BA" w:rsidRDefault="001F59BA" w:rsidP="001F59BA">
            <w:pPr>
              <w:pStyle w:val="TableRowLEFT"/>
            </w:pPr>
            <w:r w:rsidRPr="001F59BA">
              <w:t>7/26/2017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45.9</w:t>
            </w:r>
          </w:p>
        </w:tc>
        <w:tc>
          <w:tcPr>
            <w:tcW w:w="1100" w:type="dxa"/>
            <w:noWrap/>
            <w:vAlign w:val="bottom"/>
          </w:tcPr>
          <w:p w:rsidR="001F59BA" w:rsidRPr="001F59BA" w:rsidRDefault="001F59BA" w:rsidP="001F59BA">
            <w:pPr>
              <w:pStyle w:val="TableRowRIGHT"/>
            </w:pPr>
            <w:r w:rsidRPr="001F59BA">
              <w:t>51.7</w:t>
            </w:r>
          </w:p>
        </w:tc>
        <w:tc>
          <w:tcPr>
            <w:tcW w:w="1051" w:type="dxa"/>
            <w:noWrap/>
            <w:vAlign w:val="bottom"/>
          </w:tcPr>
          <w:p w:rsidR="001F59BA" w:rsidRPr="001F59BA" w:rsidRDefault="001F59BA" w:rsidP="001F59BA">
            <w:pPr>
              <w:pStyle w:val="TableRowRIGHT"/>
            </w:pPr>
            <w:r w:rsidRPr="001F59BA">
              <w:t>8.87</w:t>
            </w:r>
          </w:p>
        </w:tc>
      </w:tr>
      <w:tr w:rsidR="001F59BA" w:rsidRPr="00450692" w:rsidTr="00D77601">
        <w:trPr>
          <w:trHeight w:val="290"/>
        </w:trPr>
        <w:tc>
          <w:tcPr>
            <w:tcW w:w="960" w:type="dxa"/>
            <w:noWrap/>
          </w:tcPr>
          <w:p w:rsidR="001F59BA" w:rsidRPr="00450692" w:rsidRDefault="001F59BA" w:rsidP="001F59BA">
            <w:pPr>
              <w:pStyle w:val="TableRowLEFT"/>
            </w:pPr>
            <w:r w:rsidRPr="00450692">
              <w:t>JBT16</w:t>
            </w:r>
          </w:p>
        </w:tc>
        <w:tc>
          <w:tcPr>
            <w:tcW w:w="1420" w:type="dxa"/>
            <w:noWrap/>
            <w:vAlign w:val="bottom"/>
          </w:tcPr>
          <w:p w:rsidR="001F59BA" w:rsidRPr="001F59BA" w:rsidRDefault="001F59BA" w:rsidP="001F59BA">
            <w:pPr>
              <w:pStyle w:val="TableRowLEFT"/>
            </w:pPr>
            <w:r w:rsidRPr="001F59BA">
              <w:t>8/1/2017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54.7</w:t>
            </w:r>
          </w:p>
        </w:tc>
        <w:tc>
          <w:tcPr>
            <w:tcW w:w="1100" w:type="dxa"/>
            <w:noWrap/>
            <w:vAlign w:val="bottom"/>
          </w:tcPr>
          <w:p w:rsidR="001F59BA" w:rsidRPr="001F59BA" w:rsidRDefault="001F59BA" w:rsidP="001F59BA">
            <w:pPr>
              <w:pStyle w:val="TableRowRIGHT"/>
            </w:pPr>
            <w:r w:rsidRPr="001F59BA">
              <w:t>39.1</w:t>
            </w:r>
          </w:p>
        </w:tc>
        <w:tc>
          <w:tcPr>
            <w:tcW w:w="1051" w:type="dxa"/>
            <w:noWrap/>
            <w:vAlign w:val="bottom"/>
          </w:tcPr>
          <w:p w:rsidR="001F59BA" w:rsidRPr="001F59BA" w:rsidRDefault="001F59BA" w:rsidP="001F59BA">
            <w:pPr>
              <w:pStyle w:val="TableRowRIGHT"/>
            </w:pPr>
            <w:r w:rsidRPr="001F59BA">
              <w:t>8.52</w:t>
            </w:r>
          </w:p>
        </w:tc>
      </w:tr>
      <w:tr w:rsidR="001F59BA" w:rsidRPr="00450692" w:rsidTr="00D77601">
        <w:trPr>
          <w:trHeight w:val="290"/>
        </w:trPr>
        <w:tc>
          <w:tcPr>
            <w:tcW w:w="960" w:type="dxa"/>
            <w:noWrap/>
          </w:tcPr>
          <w:p w:rsidR="001F59BA" w:rsidRPr="00450692" w:rsidRDefault="001F59BA" w:rsidP="001F59BA">
            <w:pPr>
              <w:pStyle w:val="TableRowLEFT"/>
            </w:pPr>
            <w:r w:rsidRPr="00450692">
              <w:t>JBT16</w:t>
            </w:r>
          </w:p>
        </w:tc>
        <w:tc>
          <w:tcPr>
            <w:tcW w:w="1420" w:type="dxa"/>
            <w:noWrap/>
            <w:vAlign w:val="bottom"/>
          </w:tcPr>
          <w:p w:rsidR="001F59BA" w:rsidRPr="001F59BA" w:rsidRDefault="001F59BA" w:rsidP="001F59BA">
            <w:pPr>
              <w:pStyle w:val="TableRowLEFT"/>
            </w:pPr>
            <w:r w:rsidRPr="001F59BA">
              <w:t>8/15/2017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159</w:t>
            </w:r>
          </w:p>
        </w:tc>
        <w:tc>
          <w:tcPr>
            <w:tcW w:w="1100" w:type="dxa"/>
            <w:noWrap/>
            <w:vAlign w:val="bottom"/>
          </w:tcPr>
          <w:p w:rsidR="001F59BA" w:rsidRPr="001F59BA" w:rsidRDefault="001F59BA" w:rsidP="001F59BA">
            <w:pPr>
              <w:pStyle w:val="TableRowRIGHT"/>
            </w:pPr>
            <w:r w:rsidRPr="001F59BA">
              <w:t>32.6</w:t>
            </w:r>
          </w:p>
        </w:tc>
        <w:tc>
          <w:tcPr>
            <w:tcW w:w="1051" w:type="dxa"/>
            <w:noWrap/>
            <w:vAlign w:val="bottom"/>
          </w:tcPr>
          <w:p w:rsidR="001F59BA" w:rsidRPr="001F59BA" w:rsidRDefault="001F59BA" w:rsidP="001F59BA">
            <w:pPr>
              <w:pStyle w:val="TableRowRIGHT"/>
            </w:pPr>
            <w:r w:rsidRPr="001F59BA">
              <w:t>6.41</w:t>
            </w:r>
          </w:p>
        </w:tc>
      </w:tr>
      <w:tr w:rsidR="001F59BA" w:rsidRPr="00450692" w:rsidTr="00D77601">
        <w:trPr>
          <w:trHeight w:val="290"/>
        </w:trPr>
        <w:tc>
          <w:tcPr>
            <w:tcW w:w="960" w:type="dxa"/>
            <w:noWrap/>
          </w:tcPr>
          <w:p w:rsidR="001F59BA" w:rsidRPr="00450692" w:rsidRDefault="001F59BA" w:rsidP="001F59BA">
            <w:pPr>
              <w:pStyle w:val="TableRowLEFT"/>
            </w:pPr>
            <w:r w:rsidRPr="00450692">
              <w:t>JBT16</w:t>
            </w:r>
          </w:p>
        </w:tc>
        <w:tc>
          <w:tcPr>
            <w:tcW w:w="1420" w:type="dxa"/>
            <w:noWrap/>
            <w:vAlign w:val="bottom"/>
          </w:tcPr>
          <w:p w:rsidR="001F59BA" w:rsidRPr="001F59BA" w:rsidRDefault="001F59BA" w:rsidP="001F59BA">
            <w:pPr>
              <w:pStyle w:val="TableRowLEFT"/>
            </w:pPr>
            <w:r w:rsidRPr="001F59BA">
              <w:t>8/22/2017</w:t>
            </w:r>
          </w:p>
        </w:tc>
        <w:tc>
          <w:tcPr>
            <w:tcW w:w="1164"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81.9</w:t>
            </w:r>
          </w:p>
        </w:tc>
        <w:tc>
          <w:tcPr>
            <w:tcW w:w="1100" w:type="dxa"/>
            <w:noWrap/>
            <w:vAlign w:val="bottom"/>
          </w:tcPr>
          <w:p w:rsidR="001F59BA" w:rsidRPr="001F59BA" w:rsidRDefault="001F59BA" w:rsidP="001F59BA">
            <w:pPr>
              <w:pStyle w:val="TableRowRIGHT"/>
            </w:pPr>
            <w:r w:rsidRPr="001F59BA">
              <w:t>59.9</w:t>
            </w:r>
          </w:p>
        </w:tc>
        <w:tc>
          <w:tcPr>
            <w:tcW w:w="1051" w:type="dxa"/>
            <w:noWrap/>
            <w:vAlign w:val="bottom"/>
          </w:tcPr>
          <w:p w:rsidR="001F59BA" w:rsidRPr="001F59BA" w:rsidRDefault="001F59BA" w:rsidP="001F59BA">
            <w:pPr>
              <w:pStyle w:val="TableRowRIGHT"/>
            </w:pPr>
            <w:r w:rsidRPr="001F59BA">
              <w:t>6.67</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99"/>
        <w:gridCol w:w="960"/>
        <w:gridCol w:w="1100"/>
        <w:gridCol w:w="1106"/>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99"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106"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4/25/2017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87.4</w:t>
            </w:r>
          </w:p>
        </w:tc>
        <w:tc>
          <w:tcPr>
            <w:tcW w:w="1100" w:type="dxa"/>
            <w:noWrap/>
            <w:hideMark/>
          </w:tcPr>
          <w:p w:rsidR="00450692" w:rsidRPr="00450692" w:rsidRDefault="00450692" w:rsidP="00450692">
            <w:pPr>
              <w:pStyle w:val="TableRowRIGHT"/>
            </w:pPr>
            <w:r w:rsidRPr="00450692">
              <w:t>46.1</w:t>
            </w:r>
          </w:p>
        </w:tc>
        <w:tc>
          <w:tcPr>
            <w:tcW w:w="1106" w:type="dxa"/>
            <w:noWrap/>
            <w:hideMark/>
          </w:tcPr>
          <w:p w:rsidR="00450692" w:rsidRPr="00450692" w:rsidRDefault="00450692" w:rsidP="00450692">
            <w:pPr>
              <w:pStyle w:val="TableRowRIGHT"/>
            </w:pPr>
            <w:r w:rsidRPr="00450692">
              <w:t>1.16</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170</w:t>
            </w:r>
          </w:p>
        </w:tc>
        <w:tc>
          <w:tcPr>
            <w:tcW w:w="1100" w:type="dxa"/>
            <w:noWrap/>
            <w:hideMark/>
          </w:tcPr>
          <w:p w:rsidR="00450692" w:rsidRPr="00450692" w:rsidRDefault="00450692" w:rsidP="00450692">
            <w:pPr>
              <w:pStyle w:val="TableRowRIGHT"/>
            </w:pPr>
            <w:r w:rsidRPr="00450692">
              <w:t>42.3</w:t>
            </w:r>
          </w:p>
        </w:tc>
        <w:tc>
          <w:tcPr>
            <w:tcW w:w="1106" w:type="dxa"/>
            <w:noWrap/>
            <w:hideMark/>
          </w:tcPr>
          <w:p w:rsidR="00450692" w:rsidRPr="00450692" w:rsidRDefault="00450692" w:rsidP="00450692">
            <w:pPr>
              <w:pStyle w:val="TableRowRIGHT"/>
            </w:pPr>
            <w:r w:rsidRPr="00450692">
              <w:t>1.26</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140</w:t>
            </w:r>
          </w:p>
        </w:tc>
        <w:tc>
          <w:tcPr>
            <w:tcW w:w="1100" w:type="dxa"/>
            <w:noWrap/>
            <w:hideMark/>
          </w:tcPr>
          <w:p w:rsidR="00450692" w:rsidRPr="00450692" w:rsidRDefault="00450692" w:rsidP="00450692">
            <w:pPr>
              <w:pStyle w:val="TableRowRIGHT"/>
            </w:pPr>
            <w:r w:rsidRPr="00450692">
              <w:t>40.1</w:t>
            </w:r>
          </w:p>
        </w:tc>
        <w:tc>
          <w:tcPr>
            <w:tcW w:w="1106" w:type="dxa"/>
            <w:noWrap/>
            <w:hideMark/>
          </w:tcPr>
          <w:p w:rsidR="00450692" w:rsidRPr="00450692" w:rsidRDefault="00450692" w:rsidP="00450692">
            <w:pPr>
              <w:pStyle w:val="TableRowRIGHT"/>
            </w:pPr>
            <w:r w:rsidRPr="00450692">
              <w:t>1.13</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99"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77.5</w:t>
            </w:r>
          </w:p>
        </w:tc>
        <w:tc>
          <w:tcPr>
            <w:tcW w:w="1100" w:type="dxa"/>
            <w:noWrap/>
            <w:hideMark/>
          </w:tcPr>
          <w:p w:rsidR="00450692" w:rsidRPr="00450692" w:rsidRDefault="00450692" w:rsidP="00450692">
            <w:pPr>
              <w:pStyle w:val="TableRowRIGHT"/>
            </w:pPr>
            <w:r w:rsidRPr="00450692">
              <w:t>37.5</w:t>
            </w:r>
          </w:p>
        </w:tc>
        <w:tc>
          <w:tcPr>
            <w:tcW w:w="1106" w:type="dxa"/>
            <w:noWrap/>
            <w:hideMark/>
          </w:tcPr>
          <w:p w:rsidR="00450692" w:rsidRPr="00450692" w:rsidRDefault="00450692" w:rsidP="00450692">
            <w:pPr>
              <w:pStyle w:val="TableRowRIGHT"/>
            </w:pPr>
            <w:r w:rsidRPr="00450692">
              <w:t>0.99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99"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159</w:t>
            </w:r>
          </w:p>
        </w:tc>
        <w:tc>
          <w:tcPr>
            <w:tcW w:w="1100" w:type="dxa"/>
            <w:noWrap/>
            <w:hideMark/>
          </w:tcPr>
          <w:p w:rsidR="00450692" w:rsidRPr="00450692" w:rsidRDefault="00450692" w:rsidP="00450692">
            <w:pPr>
              <w:pStyle w:val="TableRowRIGHT"/>
            </w:pPr>
            <w:r w:rsidRPr="00450692">
              <w:t>32.5</w:t>
            </w:r>
          </w:p>
        </w:tc>
        <w:tc>
          <w:tcPr>
            <w:tcW w:w="1106" w:type="dxa"/>
            <w:noWrap/>
            <w:hideMark/>
          </w:tcPr>
          <w:p w:rsidR="00450692" w:rsidRPr="00450692" w:rsidRDefault="00450692" w:rsidP="00450692">
            <w:pPr>
              <w:pStyle w:val="TableRowRIGHT"/>
            </w:pPr>
            <w:r w:rsidRPr="00450692">
              <w:t>1.06</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5/9/2017</w:t>
            </w:r>
          </w:p>
        </w:tc>
        <w:tc>
          <w:tcPr>
            <w:tcW w:w="1199"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199</w:t>
            </w:r>
          </w:p>
        </w:tc>
        <w:tc>
          <w:tcPr>
            <w:tcW w:w="1100" w:type="dxa"/>
            <w:noWrap/>
            <w:hideMark/>
          </w:tcPr>
          <w:p w:rsidR="00450692" w:rsidRPr="00450692" w:rsidRDefault="00450692" w:rsidP="00450692">
            <w:pPr>
              <w:pStyle w:val="TableRowRIGHT"/>
            </w:pPr>
            <w:r w:rsidRPr="00450692">
              <w:t>38.6</w:t>
            </w:r>
          </w:p>
        </w:tc>
        <w:tc>
          <w:tcPr>
            <w:tcW w:w="1106" w:type="dxa"/>
            <w:noWrap/>
            <w:hideMark/>
          </w:tcPr>
          <w:p w:rsidR="00450692" w:rsidRPr="00450692" w:rsidRDefault="00450692" w:rsidP="00450692">
            <w:pPr>
              <w:pStyle w:val="TableRowRIGHT"/>
            </w:pPr>
            <w:r w:rsidRPr="00450692">
              <w:t>1.1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5/16/2017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80.8</w:t>
            </w:r>
          </w:p>
        </w:tc>
        <w:tc>
          <w:tcPr>
            <w:tcW w:w="1100" w:type="dxa"/>
            <w:noWrap/>
            <w:hideMark/>
          </w:tcPr>
          <w:p w:rsidR="00450692" w:rsidRPr="00450692" w:rsidRDefault="00450692" w:rsidP="00450692">
            <w:pPr>
              <w:pStyle w:val="TableRowRIGHT"/>
            </w:pPr>
            <w:r w:rsidRPr="00450692">
              <w:t>35.9</w:t>
            </w:r>
          </w:p>
        </w:tc>
        <w:tc>
          <w:tcPr>
            <w:tcW w:w="1106" w:type="dxa"/>
            <w:noWrap/>
            <w:hideMark/>
          </w:tcPr>
          <w:p w:rsidR="00450692" w:rsidRPr="00450692" w:rsidRDefault="00450692" w:rsidP="00450692">
            <w:pPr>
              <w:pStyle w:val="TableRowRIGHT"/>
            </w:pPr>
            <w:r w:rsidRPr="00450692">
              <w:t>0.71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5/23/2017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49.7</w:t>
            </w:r>
          </w:p>
        </w:tc>
        <w:tc>
          <w:tcPr>
            <w:tcW w:w="1100" w:type="dxa"/>
            <w:noWrap/>
            <w:hideMark/>
          </w:tcPr>
          <w:p w:rsidR="00450692" w:rsidRPr="00450692" w:rsidRDefault="00450692" w:rsidP="00450692">
            <w:pPr>
              <w:pStyle w:val="TableRowRIGHT"/>
            </w:pPr>
            <w:r w:rsidRPr="00450692">
              <w:t>16</w:t>
            </w:r>
          </w:p>
        </w:tc>
        <w:tc>
          <w:tcPr>
            <w:tcW w:w="1106" w:type="dxa"/>
            <w:noWrap/>
            <w:hideMark/>
          </w:tcPr>
          <w:p w:rsidR="00450692" w:rsidRPr="00450692" w:rsidRDefault="00450692" w:rsidP="00450692">
            <w:pPr>
              <w:pStyle w:val="TableRowRIGHT"/>
            </w:pPr>
            <w:r w:rsidRPr="00450692">
              <w:t>0.78</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5/30/2017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89.1</w:t>
            </w:r>
          </w:p>
        </w:tc>
        <w:tc>
          <w:tcPr>
            <w:tcW w:w="1100" w:type="dxa"/>
            <w:noWrap/>
            <w:hideMark/>
          </w:tcPr>
          <w:p w:rsidR="00450692" w:rsidRPr="00450692" w:rsidRDefault="00450692" w:rsidP="00450692">
            <w:pPr>
              <w:pStyle w:val="TableRowRIGHT"/>
            </w:pPr>
            <w:r w:rsidRPr="00450692">
              <w:t>23</w:t>
            </w:r>
          </w:p>
        </w:tc>
        <w:tc>
          <w:tcPr>
            <w:tcW w:w="1106" w:type="dxa"/>
            <w:noWrap/>
            <w:hideMark/>
          </w:tcPr>
          <w:p w:rsidR="00450692" w:rsidRPr="00450692" w:rsidRDefault="00450692" w:rsidP="00450692">
            <w:pPr>
              <w:pStyle w:val="TableRowRIGHT"/>
            </w:pPr>
            <w:r w:rsidRPr="00450692">
              <w:t>0.95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6/6/2017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46.5</w:t>
            </w:r>
          </w:p>
        </w:tc>
        <w:tc>
          <w:tcPr>
            <w:tcW w:w="1100" w:type="dxa"/>
            <w:noWrap/>
            <w:hideMark/>
          </w:tcPr>
          <w:p w:rsidR="00450692" w:rsidRPr="00450692" w:rsidRDefault="00450692" w:rsidP="00450692">
            <w:pPr>
              <w:pStyle w:val="TableRowRIGHT"/>
            </w:pPr>
            <w:r w:rsidRPr="00450692">
              <w:t>8.59</w:t>
            </w:r>
          </w:p>
        </w:tc>
        <w:tc>
          <w:tcPr>
            <w:tcW w:w="1106" w:type="dxa"/>
            <w:noWrap/>
            <w:hideMark/>
          </w:tcPr>
          <w:p w:rsidR="00450692" w:rsidRPr="00450692" w:rsidRDefault="00450692" w:rsidP="00450692">
            <w:pPr>
              <w:pStyle w:val="TableRowRIGHT"/>
            </w:pPr>
            <w:r w:rsidRPr="00450692">
              <w:t>0.79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6/13/2017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160</w:t>
            </w:r>
          </w:p>
        </w:tc>
        <w:tc>
          <w:tcPr>
            <w:tcW w:w="1100" w:type="dxa"/>
            <w:noWrap/>
            <w:hideMark/>
          </w:tcPr>
          <w:p w:rsidR="00450692" w:rsidRPr="00450692" w:rsidRDefault="00450692" w:rsidP="00450692">
            <w:pPr>
              <w:pStyle w:val="TableRowRIGHT"/>
            </w:pPr>
            <w:r w:rsidRPr="00450692">
              <w:t>31.1</w:t>
            </w:r>
          </w:p>
        </w:tc>
        <w:tc>
          <w:tcPr>
            <w:tcW w:w="1106" w:type="dxa"/>
            <w:noWrap/>
            <w:hideMark/>
          </w:tcPr>
          <w:p w:rsidR="00450692" w:rsidRPr="00450692" w:rsidRDefault="00450692" w:rsidP="00450692">
            <w:pPr>
              <w:pStyle w:val="TableRowRIGHT"/>
            </w:pPr>
            <w:r w:rsidRPr="00450692">
              <w:t>1.25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6/22/2017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71.2</w:t>
            </w:r>
          </w:p>
        </w:tc>
        <w:tc>
          <w:tcPr>
            <w:tcW w:w="1100" w:type="dxa"/>
            <w:noWrap/>
            <w:hideMark/>
          </w:tcPr>
          <w:p w:rsidR="00450692" w:rsidRPr="00450692" w:rsidRDefault="007541EF" w:rsidP="00450692">
            <w:pPr>
              <w:pStyle w:val="TableRowRIGHT"/>
            </w:pPr>
            <w:r>
              <w:t>N.S.</w:t>
            </w:r>
            <w:r w:rsidRPr="007541EF">
              <w:rPr>
                <w:vertAlign w:val="superscript"/>
              </w:rPr>
              <w:t>1</w:t>
            </w:r>
          </w:p>
        </w:tc>
        <w:tc>
          <w:tcPr>
            <w:tcW w:w="1106" w:type="dxa"/>
            <w:noWrap/>
            <w:hideMark/>
          </w:tcPr>
          <w:p w:rsidR="00450692" w:rsidRPr="00450692" w:rsidRDefault="00450692" w:rsidP="00450692">
            <w:pPr>
              <w:pStyle w:val="TableRowRIGHT"/>
            </w:pPr>
            <w:r w:rsidRPr="00450692">
              <w:t>1.33</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260.5</w:t>
            </w:r>
          </w:p>
        </w:tc>
        <w:tc>
          <w:tcPr>
            <w:tcW w:w="1100" w:type="dxa"/>
            <w:noWrap/>
            <w:hideMark/>
          </w:tcPr>
          <w:p w:rsidR="00450692" w:rsidRPr="00450692" w:rsidRDefault="00450692" w:rsidP="00450692">
            <w:pPr>
              <w:pStyle w:val="TableRowRIGHT"/>
            </w:pPr>
            <w:r w:rsidRPr="00450692">
              <w:t>57.2</w:t>
            </w:r>
          </w:p>
        </w:tc>
        <w:tc>
          <w:tcPr>
            <w:tcW w:w="1106" w:type="dxa"/>
            <w:noWrap/>
            <w:hideMark/>
          </w:tcPr>
          <w:p w:rsidR="00450692" w:rsidRPr="00450692" w:rsidRDefault="00450692" w:rsidP="00450692">
            <w:pPr>
              <w:pStyle w:val="TableRowRIGHT"/>
            </w:pPr>
            <w:r w:rsidRPr="00450692">
              <w:t>2.04</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99"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234</w:t>
            </w:r>
          </w:p>
        </w:tc>
        <w:tc>
          <w:tcPr>
            <w:tcW w:w="1100" w:type="dxa"/>
            <w:noWrap/>
            <w:hideMark/>
          </w:tcPr>
          <w:p w:rsidR="00450692" w:rsidRPr="00450692" w:rsidRDefault="00450692" w:rsidP="00450692">
            <w:pPr>
              <w:pStyle w:val="TableRowRIGHT"/>
            </w:pPr>
            <w:r w:rsidRPr="00450692">
              <w:t>71.5</w:t>
            </w:r>
          </w:p>
        </w:tc>
        <w:tc>
          <w:tcPr>
            <w:tcW w:w="1106" w:type="dxa"/>
            <w:noWrap/>
            <w:hideMark/>
          </w:tcPr>
          <w:p w:rsidR="00450692" w:rsidRPr="00450692" w:rsidRDefault="00450692" w:rsidP="00450692">
            <w:pPr>
              <w:pStyle w:val="TableRowRIGHT"/>
            </w:pPr>
            <w:r w:rsidRPr="00450692">
              <w:t>1.9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99" w:type="dxa"/>
            <w:noWrap/>
            <w:hideMark/>
          </w:tcPr>
          <w:p w:rsidR="00450692" w:rsidRPr="00450692" w:rsidRDefault="00450692" w:rsidP="00450692">
            <w:pPr>
              <w:pStyle w:val="TableRowLEFT"/>
            </w:pPr>
            <w:r w:rsidRPr="00450692">
              <w:t>3</w:t>
            </w:r>
          </w:p>
        </w:tc>
        <w:tc>
          <w:tcPr>
            <w:tcW w:w="960" w:type="dxa"/>
            <w:noWrap/>
            <w:hideMark/>
          </w:tcPr>
          <w:p w:rsidR="00450692" w:rsidRPr="00450692" w:rsidRDefault="00450692" w:rsidP="00450692">
            <w:pPr>
              <w:pStyle w:val="TableRowRIGHT"/>
            </w:pPr>
            <w:r w:rsidRPr="00450692">
              <w:t>206</w:t>
            </w:r>
          </w:p>
        </w:tc>
        <w:tc>
          <w:tcPr>
            <w:tcW w:w="1100" w:type="dxa"/>
            <w:noWrap/>
            <w:hideMark/>
          </w:tcPr>
          <w:p w:rsidR="00450692" w:rsidRPr="00450692" w:rsidRDefault="00450692" w:rsidP="00450692">
            <w:pPr>
              <w:pStyle w:val="TableRowRIGHT"/>
            </w:pPr>
            <w:r w:rsidRPr="00450692">
              <w:t>58.9</w:t>
            </w:r>
          </w:p>
        </w:tc>
        <w:tc>
          <w:tcPr>
            <w:tcW w:w="1106" w:type="dxa"/>
            <w:noWrap/>
            <w:hideMark/>
          </w:tcPr>
          <w:p w:rsidR="00450692" w:rsidRPr="00450692" w:rsidRDefault="00450692" w:rsidP="00450692">
            <w:pPr>
              <w:pStyle w:val="TableRowRIGHT"/>
            </w:pPr>
            <w:r w:rsidRPr="00450692">
              <w:t>1.61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6/30/2017</w:t>
            </w:r>
          </w:p>
        </w:tc>
        <w:tc>
          <w:tcPr>
            <w:tcW w:w="1199" w:type="dxa"/>
            <w:noWrap/>
            <w:hideMark/>
          </w:tcPr>
          <w:p w:rsidR="00450692" w:rsidRPr="00450692" w:rsidRDefault="00450692" w:rsidP="00450692">
            <w:pPr>
              <w:pStyle w:val="TableRowLEFT"/>
            </w:pPr>
            <w:r w:rsidRPr="00450692">
              <w:t>4</w:t>
            </w:r>
          </w:p>
        </w:tc>
        <w:tc>
          <w:tcPr>
            <w:tcW w:w="960" w:type="dxa"/>
            <w:noWrap/>
            <w:hideMark/>
          </w:tcPr>
          <w:p w:rsidR="00450692" w:rsidRPr="00450692" w:rsidRDefault="00450692" w:rsidP="00450692">
            <w:pPr>
              <w:pStyle w:val="TableRowRIGHT"/>
            </w:pPr>
            <w:r w:rsidRPr="00450692">
              <w:t>142</w:t>
            </w:r>
          </w:p>
        </w:tc>
        <w:tc>
          <w:tcPr>
            <w:tcW w:w="1100" w:type="dxa"/>
            <w:noWrap/>
            <w:hideMark/>
          </w:tcPr>
          <w:p w:rsidR="00450692" w:rsidRPr="00450692" w:rsidRDefault="00450692" w:rsidP="00450692">
            <w:pPr>
              <w:pStyle w:val="TableRowRIGHT"/>
            </w:pPr>
            <w:r w:rsidRPr="00450692">
              <w:t>57.9</w:t>
            </w:r>
          </w:p>
        </w:tc>
        <w:tc>
          <w:tcPr>
            <w:tcW w:w="1106" w:type="dxa"/>
            <w:noWrap/>
            <w:hideMark/>
          </w:tcPr>
          <w:p w:rsidR="00450692" w:rsidRPr="00450692" w:rsidRDefault="00450692" w:rsidP="00450692">
            <w:pPr>
              <w:pStyle w:val="TableRowRIGHT"/>
            </w:pPr>
            <w:r w:rsidRPr="00450692">
              <w:t>1.38</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7/5/2017</w:t>
            </w:r>
          </w:p>
        </w:tc>
        <w:tc>
          <w:tcPr>
            <w:tcW w:w="1199"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143</w:t>
            </w:r>
          </w:p>
        </w:tc>
        <w:tc>
          <w:tcPr>
            <w:tcW w:w="1100" w:type="dxa"/>
            <w:noWrap/>
            <w:hideMark/>
          </w:tcPr>
          <w:p w:rsidR="00450692" w:rsidRPr="00450692" w:rsidRDefault="00450692" w:rsidP="00450692">
            <w:pPr>
              <w:pStyle w:val="TableRowRIGHT"/>
            </w:pPr>
            <w:r w:rsidRPr="00450692">
              <w:t>74.4</w:t>
            </w:r>
          </w:p>
        </w:tc>
        <w:tc>
          <w:tcPr>
            <w:tcW w:w="1106" w:type="dxa"/>
            <w:noWrap/>
            <w:hideMark/>
          </w:tcPr>
          <w:p w:rsidR="00450692" w:rsidRPr="00450692" w:rsidRDefault="00450692" w:rsidP="00450692">
            <w:pPr>
              <w:pStyle w:val="TableRowRIGHT"/>
            </w:pPr>
            <w:r w:rsidRPr="00450692">
              <w:t>0.98</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7/11/2017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135</w:t>
            </w:r>
          </w:p>
        </w:tc>
        <w:tc>
          <w:tcPr>
            <w:tcW w:w="1100" w:type="dxa"/>
            <w:noWrap/>
            <w:hideMark/>
          </w:tcPr>
          <w:p w:rsidR="00450692" w:rsidRPr="00450692" w:rsidRDefault="00450692" w:rsidP="00450692">
            <w:pPr>
              <w:pStyle w:val="TableRowRIGHT"/>
            </w:pPr>
            <w:r w:rsidRPr="00450692">
              <w:t>59.5</w:t>
            </w:r>
          </w:p>
        </w:tc>
        <w:tc>
          <w:tcPr>
            <w:tcW w:w="1106" w:type="dxa"/>
            <w:noWrap/>
            <w:hideMark/>
          </w:tcPr>
          <w:p w:rsidR="00450692" w:rsidRPr="00450692" w:rsidRDefault="00450692" w:rsidP="00450692">
            <w:pPr>
              <w:pStyle w:val="TableRowRIGHT"/>
            </w:pPr>
            <w:r w:rsidRPr="00450692">
              <w:t>1.06</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JBT18</w:t>
            </w:r>
          </w:p>
        </w:tc>
        <w:tc>
          <w:tcPr>
            <w:tcW w:w="1420" w:type="dxa"/>
            <w:noWrap/>
            <w:hideMark/>
          </w:tcPr>
          <w:p w:rsidR="00450692" w:rsidRPr="00450692" w:rsidRDefault="00450692" w:rsidP="00450692">
            <w:pPr>
              <w:pStyle w:val="TableRowLEFT"/>
            </w:pPr>
            <w:r w:rsidRPr="00450692">
              <w:t>7/18/2017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166</w:t>
            </w:r>
          </w:p>
        </w:tc>
        <w:tc>
          <w:tcPr>
            <w:tcW w:w="1100" w:type="dxa"/>
            <w:noWrap/>
            <w:hideMark/>
          </w:tcPr>
          <w:p w:rsidR="00450692" w:rsidRPr="00450692" w:rsidRDefault="00450692" w:rsidP="00450692">
            <w:pPr>
              <w:pStyle w:val="TableRowRIGHT"/>
            </w:pPr>
            <w:r w:rsidRPr="00450692">
              <w:t>183</w:t>
            </w:r>
          </w:p>
        </w:tc>
        <w:tc>
          <w:tcPr>
            <w:tcW w:w="1106" w:type="dxa"/>
            <w:noWrap/>
            <w:hideMark/>
          </w:tcPr>
          <w:p w:rsidR="00450692" w:rsidRPr="00450692" w:rsidRDefault="00450692" w:rsidP="00450692">
            <w:pPr>
              <w:pStyle w:val="TableRowRIGHT"/>
            </w:pPr>
            <w:r w:rsidRPr="00450692">
              <w:t>1.15</w:t>
            </w:r>
          </w:p>
        </w:tc>
      </w:tr>
      <w:tr w:rsidR="001F59BA" w:rsidRPr="00450692" w:rsidTr="00D77601">
        <w:trPr>
          <w:trHeight w:val="290"/>
        </w:trPr>
        <w:tc>
          <w:tcPr>
            <w:tcW w:w="960" w:type="dxa"/>
            <w:noWrap/>
          </w:tcPr>
          <w:p w:rsidR="001F59BA" w:rsidRPr="00450692" w:rsidRDefault="001F59BA" w:rsidP="001F59BA">
            <w:pPr>
              <w:pStyle w:val="TableRowLEFT"/>
            </w:pPr>
            <w:r w:rsidRPr="00450692">
              <w:t>JBT18</w:t>
            </w:r>
          </w:p>
        </w:tc>
        <w:tc>
          <w:tcPr>
            <w:tcW w:w="1420" w:type="dxa"/>
            <w:noWrap/>
            <w:vAlign w:val="bottom"/>
          </w:tcPr>
          <w:p w:rsidR="001F59BA" w:rsidRPr="001F59BA" w:rsidRDefault="001F59BA" w:rsidP="001F59BA">
            <w:pPr>
              <w:pStyle w:val="TableRowLEFT"/>
            </w:pPr>
            <w:r w:rsidRPr="001F59BA">
              <w:t>7/26/2017</w:t>
            </w:r>
          </w:p>
        </w:tc>
        <w:tc>
          <w:tcPr>
            <w:tcW w:w="1199"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66.5</w:t>
            </w:r>
          </w:p>
        </w:tc>
        <w:tc>
          <w:tcPr>
            <w:tcW w:w="1100" w:type="dxa"/>
            <w:noWrap/>
            <w:vAlign w:val="bottom"/>
          </w:tcPr>
          <w:p w:rsidR="001F59BA" w:rsidRPr="001F59BA" w:rsidRDefault="001F59BA" w:rsidP="001F59BA">
            <w:pPr>
              <w:pStyle w:val="TableRowRIGHT"/>
            </w:pPr>
            <w:r w:rsidRPr="001F59BA">
              <w:t>40</w:t>
            </w:r>
          </w:p>
        </w:tc>
        <w:tc>
          <w:tcPr>
            <w:tcW w:w="1106" w:type="dxa"/>
            <w:noWrap/>
            <w:vAlign w:val="bottom"/>
          </w:tcPr>
          <w:p w:rsidR="001F59BA" w:rsidRPr="001F59BA" w:rsidRDefault="001F59BA" w:rsidP="001F59BA">
            <w:pPr>
              <w:pStyle w:val="TableRowRIGHT"/>
            </w:pPr>
            <w:r w:rsidRPr="001F59BA">
              <w:t>1.1</w:t>
            </w:r>
          </w:p>
        </w:tc>
      </w:tr>
      <w:tr w:rsidR="001F59BA" w:rsidRPr="00450692" w:rsidTr="00D77601">
        <w:trPr>
          <w:trHeight w:val="290"/>
        </w:trPr>
        <w:tc>
          <w:tcPr>
            <w:tcW w:w="960" w:type="dxa"/>
            <w:noWrap/>
          </w:tcPr>
          <w:p w:rsidR="001F59BA" w:rsidRPr="00450692" w:rsidRDefault="001F59BA" w:rsidP="001F59BA">
            <w:pPr>
              <w:pStyle w:val="TableRowLEFT"/>
            </w:pPr>
            <w:r w:rsidRPr="00450692">
              <w:t>JBT18</w:t>
            </w:r>
          </w:p>
        </w:tc>
        <w:tc>
          <w:tcPr>
            <w:tcW w:w="1420" w:type="dxa"/>
            <w:noWrap/>
            <w:vAlign w:val="bottom"/>
          </w:tcPr>
          <w:p w:rsidR="001F59BA" w:rsidRPr="001F59BA" w:rsidRDefault="001F59BA" w:rsidP="001F59BA">
            <w:pPr>
              <w:pStyle w:val="TableRowLEFT"/>
            </w:pPr>
            <w:r w:rsidRPr="001F59BA">
              <w:t>8/1/2017</w:t>
            </w:r>
          </w:p>
        </w:tc>
        <w:tc>
          <w:tcPr>
            <w:tcW w:w="1199"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43.3</w:t>
            </w:r>
          </w:p>
        </w:tc>
        <w:tc>
          <w:tcPr>
            <w:tcW w:w="1100" w:type="dxa"/>
            <w:noWrap/>
            <w:vAlign w:val="bottom"/>
          </w:tcPr>
          <w:p w:rsidR="001F59BA" w:rsidRPr="001F59BA" w:rsidRDefault="001F59BA" w:rsidP="001F59BA">
            <w:pPr>
              <w:pStyle w:val="TableRowRIGHT"/>
            </w:pPr>
            <w:r w:rsidRPr="001F59BA">
              <w:t>28.2</w:t>
            </w:r>
          </w:p>
        </w:tc>
        <w:tc>
          <w:tcPr>
            <w:tcW w:w="1106" w:type="dxa"/>
            <w:noWrap/>
            <w:vAlign w:val="bottom"/>
          </w:tcPr>
          <w:p w:rsidR="001F59BA" w:rsidRPr="001F59BA" w:rsidRDefault="001F59BA" w:rsidP="001F59BA">
            <w:pPr>
              <w:pStyle w:val="TableRowRIGHT"/>
            </w:pPr>
            <w:r w:rsidRPr="001F59BA">
              <w:t>0.83</w:t>
            </w:r>
          </w:p>
        </w:tc>
      </w:tr>
      <w:tr w:rsidR="001F59BA" w:rsidRPr="00450692" w:rsidTr="00D77601">
        <w:trPr>
          <w:trHeight w:val="290"/>
        </w:trPr>
        <w:tc>
          <w:tcPr>
            <w:tcW w:w="960" w:type="dxa"/>
            <w:noWrap/>
          </w:tcPr>
          <w:p w:rsidR="001F59BA" w:rsidRPr="00450692" w:rsidRDefault="001F59BA" w:rsidP="001F59BA">
            <w:pPr>
              <w:pStyle w:val="TableRowLEFT"/>
            </w:pPr>
            <w:r w:rsidRPr="00450692">
              <w:t>JBT18</w:t>
            </w:r>
          </w:p>
        </w:tc>
        <w:tc>
          <w:tcPr>
            <w:tcW w:w="1420" w:type="dxa"/>
            <w:noWrap/>
            <w:vAlign w:val="bottom"/>
          </w:tcPr>
          <w:p w:rsidR="001F59BA" w:rsidRPr="001F59BA" w:rsidRDefault="001F59BA" w:rsidP="001F59BA">
            <w:pPr>
              <w:pStyle w:val="TableRowLEFT"/>
            </w:pPr>
            <w:r w:rsidRPr="001F59BA">
              <w:t>8/8/2017</w:t>
            </w:r>
          </w:p>
        </w:tc>
        <w:tc>
          <w:tcPr>
            <w:tcW w:w="1199"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34.5</w:t>
            </w:r>
          </w:p>
        </w:tc>
        <w:tc>
          <w:tcPr>
            <w:tcW w:w="1100" w:type="dxa"/>
            <w:noWrap/>
            <w:vAlign w:val="bottom"/>
          </w:tcPr>
          <w:p w:rsidR="001F59BA" w:rsidRPr="001F59BA" w:rsidRDefault="001F59BA" w:rsidP="001F59BA">
            <w:pPr>
              <w:pStyle w:val="TableRowRIGHT"/>
            </w:pPr>
            <w:r w:rsidRPr="001F59BA">
              <w:t>16.1</w:t>
            </w:r>
          </w:p>
        </w:tc>
        <w:tc>
          <w:tcPr>
            <w:tcW w:w="1106" w:type="dxa"/>
            <w:noWrap/>
            <w:vAlign w:val="bottom"/>
          </w:tcPr>
          <w:p w:rsidR="001F59BA" w:rsidRPr="001F59BA" w:rsidRDefault="00E83131" w:rsidP="001F59BA">
            <w:pPr>
              <w:pStyle w:val="TableRowRIGHT"/>
            </w:pPr>
            <w:r>
              <w:t>N.S.</w:t>
            </w:r>
            <w:r>
              <w:rPr>
                <w:vertAlign w:val="superscript"/>
              </w:rPr>
              <w:t>2</w:t>
            </w:r>
          </w:p>
        </w:tc>
      </w:tr>
      <w:tr w:rsidR="001F59BA" w:rsidRPr="00450692" w:rsidTr="00D77601">
        <w:trPr>
          <w:trHeight w:val="290"/>
        </w:trPr>
        <w:tc>
          <w:tcPr>
            <w:tcW w:w="960" w:type="dxa"/>
            <w:noWrap/>
          </w:tcPr>
          <w:p w:rsidR="001F59BA" w:rsidRPr="00450692" w:rsidRDefault="001F59BA" w:rsidP="001F59BA">
            <w:pPr>
              <w:pStyle w:val="TableRowLEFT"/>
            </w:pPr>
            <w:r w:rsidRPr="00450692">
              <w:t>JBT18</w:t>
            </w:r>
          </w:p>
        </w:tc>
        <w:tc>
          <w:tcPr>
            <w:tcW w:w="1420" w:type="dxa"/>
            <w:noWrap/>
            <w:vAlign w:val="bottom"/>
          </w:tcPr>
          <w:p w:rsidR="001F59BA" w:rsidRPr="001F59BA" w:rsidRDefault="001F59BA" w:rsidP="001F59BA">
            <w:pPr>
              <w:pStyle w:val="TableRowLEFT"/>
            </w:pPr>
            <w:r w:rsidRPr="001F59BA">
              <w:t>8/22/2017</w:t>
            </w:r>
          </w:p>
        </w:tc>
        <w:tc>
          <w:tcPr>
            <w:tcW w:w="1199" w:type="dxa"/>
            <w:noWrap/>
            <w:vAlign w:val="bottom"/>
          </w:tcPr>
          <w:p w:rsidR="001F59BA" w:rsidRPr="001F59BA" w:rsidRDefault="001F59BA" w:rsidP="001F59BA">
            <w:pPr>
              <w:pStyle w:val="TableRowLEFT"/>
            </w:pPr>
            <w:r w:rsidRPr="001F59BA">
              <w:t>1</w:t>
            </w:r>
          </w:p>
        </w:tc>
        <w:tc>
          <w:tcPr>
            <w:tcW w:w="960" w:type="dxa"/>
            <w:noWrap/>
            <w:vAlign w:val="bottom"/>
          </w:tcPr>
          <w:p w:rsidR="001F59BA" w:rsidRPr="001F59BA" w:rsidRDefault="001F59BA" w:rsidP="001F59BA">
            <w:pPr>
              <w:pStyle w:val="TableRowRIGHT"/>
            </w:pPr>
            <w:r w:rsidRPr="001F59BA">
              <w:t>75.9</w:t>
            </w:r>
          </w:p>
        </w:tc>
        <w:tc>
          <w:tcPr>
            <w:tcW w:w="1100" w:type="dxa"/>
            <w:noWrap/>
            <w:vAlign w:val="bottom"/>
          </w:tcPr>
          <w:p w:rsidR="001F59BA" w:rsidRPr="001F59BA" w:rsidRDefault="001F59BA" w:rsidP="001F59BA">
            <w:pPr>
              <w:pStyle w:val="TableRowRIGHT"/>
            </w:pPr>
            <w:r w:rsidRPr="001F59BA">
              <w:t>33.1</w:t>
            </w:r>
          </w:p>
        </w:tc>
        <w:tc>
          <w:tcPr>
            <w:tcW w:w="1106" w:type="dxa"/>
            <w:noWrap/>
            <w:vAlign w:val="bottom"/>
          </w:tcPr>
          <w:p w:rsidR="001F59BA" w:rsidRPr="001F59BA" w:rsidRDefault="001F59BA" w:rsidP="001F59BA">
            <w:pPr>
              <w:pStyle w:val="TableRowRIGHT"/>
            </w:pPr>
            <w:r w:rsidRPr="001F59BA">
              <w:t>2.18</w:t>
            </w:r>
          </w:p>
        </w:tc>
      </w:tr>
      <w:tr w:rsidR="007541EF" w:rsidRPr="00450692" w:rsidTr="00D77601">
        <w:trPr>
          <w:trHeight w:val="290"/>
        </w:trPr>
        <w:tc>
          <w:tcPr>
            <w:tcW w:w="6745" w:type="dxa"/>
            <w:gridSpan w:val="6"/>
            <w:noWrap/>
          </w:tcPr>
          <w:p w:rsidR="00E83131" w:rsidRDefault="007541EF" w:rsidP="007541EF">
            <w:pPr>
              <w:pStyle w:val="TableRowRIGHT"/>
              <w:jc w:val="left"/>
            </w:pPr>
            <w:r>
              <w:t>1. Broken at lab</w:t>
            </w:r>
            <w:r w:rsidR="00E83131">
              <w:t xml:space="preserve"> </w:t>
            </w:r>
          </w:p>
          <w:p w:rsidR="00E83131" w:rsidRPr="00450692" w:rsidRDefault="00E83131" w:rsidP="00E83131">
            <w:pPr>
              <w:pStyle w:val="TableRowRIGHT"/>
              <w:jc w:val="left"/>
            </w:pPr>
            <w:r>
              <w:t>2. TN analyzed on alternate weeks</w:t>
            </w:r>
          </w:p>
        </w:tc>
      </w:tr>
    </w:tbl>
    <w:p w:rsidR="00450692" w:rsidRDefault="00450692">
      <w:r>
        <w:rPr>
          <w:b/>
        </w:rPr>
        <w:br w:type="page"/>
      </w:r>
    </w:p>
    <w:tbl>
      <w:tblPr>
        <w:tblStyle w:val="TableGrid"/>
        <w:tblW w:w="0" w:type="auto"/>
        <w:tblLook w:val="04A0" w:firstRow="1" w:lastRow="0" w:firstColumn="1" w:lastColumn="0" w:noHBand="0" w:noVBand="1"/>
      </w:tblPr>
      <w:tblGrid>
        <w:gridCol w:w="960"/>
        <w:gridCol w:w="1420"/>
        <w:gridCol w:w="1199"/>
        <w:gridCol w:w="960"/>
        <w:gridCol w:w="1100"/>
        <w:gridCol w:w="1106"/>
      </w:tblGrid>
      <w:tr w:rsidR="00450692" w:rsidRPr="00450692" w:rsidTr="00D77601">
        <w:trPr>
          <w:trHeight w:val="290"/>
        </w:trPr>
        <w:tc>
          <w:tcPr>
            <w:tcW w:w="960" w:type="dxa"/>
            <w:shd w:val="clear" w:color="auto" w:fill="8A5213"/>
            <w:noWrap/>
            <w:hideMark/>
          </w:tcPr>
          <w:p w:rsidR="00450692" w:rsidRPr="00450692" w:rsidRDefault="00450692" w:rsidP="00450692">
            <w:pPr>
              <w:pStyle w:val="TableHeadCENTERED"/>
            </w:pPr>
            <w:r w:rsidRPr="00450692">
              <w:lastRenderedPageBreak/>
              <w:t>Station</w:t>
            </w:r>
          </w:p>
        </w:tc>
        <w:tc>
          <w:tcPr>
            <w:tcW w:w="1420" w:type="dxa"/>
            <w:shd w:val="clear" w:color="auto" w:fill="8A5213"/>
            <w:noWrap/>
            <w:hideMark/>
          </w:tcPr>
          <w:p w:rsidR="00450692" w:rsidRPr="00450692" w:rsidRDefault="00450692" w:rsidP="00450692">
            <w:pPr>
              <w:pStyle w:val="TableHeadCENTERED"/>
            </w:pPr>
            <w:r w:rsidRPr="00450692">
              <w:t>Sampling date</w:t>
            </w:r>
          </w:p>
        </w:tc>
        <w:tc>
          <w:tcPr>
            <w:tcW w:w="1199" w:type="dxa"/>
            <w:shd w:val="clear" w:color="auto" w:fill="8A5213"/>
            <w:noWrap/>
            <w:hideMark/>
          </w:tcPr>
          <w:p w:rsidR="00450692" w:rsidRPr="00450692" w:rsidRDefault="00450692" w:rsidP="00450692">
            <w:pPr>
              <w:pStyle w:val="TableHeadCENTERED"/>
            </w:pPr>
            <w:r w:rsidRPr="00450692">
              <w:t>Carboy</w:t>
            </w:r>
          </w:p>
        </w:tc>
        <w:tc>
          <w:tcPr>
            <w:tcW w:w="960" w:type="dxa"/>
            <w:shd w:val="clear" w:color="auto" w:fill="8A5213"/>
            <w:noWrap/>
            <w:hideMark/>
          </w:tcPr>
          <w:p w:rsidR="00450692" w:rsidRPr="00450692" w:rsidRDefault="00450692" w:rsidP="00450692">
            <w:pPr>
              <w:pStyle w:val="TableHeadCENTERED"/>
            </w:pPr>
            <w:r w:rsidRPr="00450692">
              <w:t>TP (µg/L)</w:t>
            </w:r>
          </w:p>
        </w:tc>
        <w:tc>
          <w:tcPr>
            <w:tcW w:w="1100" w:type="dxa"/>
            <w:shd w:val="clear" w:color="auto" w:fill="8A5213"/>
            <w:noWrap/>
            <w:hideMark/>
          </w:tcPr>
          <w:p w:rsidR="00450692" w:rsidRPr="00450692" w:rsidRDefault="00450692" w:rsidP="00450692">
            <w:pPr>
              <w:pStyle w:val="TableHeadCENTERED"/>
            </w:pPr>
            <w:r w:rsidRPr="00450692">
              <w:t>TDP (µg/L)</w:t>
            </w:r>
          </w:p>
        </w:tc>
        <w:tc>
          <w:tcPr>
            <w:tcW w:w="1106" w:type="dxa"/>
            <w:shd w:val="clear" w:color="auto" w:fill="8A5213"/>
            <w:noWrap/>
            <w:hideMark/>
          </w:tcPr>
          <w:p w:rsidR="00450692" w:rsidRPr="00450692" w:rsidRDefault="00450692" w:rsidP="00450692">
            <w:pPr>
              <w:pStyle w:val="TableHeadCENTERED"/>
            </w:pPr>
            <w:r w:rsidRPr="00450692">
              <w:t>TN (mg/L)</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4/25/2017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27.2</w:t>
            </w:r>
          </w:p>
        </w:tc>
        <w:tc>
          <w:tcPr>
            <w:tcW w:w="1100" w:type="dxa"/>
            <w:noWrap/>
            <w:hideMark/>
          </w:tcPr>
          <w:p w:rsidR="00450692" w:rsidRPr="00450692" w:rsidRDefault="00450692" w:rsidP="00450692">
            <w:pPr>
              <w:pStyle w:val="TableRowRIGHT"/>
            </w:pPr>
            <w:r w:rsidRPr="00450692">
              <w:t>31.7</w:t>
            </w:r>
          </w:p>
        </w:tc>
        <w:tc>
          <w:tcPr>
            <w:tcW w:w="1106" w:type="dxa"/>
            <w:noWrap/>
            <w:hideMark/>
          </w:tcPr>
          <w:p w:rsidR="00450692" w:rsidRPr="00450692" w:rsidRDefault="00450692" w:rsidP="00450692">
            <w:pPr>
              <w:pStyle w:val="TableRowRIGHT"/>
            </w:pPr>
            <w:r w:rsidRPr="00450692">
              <w:t>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56</w:t>
            </w:r>
          </w:p>
        </w:tc>
        <w:tc>
          <w:tcPr>
            <w:tcW w:w="1100" w:type="dxa"/>
            <w:noWrap/>
            <w:hideMark/>
          </w:tcPr>
          <w:p w:rsidR="00450692" w:rsidRPr="00450692" w:rsidRDefault="00450692" w:rsidP="00450692">
            <w:pPr>
              <w:pStyle w:val="TableRowRIGHT"/>
            </w:pPr>
            <w:r w:rsidRPr="00450692">
              <w:t>21.1</w:t>
            </w:r>
          </w:p>
        </w:tc>
        <w:tc>
          <w:tcPr>
            <w:tcW w:w="1106" w:type="dxa"/>
            <w:noWrap/>
            <w:hideMark/>
          </w:tcPr>
          <w:p w:rsidR="00450692" w:rsidRPr="00450692" w:rsidRDefault="00450692" w:rsidP="00450692">
            <w:pPr>
              <w:pStyle w:val="TableRowRIGHT"/>
            </w:pPr>
            <w:r w:rsidRPr="00450692">
              <w:t>1.1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40.1</w:t>
            </w:r>
          </w:p>
        </w:tc>
        <w:tc>
          <w:tcPr>
            <w:tcW w:w="1100" w:type="dxa"/>
            <w:noWrap/>
            <w:hideMark/>
          </w:tcPr>
          <w:p w:rsidR="00450692" w:rsidRPr="00450692" w:rsidRDefault="00450692" w:rsidP="00450692">
            <w:pPr>
              <w:pStyle w:val="TableRowRIGHT"/>
            </w:pPr>
            <w:r w:rsidRPr="00450692">
              <w:t>29.1</w:t>
            </w:r>
          </w:p>
        </w:tc>
        <w:tc>
          <w:tcPr>
            <w:tcW w:w="1106" w:type="dxa"/>
            <w:noWrap/>
            <w:hideMark/>
          </w:tcPr>
          <w:p w:rsidR="00450692" w:rsidRPr="00450692" w:rsidRDefault="00450692" w:rsidP="00450692">
            <w:pPr>
              <w:pStyle w:val="TableRowRIGHT"/>
            </w:pPr>
            <w:r w:rsidRPr="00450692">
              <w:t>0.76</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99"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20.9</w:t>
            </w:r>
          </w:p>
        </w:tc>
        <w:tc>
          <w:tcPr>
            <w:tcW w:w="1100" w:type="dxa"/>
            <w:noWrap/>
            <w:hideMark/>
          </w:tcPr>
          <w:p w:rsidR="00450692" w:rsidRPr="00450692" w:rsidRDefault="00450692" w:rsidP="00450692">
            <w:pPr>
              <w:pStyle w:val="TableRowRIGHT"/>
            </w:pPr>
            <w:r w:rsidRPr="00450692">
              <w:t>12.2</w:t>
            </w:r>
          </w:p>
        </w:tc>
        <w:tc>
          <w:tcPr>
            <w:tcW w:w="1106" w:type="dxa"/>
            <w:noWrap/>
            <w:hideMark/>
          </w:tcPr>
          <w:p w:rsidR="00450692" w:rsidRPr="00450692" w:rsidRDefault="00450692" w:rsidP="00450692">
            <w:pPr>
              <w:pStyle w:val="TableRowRIGHT"/>
            </w:pPr>
            <w:r w:rsidRPr="00450692">
              <w:t>0.61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5/9/2017</w:t>
            </w:r>
          </w:p>
        </w:tc>
        <w:tc>
          <w:tcPr>
            <w:tcW w:w="1199"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55.2</w:t>
            </w:r>
          </w:p>
        </w:tc>
        <w:tc>
          <w:tcPr>
            <w:tcW w:w="1100" w:type="dxa"/>
            <w:noWrap/>
            <w:hideMark/>
          </w:tcPr>
          <w:p w:rsidR="00450692" w:rsidRPr="00450692" w:rsidRDefault="00450692" w:rsidP="00450692">
            <w:pPr>
              <w:pStyle w:val="TableRowRIGHT"/>
            </w:pPr>
            <w:r w:rsidRPr="00450692">
              <w:t>20.4</w:t>
            </w:r>
          </w:p>
        </w:tc>
        <w:tc>
          <w:tcPr>
            <w:tcW w:w="1106" w:type="dxa"/>
            <w:noWrap/>
            <w:hideMark/>
          </w:tcPr>
          <w:p w:rsidR="00450692" w:rsidRPr="00450692" w:rsidRDefault="00450692" w:rsidP="00450692">
            <w:pPr>
              <w:pStyle w:val="TableRowRIGHT"/>
            </w:pPr>
            <w:r w:rsidRPr="00450692">
              <w:t>0.82</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5/16/2017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17.6</w:t>
            </w:r>
          </w:p>
        </w:tc>
        <w:tc>
          <w:tcPr>
            <w:tcW w:w="1100" w:type="dxa"/>
            <w:noWrap/>
            <w:hideMark/>
          </w:tcPr>
          <w:p w:rsidR="00450692" w:rsidRPr="00450692" w:rsidRDefault="00450692" w:rsidP="00450692">
            <w:pPr>
              <w:pStyle w:val="TableRowRIGHT"/>
            </w:pPr>
            <w:r w:rsidRPr="00450692">
              <w:t>12.6</w:t>
            </w:r>
          </w:p>
        </w:tc>
        <w:tc>
          <w:tcPr>
            <w:tcW w:w="1106" w:type="dxa"/>
            <w:noWrap/>
            <w:hideMark/>
          </w:tcPr>
          <w:p w:rsidR="00450692" w:rsidRPr="00450692" w:rsidRDefault="00450692" w:rsidP="00450692">
            <w:pPr>
              <w:pStyle w:val="TableRowRIGHT"/>
            </w:pPr>
            <w:r w:rsidRPr="00450692">
              <w:t>0.45</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5/23/2017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54.6</w:t>
            </w:r>
          </w:p>
        </w:tc>
        <w:tc>
          <w:tcPr>
            <w:tcW w:w="1100" w:type="dxa"/>
            <w:noWrap/>
            <w:hideMark/>
          </w:tcPr>
          <w:p w:rsidR="00450692" w:rsidRPr="00450692" w:rsidRDefault="00450692" w:rsidP="00450692">
            <w:pPr>
              <w:pStyle w:val="TableRowRIGHT"/>
            </w:pPr>
            <w:r w:rsidRPr="00450692">
              <w:t>22.1</w:t>
            </w:r>
          </w:p>
        </w:tc>
        <w:tc>
          <w:tcPr>
            <w:tcW w:w="1106" w:type="dxa"/>
            <w:noWrap/>
            <w:hideMark/>
          </w:tcPr>
          <w:p w:rsidR="00450692" w:rsidRPr="00450692" w:rsidRDefault="00450692" w:rsidP="00450692">
            <w:pPr>
              <w:pStyle w:val="TableRowRIGHT"/>
            </w:pPr>
            <w:r w:rsidRPr="00450692">
              <w:t>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5/30/2017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21.8</w:t>
            </w:r>
          </w:p>
        </w:tc>
        <w:tc>
          <w:tcPr>
            <w:tcW w:w="1100" w:type="dxa"/>
            <w:noWrap/>
            <w:hideMark/>
          </w:tcPr>
          <w:p w:rsidR="00450692" w:rsidRPr="00450692" w:rsidRDefault="00450692" w:rsidP="00450692">
            <w:pPr>
              <w:pStyle w:val="TableRowRIGHT"/>
            </w:pPr>
            <w:r w:rsidRPr="00450692">
              <w:t>10.4</w:t>
            </w:r>
          </w:p>
        </w:tc>
        <w:tc>
          <w:tcPr>
            <w:tcW w:w="1106" w:type="dxa"/>
            <w:noWrap/>
            <w:hideMark/>
          </w:tcPr>
          <w:p w:rsidR="00450692" w:rsidRPr="00450692" w:rsidRDefault="00450692" w:rsidP="00450692">
            <w:pPr>
              <w:pStyle w:val="TableRowRIGHT"/>
            </w:pPr>
            <w:r w:rsidRPr="00450692">
              <w:t>0.49</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6/13/2017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81.1</w:t>
            </w:r>
          </w:p>
        </w:tc>
        <w:tc>
          <w:tcPr>
            <w:tcW w:w="1100" w:type="dxa"/>
            <w:noWrap/>
            <w:hideMark/>
          </w:tcPr>
          <w:p w:rsidR="00450692" w:rsidRPr="00450692" w:rsidRDefault="00450692" w:rsidP="00450692">
            <w:pPr>
              <w:pStyle w:val="TableRowRIGHT"/>
            </w:pPr>
            <w:r w:rsidRPr="00450692">
              <w:t>23.1</w:t>
            </w:r>
          </w:p>
        </w:tc>
        <w:tc>
          <w:tcPr>
            <w:tcW w:w="1106" w:type="dxa"/>
            <w:noWrap/>
            <w:hideMark/>
          </w:tcPr>
          <w:p w:rsidR="00450692" w:rsidRPr="00450692" w:rsidRDefault="00450692" w:rsidP="00450692">
            <w:pPr>
              <w:pStyle w:val="TableRowRIGHT"/>
            </w:pPr>
            <w:r w:rsidRPr="00450692">
              <w:t>0.91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6/22/2017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151</w:t>
            </w:r>
          </w:p>
        </w:tc>
        <w:tc>
          <w:tcPr>
            <w:tcW w:w="1100" w:type="dxa"/>
            <w:noWrap/>
            <w:hideMark/>
          </w:tcPr>
          <w:p w:rsidR="00450692" w:rsidRPr="00450692" w:rsidRDefault="007541EF" w:rsidP="00450692">
            <w:pPr>
              <w:pStyle w:val="TableRowRIGHT"/>
            </w:pPr>
            <w:r>
              <w:t>N.S.</w:t>
            </w:r>
            <w:r w:rsidRPr="007541EF">
              <w:rPr>
                <w:vertAlign w:val="superscript"/>
              </w:rPr>
              <w:t>1</w:t>
            </w:r>
          </w:p>
        </w:tc>
        <w:tc>
          <w:tcPr>
            <w:tcW w:w="1106" w:type="dxa"/>
            <w:noWrap/>
            <w:hideMark/>
          </w:tcPr>
          <w:p w:rsidR="00450692" w:rsidRPr="00450692" w:rsidRDefault="00450692" w:rsidP="00450692">
            <w:pPr>
              <w:pStyle w:val="TableRowRIGHT"/>
            </w:pPr>
            <w:r w:rsidRPr="00450692">
              <w:t>1.24</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163</w:t>
            </w:r>
          </w:p>
        </w:tc>
        <w:tc>
          <w:tcPr>
            <w:tcW w:w="1100" w:type="dxa"/>
            <w:noWrap/>
            <w:hideMark/>
          </w:tcPr>
          <w:p w:rsidR="00450692" w:rsidRPr="00450692" w:rsidRDefault="00450692" w:rsidP="00450692">
            <w:pPr>
              <w:pStyle w:val="TableRowRIGHT"/>
            </w:pPr>
            <w:r w:rsidRPr="00450692">
              <w:t>73.7</w:t>
            </w:r>
          </w:p>
        </w:tc>
        <w:tc>
          <w:tcPr>
            <w:tcW w:w="1106" w:type="dxa"/>
            <w:noWrap/>
            <w:hideMark/>
          </w:tcPr>
          <w:p w:rsidR="00450692" w:rsidRPr="00450692" w:rsidRDefault="00450692" w:rsidP="00450692">
            <w:pPr>
              <w:pStyle w:val="TableRowRIGHT"/>
            </w:pPr>
            <w:r w:rsidRPr="00450692">
              <w:t>2.04</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99" w:type="dxa"/>
            <w:noWrap/>
            <w:hideMark/>
          </w:tcPr>
          <w:p w:rsidR="00450692" w:rsidRPr="00450692" w:rsidRDefault="00450692" w:rsidP="00450692">
            <w:pPr>
              <w:pStyle w:val="TableRowLEFT"/>
            </w:pPr>
            <w:r w:rsidRPr="00450692">
              <w:t>2</w:t>
            </w:r>
          </w:p>
        </w:tc>
        <w:tc>
          <w:tcPr>
            <w:tcW w:w="960" w:type="dxa"/>
            <w:noWrap/>
            <w:hideMark/>
          </w:tcPr>
          <w:p w:rsidR="00450692" w:rsidRPr="00450692" w:rsidRDefault="00450692" w:rsidP="00450692">
            <w:pPr>
              <w:pStyle w:val="TableRowRIGHT"/>
            </w:pPr>
            <w:r w:rsidRPr="00450692">
              <w:t>52.2</w:t>
            </w:r>
          </w:p>
        </w:tc>
        <w:tc>
          <w:tcPr>
            <w:tcW w:w="1100" w:type="dxa"/>
            <w:noWrap/>
            <w:hideMark/>
          </w:tcPr>
          <w:p w:rsidR="00450692" w:rsidRPr="00450692" w:rsidRDefault="00450692" w:rsidP="00450692">
            <w:pPr>
              <w:pStyle w:val="TableRowRIGHT"/>
            </w:pPr>
            <w:r w:rsidRPr="00450692">
              <w:t>39.4</w:t>
            </w:r>
          </w:p>
        </w:tc>
        <w:tc>
          <w:tcPr>
            <w:tcW w:w="1106" w:type="dxa"/>
            <w:noWrap/>
            <w:hideMark/>
          </w:tcPr>
          <w:p w:rsidR="00450692" w:rsidRPr="00450692" w:rsidRDefault="00450692" w:rsidP="00450692">
            <w:pPr>
              <w:pStyle w:val="TableRowRIGHT"/>
            </w:pPr>
            <w:r w:rsidRPr="00450692">
              <w:t>0.88</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6/30/2017</w:t>
            </w:r>
          </w:p>
        </w:tc>
        <w:tc>
          <w:tcPr>
            <w:tcW w:w="1199" w:type="dxa"/>
            <w:noWrap/>
            <w:hideMark/>
          </w:tcPr>
          <w:p w:rsidR="00450692" w:rsidRPr="00450692" w:rsidRDefault="00450692" w:rsidP="00450692">
            <w:pPr>
              <w:pStyle w:val="TableRowLEFT"/>
            </w:pPr>
            <w:r w:rsidRPr="00450692">
              <w:t>3+4</w:t>
            </w:r>
          </w:p>
        </w:tc>
        <w:tc>
          <w:tcPr>
            <w:tcW w:w="960" w:type="dxa"/>
            <w:noWrap/>
            <w:hideMark/>
          </w:tcPr>
          <w:p w:rsidR="00450692" w:rsidRPr="00450692" w:rsidRDefault="00450692" w:rsidP="00450692">
            <w:pPr>
              <w:pStyle w:val="TableRowRIGHT"/>
            </w:pPr>
            <w:r w:rsidRPr="00450692">
              <w:t>51.8</w:t>
            </w:r>
          </w:p>
        </w:tc>
        <w:tc>
          <w:tcPr>
            <w:tcW w:w="1100" w:type="dxa"/>
            <w:noWrap/>
            <w:hideMark/>
          </w:tcPr>
          <w:p w:rsidR="00450692" w:rsidRPr="00450692" w:rsidRDefault="00450692" w:rsidP="00450692">
            <w:pPr>
              <w:pStyle w:val="TableRowRIGHT"/>
            </w:pPr>
            <w:r w:rsidRPr="00450692">
              <w:t>40.9</w:t>
            </w:r>
          </w:p>
        </w:tc>
        <w:tc>
          <w:tcPr>
            <w:tcW w:w="1106" w:type="dxa"/>
            <w:noWrap/>
            <w:hideMark/>
          </w:tcPr>
          <w:p w:rsidR="00450692" w:rsidRPr="00450692" w:rsidRDefault="00450692" w:rsidP="00450692">
            <w:pPr>
              <w:pStyle w:val="TableRowRIGHT"/>
            </w:pPr>
            <w:r w:rsidRPr="00450692">
              <w:t>0.94</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7/5/2017</w:t>
            </w:r>
          </w:p>
        </w:tc>
        <w:tc>
          <w:tcPr>
            <w:tcW w:w="1199" w:type="dxa"/>
            <w:noWrap/>
            <w:hideMark/>
          </w:tcPr>
          <w:p w:rsidR="00450692" w:rsidRPr="00450692" w:rsidRDefault="00450692" w:rsidP="00450692">
            <w:pPr>
              <w:pStyle w:val="TableRowLEFT"/>
            </w:pPr>
            <w:r w:rsidRPr="00450692">
              <w:t>1+2+3+4</w:t>
            </w:r>
          </w:p>
        </w:tc>
        <w:tc>
          <w:tcPr>
            <w:tcW w:w="960" w:type="dxa"/>
            <w:noWrap/>
            <w:hideMark/>
          </w:tcPr>
          <w:p w:rsidR="00450692" w:rsidRPr="00450692" w:rsidRDefault="00450692" w:rsidP="00450692">
            <w:pPr>
              <w:pStyle w:val="TableRowRIGHT"/>
            </w:pPr>
            <w:r w:rsidRPr="00450692">
              <w:t>41.4</w:t>
            </w:r>
          </w:p>
        </w:tc>
        <w:tc>
          <w:tcPr>
            <w:tcW w:w="1100" w:type="dxa"/>
            <w:noWrap/>
            <w:hideMark/>
          </w:tcPr>
          <w:p w:rsidR="00450692" w:rsidRPr="00450692" w:rsidRDefault="00450692" w:rsidP="00450692">
            <w:pPr>
              <w:pStyle w:val="TableRowRIGHT"/>
            </w:pPr>
            <w:r w:rsidRPr="00450692">
              <w:t>31.3</w:t>
            </w:r>
          </w:p>
        </w:tc>
        <w:tc>
          <w:tcPr>
            <w:tcW w:w="1106" w:type="dxa"/>
            <w:noWrap/>
            <w:hideMark/>
          </w:tcPr>
          <w:p w:rsidR="00450692" w:rsidRPr="00450692" w:rsidRDefault="00450692" w:rsidP="00450692">
            <w:pPr>
              <w:pStyle w:val="TableRowRIGHT"/>
            </w:pPr>
            <w:r w:rsidRPr="00450692">
              <w:t>0.71</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7/11/2017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45.3</w:t>
            </w:r>
          </w:p>
        </w:tc>
        <w:tc>
          <w:tcPr>
            <w:tcW w:w="1100" w:type="dxa"/>
            <w:noWrap/>
            <w:hideMark/>
          </w:tcPr>
          <w:p w:rsidR="00450692" w:rsidRPr="00450692" w:rsidRDefault="00450692" w:rsidP="00450692">
            <w:pPr>
              <w:pStyle w:val="TableRowRIGHT"/>
            </w:pPr>
            <w:r w:rsidRPr="00450692">
              <w:t>21.8</w:t>
            </w:r>
          </w:p>
        </w:tc>
        <w:tc>
          <w:tcPr>
            <w:tcW w:w="1106" w:type="dxa"/>
            <w:noWrap/>
            <w:hideMark/>
          </w:tcPr>
          <w:p w:rsidR="00450692" w:rsidRPr="00450692" w:rsidRDefault="00450692" w:rsidP="00450692">
            <w:pPr>
              <w:pStyle w:val="TableRowRIGHT"/>
            </w:pPr>
            <w:r w:rsidRPr="00450692">
              <w:t>0.57</w:t>
            </w:r>
          </w:p>
        </w:tc>
      </w:tr>
      <w:tr w:rsidR="00450692" w:rsidRPr="00450692" w:rsidTr="00D77601">
        <w:trPr>
          <w:trHeight w:val="290"/>
        </w:trPr>
        <w:tc>
          <w:tcPr>
            <w:tcW w:w="960" w:type="dxa"/>
            <w:noWrap/>
            <w:hideMark/>
          </w:tcPr>
          <w:p w:rsidR="00450692" w:rsidRPr="00450692" w:rsidRDefault="00450692" w:rsidP="00450692">
            <w:pPr>
              <w:pStyle w:val="TableRowLEFT"/>
            </w:pPr>
            <w:r w:rsidRPr="00450692">
              <w:t>JBT19</w:t>
            </w:r>
          </w:p>
        </w:tc>
        <w:tc>
          <w:tcPr>
            <w:tcW w:w="1420" w:type="dxa"/>
            <w:noWrap/>
            <w:hideMark/>
          </w:tcPr>
          <w:p w:rsidR="00450692" w:rsidRPr="00450692" w:rsidRDefault="00450692" w:rsidP="00450692">
            <w:pPr>
              <w:pStyle w:val="TableRowLEFT"/>
            </w:pPr>
            <w:r w:rsidRPr="00450692">
              <w:t>7/18/2017</w:t>
            </w:r>
          </w:p>
        </w:tc>
        <w:tc>
          <w:tcPr>
            <w:tcW w:w="1199" w:type="dxa"/>
            <w:noWrap/>
            <w:hideMark/>
          </w:tcPr>
          <w:p w:rsidR="00450692" w:rsidRPr="00450692" w:rsidRDefault="00450692" w:rsidP="00450692">
            <w:pPr>
              <w:pStyle w:val="TableRowLEFT"/>
            </w:pPr>
            <w:r w:rsidRPr="00450692">
              <w:t>1</w:t>
            </w:r>
          </w:p>
        </w:tc>
        <w:tc>
          <w:tcPr>
            <w:tcW w:w="960" w:type="dxa"/>
            <w:noWrap/>
            <w:hideMark/>
          </w:tcPr>
          <w:p w:rsidR="00450692" w:rsidRPr="00450692" w:rsidRDefault="00450692" w:rsidP="00450692">
            <w:pPr>
              <w:pStyle w:val="TableRowRIGHT"/>
            </w:pPr>
            <w:r w:rsidRPr="00450692">
              <w:t>79.3</w:t>
            </w:r>
          </w:p>
        </w:tc>
        <w:tc>
          <w:tcPr>
            <w:tcW w:w="1100" w:type="dxa"/>
            <w:noWrap/>
            <w:hideMark/>
          </w:tcPr>
          <w:p w:rsidR="00450692" w:rsidRPr="00450692" w:rsidRDefault="00450692" w:rsidP="00450692">
            <w:pPr>
              <w:pStyle w:val="TableRowRIGHT"/>
            </w:pPr>
            <w:r w:rsidRPr="00450692">
              <w:t>74.2</w:t>
            </w:r>
          </w:p>
        </w:tc>
        <w:tc>
          <w:tcPr>
            <w:tcW w:w="1106" w:type="dxa"/>
            <w:noWrap/>
            <w:hideMark/>
          </w:tcPr>
          <w:p w:rsidR="00450692" w:rsidRPr="00450692" w:rsidRDefault="00450692" w:rsidP="00450692">
            <w:pPr>
              <w:pStyle w:val="TableRowRIGHT"/>
            </w:pPr>
            <w:r w:rsidRPr="00450692">
              <w:t>1.05</w:t>
            </w:r>
          </w:p>
        </w:tc>
      </w:tr>
      <w:tr w:rsidR="00E83131" w:rsidRPr="00450692" w:rsidTr="00D77601">
        <w:trPr>
          <w:trHeight w:val="290"/>
        </w:trPr>
        <w:tc>
          <w:tcPr>
            <w:tcW w:w="960" w:type="dxa"/>
            <w:noWrap/>
          </w:tcPr>
          <w:p w:rsidR="00E83131" w:rsidRPr="00450692" w:rsidRDefault="00E83131" w:rsidP="00E83131">
            <w:pPr>
              <w:pStyle w:val="TableRowLEFT"/>
            </w:pPr>
            <w:r w:rsidRPr="00450692">
              <w:t>JBT19</w:t>
            </w:r>
          </w:p>
        </w:tc>
        <w:tc>
          <w:tcPr>
            <w:tcW w:w="1420" w:type="dxa"/>
            <w:noWrap/>
            <w:vAlign w:val="bottom"/>
          </w:tcPr>
          <w:p w:rsidR="00E83131" w:rsidRPr="00E83131" w:rsidRDefault="00E83131" w:rsidP="00E83131">
            <w:pPr>
              <w:pStyle w:val="TableRowLEFT"/>
            </w:pPr>
            <w:r w:rsidRPr="00E83131">
              <w:t>7/26/2017</w:t>
            </w:r>
          </w:p>
        </w:tc>
        <w:tc>
          <w:tcPr>
            <w:tcW w:w="1199" w:type="dxa"/>
            <w:noWrap/>
            <w:vAlign w:val="bottom"/>
          </w:tcPr>
          <w:p w:rsidR="00E83131" w:rsidRPr="00E83131" w:rsidRDefault="00E83131" w:rsidP="00E83131">
            <w:pPr>
              <w:pStyle w:val="TableRowLEFT"/>
            </w:pPr>
            <w:r w:rsidRPr="00E83131">
              <w:t>1</w:t>
            </w:r>
          </w:p>
        </w:tc>
        <w:tc>
          <w:tcPr>
            <w:tcW w:w="960" w:type="dxa"/>
            <w:noWrap/>
            <w:vAlign w:val="bottom"/>
          </w:tcPr>
          <w:p w:rsidR="00E83131" w:rsidRPr="00E83131" w:rsidRDefault="00E83131" w:rsidP="00E83131">
            <w:pPr>
              <w:pStyle w:val="TableRowRIGHT"/>
            </w:pPr>
            <w:r w:rsidRPr="00E83131">
              <w:t>29.3</w:t>
            </w:r>
          </w:p>
        </w:tc>
        <w:tc>
          <w:tcPr>
            <w:tcW w:w="1100" w:type="dxa"/>
            <w:noWrap/>
            <w:vAlign w:val="bottom"/>
          </w:tcPr>
          <w:p w:rsidR="00E83131" w:rsidRPr="00E83131" w:rsidRDefault="00E83131" w:rsidP="00E83131">
            <w:pPr>
              <w:pStyle w:val="TableRowRIGHT"/>
            </w:pPr>
            <w:r w:rsidRPr="00E83131">
              <w:t>27.5</w:t>
            </w:r>
          </w:p>
        </w:tc>
        <w:tc>
          <w:tcPr>
            <w:tcW w:w="1106" w:type="dxa"/>
            <w:noWrap/>
            <w:vAlign w:val="bottom"/>
          </w:tcPr>
          <w:p w:rsidR="00E83131" w:rsidRPr="00E83131" w:rsidRDefault="00E83131" w:rsidP="00E83131">
            <w:pPr>
              <w:pStyle w:val="TableRowRIGHT"/>
            </w:pPr>
            <w:r w:rsidRPr="00E83131">
              <w:t>0.73</w:t>
            </w:r>
          </w:p>
        </w:tc>
      </w:tr>
      <w:tr w:rsidR="00E83131" w:rsidRPr="00450692" w:rsidTr="00D77601">
        <w:trPr>
          <w:trHeight w:val="290"/>
        </w:trPr>
        <w:tc>
          <w:tcPr>
            <w:tcW w:w="960" w:type="dxa"/>
            <w:noWrap/>
          </w:tcPr>
          <w:p w:rsidR="00E83131" w:rsidRPr="00450692" w:rsidRDefault="00E83131" w:rsidP="00E83131">
            <w:pPr>
              <w:pStyle w:val="TableRowLEFT"/>
            </w:pPr>
            <w:r w:rsidRPr="00450692">
              <w:t>JBT19</w:t>
            </w:r>
          </w:p>
        </w:tc>
        <w:tc>
          <w:tcPr>
            <w:tcW w:w="1420" w:type="dxa"/>
            <w:noWrap/>
            <w:vAlign w:val="bottom"/>
          </w:tcPr>
          <w:p w:rsidR="00E83131" w:rsidRPr="00E83131" w:rsidRDefault="00E83131" w:rsidP="00E83131">
            <w:pPr>
              <w:pStyle w:val="TableRowLEFT"/>
            </w:pPr>
            <w:r w:rsidRPr="00E83131">
              <w:t>8/1/2017</w:t>
            </w:r>
          </w:p>
        </w:tc>
        <w:tc>
          <w:tcPr>
            <w:tcW w:w="1199" w:type="dxa"/>
            <w:noWrap/>
            <w:vAlign w:val="bottom"/>
          </w:tcPr>
          <w:p w:rsidR="00E83131" w:rsidRPr="00E83131" w:rsidRDefault="00E83131" w:rsidP="00E83131">
            <w:pPr>
              <w:pStyle w:val="TableRowLEFT"/>
            </w:pPr>
            <w:r w:rsidRPr="00E83131">
              <w:t>1</w:t>
            </w:r>
          </w:p>
        </w:tc>
        <w:tc>
          <w:tcPr>
            <w:tcW w:w="960" w:type="dxa"/>
            <w:noWrap/>
            <w:vAlign w:val="bottom"/>
          </w:tcPr>
          <w:p w:rsidR="00E83131" w:rsidRPr="00E83131" w:rsidRDefault="00E83131" w:rsidP="00E83131">
            <w:pPr>
              <w:pStyle w:val="TableRowRIGHT"/>
            </w:pPr>
            <w:r w:rsidRPr="00E83131">
              <w:t>32.8</w:t>
            </w:r>
          </w:p>
        </w:tc>
        <w:tc>
          <w:tcPr>
            <w:tcW w:w="1100" w:type="dxa"/>
            <w:noWrap/>
            <w:vAlign w:val="bottom"/>
          </w:tcPr>
          <w:p w:rsidR="00E83131" w:rsidRPr="00E83131" w:rsidRDefault="00E83131" w:rsidP="00E83131">
            <w:pPr>
              <w:pStyle w:val="TableRowRIGHT"/>
            </w:pPr>
            <w:r w:rsidRPr="00E83131">
              <w:t>18.7</w:t>
            </w:r>
          </w:p>
        </w:tc>
        <w:tc>
          <w:tcPr>
            <w:tcW w:w="1106" w:type="dxa"/>
            <w:noWrap/>
            <w:vAlign w:val="bottom"/>
          </w:tcPr>
          <w:p w:rsidR="00E83131" w:rsidRPr="00E83131" w:rsidRDefault="00E83131" w:rsidP="00E83131">
            <w:pPr>
              <w:pStyle w:val="TableRowRIGHT"/>
            </w:pPr>
            <w:r w:rsidRPr="00E83131">
              <w:t>0.58</w:t>
            </w:r>
          </w:p>
        </w:tc>
      </w:tr>
      <w:tr w:rsidR="00E83131" w:rsidRPr="00450692" w:rsidTr="00D77601">
        <w:trPr>
          <w:trHeight w:val="290"/>
        </w:trPr>
        <w:tc>
          <w:tcPr>
            <w:tcW w:w="960" w:type="dxa"/>
            <w:noWrap/>
          </w:tcPr>
          <w:p w:rsidR="00E83131" w:rsidRPr="00450692" w:rsidRDefault="00E83131" w:rsidP="00E83131">
            <w:pPr>
              <w:pStyle w:val="TableRowLEFT"/>
            </w:pPr>
            <w:r w:rsidRPr="00450692">
              <w:t>JBT19</w:t>
            </w:r>
          </w:p>
        </w:tc>
        <w:tc>
          <w:tcPr>
            <w:tcW w:w="1420" w:type="dxa"/>
            <w:noWrap/>
            <w:vAlign w:val="bottom"/>
          </w:tcPr>
          <w:p w:rsidR="00E83131" w:rsidRPr="00E83131" w:rsidRDefault="00E83131" w:rsidP="00E83131">
            <w:pPr>
              <w:pStyle w:val="TableRowLEFT"/>
            </w:pPr>
            <w:r w:rsidRPr="00E83131">
              <w:t>8/8/2017</w:t>
            </w:r>
          </w:p>
        </w:tc>
        <w:tc>
          <w:tcPr>
            <w:tcW w:w="1199" w:type="dxa"/>
            <w:noWrap/>
            <w:vAlign w:val="bottom"/>
          </w:tcPr>
          <w:p w:rsidR="00E83131" w:rsidRPr="00E83131" w:rsidRDefault="00E83131" w:rsidP="00E83131">
            <w:pPr>
              <w:pStyle w:val="TableRowLEFT"/>
            </w:pPr>
            <w:r w:rsidRPr="00E83131">
              <w:t>1</w:t>
            </w:r>
          </w:p>
        </w:tc>
        <w:tc>
          <w:tcPr>
            <w:tcW w:w="960" w:type="dxa"/>
            <w:noWrap/>
            <w:vAlign w:val="bottom"/>
          </w:tcPr>
          <w:p w:rsidR="00E83131" w:rsidRPr="00E83131" w:rsidRDefault="00E83131" w:rsidP="00E83131">
            <w:pPr>
              <w:pStyle w:val="TableRowRIGHT"/>
            </w:pPr>
            <w:r w:rsidRPr="00E83131">
              <w:t>111</w:t>
            </w:r>
          </w:p>
        </w:tc>
        <w:tc>
          <w:tcPr>
            <w:tcW w:w="1100" w:type="dxa"/>
            <w:noWrap/>
            <w:vAlign w:val="bottom"/>
          </w:tcPr>
          <w:p w:rsidR="00E83131" w:rsidRPr="00E83131" w:rsidRDefault="00E83131" w:rsidP="00E83131">
            <w:pPr>
              <w:pStyle w:val="TableRowRIGHT"/>
            </w:pPr>
            <w:r w:rsidRPr="00E83131">
              <w:t>22.6</w:t>
            </w:r>
          </w:p>
        </w:tc>
        <w:tc>
          <w:tcPr>
            <w:tcW w:w="1106" w:type="dxa"/>
            <w:noWrap/>
            <w:vAlign w:val="bottom"/>
          </w:tcPr>
          <w:p w:rsidR="00E83131" w:rsidRPr="00E83131" w:rsidRDefault="00E83131" w:rsidP="00E83131">
            <w:pPr>
              <w:pStyle w:val="TableRowRIGHT"/>
            </w:pPr>
            <w:r>
              <w:t>N.S.</w:t>
            </w:r>
            <w:r>
              <w:rPr>
                <w:vertAlign w:val="superscript"/>
              </w:rPr>
              <w:t>2</w:t>
            </w:r>
          </w:p>
        </w:tc>
      </w:tr>
      <w:tr w:rsidR="007541EF" w:rsidRPr="00450692" w:rsidTr="00D77601">
        <w:trPr>
          <w:trHeight w:val="290"/>
        </w:trPr>
        <w:tc>
          <w:tcPr>
            <w:tcW w:w="6745" w:type="dxa"/>
            <w:gridSpan w:val="6"/>
            <w:noWrap/>
          </w:tcPr>
          <w:p w:rsidR="00E83131" w:rsidRDefault="007541EF" w:rsidP="007541EF">
            <w:pPr>
              <w:pStyle w:val="TableRowRIGHT"/>
              <w:jc w:val="left"/>
            </w:pPr>
            <w:r>
              <w:t>1. Broken at lab</w:t>
            </w:r>
            <w:r w:rsidR="00E83131">
              <w:t xml:space="preserve"> </w:t>
            </w:r>
          </w:p>
          <w:p w:rsidR="007541EF" w:rsidRPr="00450692" w:rsidRDefault="00E83131" w:rsidP="007541EF">
            <w:pPr>
              <w:pStyle w:val="TableRowRIGHT"/>
              <w:jc w:val="left"/>
            </w:pPr>
            <w:r>
              <w:t>2. TN analyzed on alternate weeks</w:t>
            </w:r>
          </w:p>
        </w:tc>
      </w:tr>
    </w:tbl>
    <w:p w:rsidR="000D738C" w:rsidRDefault="000D738C" w:rsidP="004961A6"/>
    <w:p w:rsidR="000D738C" w:rsidRDefault="000D738C">
      <w:pPr>
        <w:spacing w:after="160"/>
      </w:pPr>
      <w:r>
        <w:br w:type="page"/>
      </w:r>
    </w:p>
    <w:p w:rsidR="00C516CD" w:rsidRDefault="00C516CD" w:rsidP="00666DA4">
      <w:pPr>
        <w:pStyle w:val="FigureCaptionTitle"/>
      </w:pPr>
    </w:p>
    <w:p w:rsidR="004961A6" w:rsidRDefault="00CD3D6C" w:rsidP="00666DA4">
      <w:pPr>
        <w:pStyle w:val="FigureCaptionTitle"/>
      </w:pPr>
      <w:r>
        <w:rPr>
          <w:noProof/>
        </w:rPr>
        <mc:AlternateContent>
          <mc:Choice Requires="wps">
            <w:drawing>
              <wp:anchor distT="0" distB="0" distL="114300" distR="114300" simplePos="0" relativeHeight="251663360" behindDoc="0" locked="0" layoutInCell="1" allowOverlap="1" wp14:anchorId="30A9C8D7" wp14:editId="7C8AB9F1">
                <wp:simplePos x="0" y="0"/>
                <wp:positionH relativeFrom="margin">
                  <wp:align>right</wp:align>
                </wp:positionH>
                <wp:positionV relativeFrom="paragraph">
                  <wp:posOffset>3207385</wp:posOffset>
                </wp:positionV>
                <wp:extent cx="5943600" cy="635"/>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5943600" cy="635"/>
                        </a:xfrm>
                        <a:prstGeom prst="rect">
                          <a:avLst/>
                        </a:prstGeom>
                        <a:solidFill>
                          <a:prstClr val="white"/>
                        </a:solidFill>
                        <a:ln>
                          <a:noFill/>
                        </a:ln>
                        <a:effectLst/>
                      </wps:spPr>
                      <wps:txbx>
                        <w:txbxContent>
                          <w:p w:rsidR="00121F7D" w:rsidRPr="003C5E6C" w:rsidRDefault="00121F7D" w:rsidP="00666DA4">
                            <w:pPr>
                              <w:pStyle w:val="FigureCaptionTitle"/>
                              <w:rPr>
                                <w:noProof/>
                              </w:rPr>
                            </w:pPr>
                            <w:r>
                              <w:t xml:space="preserve">Figure </w:t>
                            </w:r>
                            <w:r>
                              <w:fldChar w:fldCharType="begin"/>
                            </w:r>
                            <w:r>
                              <w:instrText xml:space="preserve"> SEQ Figure \* ARABIC </w:instrText>
                            </w:r>
                            <w:r>
                              <w:fldChar w:fldCharType="separate"/>
                            </w:r>
                            <w:r>
                              <w:rPr>
                                <w:noProof/>
                              </w:rPr>
                              <w:t>2</w:t>
                            </w:r>
                            <w:r>
                              <w:rPr>
                                <w:noProof/>
                              </w:rPr>
                              <w:fldChar w:fldCharType="end"/>
                            </w:r>
                            <w:r>
                              <w:t>. Flow rate at the JBT01 tile drain monitoring station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0A9C8D7" id="Text Box 9" o:spid="_x0000_s1035" type="#_x0000_t202" style="position:absolute;margin-left:416.8pt;margin-top:252.55pt;width:468pt;height:.05pt;z-index:25166336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" stroked="f">
                <v:textbox style="mso-fit-shape-to-text:t" inset="0,0,0,0">
                  <w:txbxContent>
                    <w:p w:rsidR="00121F7D" w:rsidRPr="003C5E6C" w:rsidRDefault="00121F7D" w:rsidP="00666DA4">
                      <w:pPr>
                        <w:pStyle w:val="FigureCaptionTitle"/>
                        <w:rPr>
                          <w:noProof/>
                        </w:rPr>
                      </w:pPr>
                      <w:r>
                        <w:t xml:space="preserve">Figure </w:t>
                      </w:r>
                      <w:r>
                        <w:fldChar w:fldCharType="begin"/>
                      </w:r>
                      <w:r>
                        <w:instrText xml:space="preserve"> SEQ Figure \* ARABIC </w:instrText>
                      </w:r>
                      <w:r>
                        <w:fldChar w:fldCharType="separate"/>
                      </w:r>
                      <w:r>
                        <w:rPr>
                          <w:noProof/>
                        </w:rPr>
                        <w:t>2</w:t>
                      </w:r>
                      <w:r>
                        <w:rPr>
                          <w:noProof/>
                        </w:rPr>
                        <w:fldChar w:fldCharType="end"/>
                      </w:r>
                      <w:r>
                        <w:t>. Flow rate at the JBT01 tile drain monitoring station</w:t>
                      </w:r>
                    </w:p>
                  </w:txbxContent>
                </v:textbox>
                <w10:wrap type="square" anchorx="margin"/>
              </v:shape>
            </w:pict>
          </mc:Fallback>
        </mc:AlternateContent>
      </w:r>
      <w:r w:rsidR="009758E2">
        <w:rPr>
          <w:noProof/>
        </w:rPr>
        <w:drawing>
          <wp:inline distT="0" distB="0" distL="0" distR="0" wp14:anchorId="224CB663" wp14:editId="2F642AB0">
            <wp:extent cx="5951220" cy="3131820"/>
            <wp:effectExtent l="0" t="0" r="11430" b="1143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sectPr w:rsidR="004961A6" w:rsidSect="004735C9">
      <w:headerReference w:type="default" r:id="rId16"/>
      <w:footerReference w:type="default" r:id="rId17"/>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21F7D" w:rsidRDefault="00121F7D" w:rsidP="001F0E8D">
      <w:pPr>
        <w:spacing w:after="0" w:line="240" w:lineRule="auto"/>
      </w:pPr>
      <w:r>
        <w:separator/>
      </w:r>
    </w:p>
    <w:p w:rsidR="00121F7D" w:rsidRDefault="00121F7D"/>
    <w:p w:rsidR="00121F7D" w:rsidRDefault="00121F7D"/>
  </w:endnote>
  <w:endnote w:type="continuationSeparator" w:id="0">
    <w:p w:rsidR="00121F7D" w:rsidRDefault="00121F7D" w:rsidP="001F0E8D">
      <w:pPr>
        <w:spacing w:after="0" w:line="240" w:lineRule="auto"/>
      </w:pPr>
      <w:r>
        <w:continuationSeparator/>
      </w:r>
    </w:p>
    <w:p w:rsidR="00121F7D" w:rsidRDefault="00121F7D"/>
    <w:p w:rsidR="00121F7D" w:rsidRDefault="00121F7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embedRegular r:id="rId1" w:fontKey="{8A10C57E-FF39-4F02-B44A-CF44E092734D}"/>
  </w:font>
  <w:font w:name="ElegaGarmnd BT">
    <w:altName w:val="Constantia"/>
    <w:charset w:val="00"/>
    <w:family w:val="roman"/>
    <w:pitch w:val="variable"/>
    <w:sig w:usb0="00000001" w:usb1="00000000" w:usb2="00000000" w:usb3="00000000" w:csb0="0000001B"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embedRegular r:id="rId2" w:fontKey="{D19D5AAF-7171-4E20-9CCC-F5C7E07C31D8}"/>
    <w:embedBold r:id="rId3" w:fontKey="{C722E213-BADF-46C2-AFE4-31D1CD20003E}"/>
    <w:embedItalic r:id="rId4" w:fontKey="{4EEFB57E-06E9-4F5C-9CA2-86DB9B3B110D}"/>
    <w:embedBoldItalic r:id="rId5" w:fontKey="{5549A28F-530B-4D06-A9F7-4BBF3D99520F}"/>
  </w:font>
  <w:font w:name="Humnst777 BT">
    <w:altName w:val="Lucida Sans Unicode"/>
    <w:charset w:val="00"/>
    <w:family w:val="swiss"/>
    <w:pitch w:val="variable"/>
    <w:sig w:usb0="00000001" w:usb1="00000000" w:usb2="00000000" w:usb3="00000000" w:csb0="0000001B" w:csb1="00000000"/>
  </w:font>
  <w:font w:name="Calibri Light">
    <w:panose1 w:val="020F0302020204030204"/>
    <w:charset w:val="00"/>
    <w:family w:val="swiss"/>
    <w:pitch w:val="variable"/>
    <w:sig w:usb0="A00002EF" w:usb1="4000207B" w:usb2="00000000" w:usb3="00000000" w:csb0="0000019F" w:csb1="00000000"/>
    <w:embedRegular r:id="rId6" w:fontKey="{E3F6A078-093B-4945-A6A2-3E2C966369B2}"/>
  </w:font>
  <w:font w:name="Segoe UI">
    <w:panose1 w:val="020B0502040204020203"/>
    <w:charset w:val="00"/>
    <w:family w:val="swiss"/>
    <w:pitch w:val="variable"/>
    <w:sig w:usb0="E10022FF" w:usb1="C000E47F" w:usb2="00000029" w:usb3="00000000" w:csb0="000001DF" w:csb1="00000000"/>
    <w:embedRegular r:id="rId7" w:fontKey="{9E5358F8-9B15-4F92-B31B-32C499F85CD3}"/>
  </w:font>
  <w:font w:name="Humnst777 Lt BT">
    <w:altName w:val="Lucida Sans Unicode"/>
    <w:charset w:val="00"/>
    <w:family w:val="swiss"/>
    <w:pitch w:val="variable"/>
    <w:sig w:usb0="00000001" w:usb1="00000000" w:usb2="00000000" w:usb3="00000000" w:csb0="0000001B"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1F7D" w:rsidRPr="000A7DE1" w:rsidRDefault="00121F7D" w:rsidP="000B1F27">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-1767277</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0002E3" id="Rectangle 13" o:spid="_x0000_s1026" style="position:absolute;margin-left:.2pt;margin-top:-139.15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" fillcolor="#e7d8c3" stroked="f" strokeweight="2.25pt">
              <v:fill opacity="45746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1F7D" w:rsidRDefault="00121F7D" w:rsidP="00594DF0">
    <w:pPr>
      <w:pStyle w:val="Footer"/>
      <w:ind w:left="4320"/>
    </w:pPr>
    <w:r w:rsidRPr="00254BA0">
      <w:rPr>
        <w:noProof/>
      </w:rPr>
      <mc:AlternateContent>
        <mc:Choice Requires="wps">
          <w:drawing>
            <wp:anchor distT="0" distB="0" distL="114300" distR="114300" simplePos="0" relativeHeight="251692032" behindDoc="0" locked="0" layoutInCell="1" allowOverlap="1" wp14:anchorId="7BC72366" wp14:editId="7B291575">
              <wp:simplePos x="0" y="0"/>
              <wp:positionH relativeFrom="column">
                <wp:posOffset>0</wp:posOffset>
              </wp:positionH>
              <wp:positionV relativeFrom="page">
                <wp:posOffset>9189720</wp:posOffset>
              </wp:positionV>
              <wp:extent cx="5943600" cy="0"/>
              <wp:effectExtent l="0" t="0" r="19050" b="19050"/>
              <wp:wrapNone/>
              <wp:docPr id="236"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8FED725" id="Line 52" o:spid="_x0000_s1026" style="position:absolute;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3.6pt" to="468pt,72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Khn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" strokecolor="#8a5213" strokeweight=".5pt">
              <w10:wrap anchory="page"/>
            </v:line>
          </w:pict>
        </mc:Fallback>
      </mc:AlternateContent>
    </w:r>
    <w:r w:rsidRPr="00254BA0">
      <w:rPr>
        <w:noProof/>
      </w:rPr>
      <w:drawing>
        <wp:anchor distT="0" distB="0" distL="114300" distR="114300" simplePos="0" relativeHeight="251693056" behindDoc="0" locked="0" layoutInCell="1" allowOverlap="1" wp14:anchorId="75C6F3EE" wp14:editId="6C88D9E9">
          <wp:simplePos x="0" y="0"/>
          <wp:positionH relativeFrom="column">
            <wp:posOffset>0</wp:posOffset>
          </wp:positionH>
          <wp:positionV relativeFrom="paragraph">
            <wp:posOffset>53975</wp:posOffset>
          </wp:positionV>
          <wp:extent cx="1984248" cy="192024"/>
          <wp:effectExtent l="0" t="0" r="0" b="0"/>
          <wp:wrapNone/>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t>Lake Champlain Basin Program</w:t>
    </w:r>
  </w:p>
  <w:p w:rsidR="00121F7D" w:rsidRDefault="00121F7D" w:rsidP="00594DF0">
    <w:pPr>
      <w:pStyle w:val="Footer"/>
      <w:ind w:left="4320"/>
    </w:pPr>
    <w:r>
      <w:t>September 2017 Monitoring Summary / October 10, 2017</w:t>
    </w:r>
  </w:p>
  <w:p w:rsidR="00121F7D" w:rsidRPr="00F13F2C" w:rsidRDefault="00121F7D" w:rsidP="00F23AA4">
    <w:pPr>
      <w:pStyle w:val="FooterPageNumber"/>
      <w:framePr w:w="432" w:wrap="around" w:y="14574"/>
      <w:rPr>
        <w:rStyle w:val="PageNumber"/>
        <w:rFonts w:ascii="Humnst777 BT" w:hAnsi="Humnst777 BT"/>
        <w:sz w:val="20"/>
        <w:szCs w:val="20"/>
      </w:rPr>
    </w:pPr>
    <w:r w:rsidRPr="00F13F2C">
      <w:rPr>
        <w:rStyle w:val="PageNumber"/>
        <w:rFonts w:ascii="Humnst777 BT" w:hAnsi="Humnst777 BT"/>
        <w:sz w:val="20"/>
        <w:szCs w:val="20"/>
      </w:rPr>
      <w:fldChar w:fldCharType="begin"/>
    </w:r>
    <w:r w:rsidRPr="00F13F2C">
      <w:rPr>
        <w:rStyle w:val="PageNumber"/>
        <w:rFonts w:ascii="Humnst777 BT" w:hAnsi="Humnst777 BT"/>
        <w:sz w:val="20"/>
        <w:szCs w:val="20"/>
      </w:rPr>
      <w:instrText xml:space="preserve">PAGE  </w:instrText>
    </w:r>
    <w:r w:rsidRPr="00F13F2C">
      <w:rPr>
        <w:rStyle w:val="PageNumber"/>
        <w:rFonts w:ascii="Humnst777 BT" w:hAnsi="Humnst777 BT"/>
        <w:sz w:val="20"/>
        <w:szCs w:val="20"/>
      </w:rPr>
      <w:fldChar w:fldCharType="separate"/>
    </w:r>
    <w:r w:rsidR="00AA49F7">
      <w:rPr>
        <w:rStyle w:val="PageNumber"/>
        <w:rFonts w:ascii="Humnst777 BT" w:hAnsi="Humnst777 BT"/>
        <w:noProof/>
        <w:sz w:val="20"/>
        <w:szCs w:val="20"/>
      </w:rPr>
      <w:t>16</w:t>
    </w:r>
    <w:r w:rsidRPr="00F13F2C">
      <w:rPr>
        <w:rStyle w:val="PageNumber"/>
        <w:rFonts w:ascii="Humnst777 BT" w:hAnsi="Humnst777 BT"/>
        <w:sz w:val="20"/>
        <w:szCs w:val="20"/>
      </w:rPr>
      <w:fldChar w:fldCharType="end"/>
    </w:r>
  </w:p>
  <w:p w:rsidR="00121F7D" w:rsidRDefault="00121F7D" w:rsidP="00594DF0">
    <w:pPr>
      <w:pStyle w:val="FooterPAGENUMBER0"/>
      <w:ind w:left="4320"/>
    </w:pPr>
    <w:r>
      <w:rPr>
        <w:rStyle w:val="FooterChar"/>
      </w:rPr>
      <w:t xml:space="preserve">©2017 Stone Environmental. </w:t>
    </w:r>
    <w:r w:rsidRPr="007C23C6">
      <w:rPr>
        <w:rStyle w:val="FooterChar"/>
      </w:rPr>
      <w:t>All rights reserved</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21F7D" w:rsidRDefault="00121F7D" w:rsidP="001F0E8D">
      <w:pPr>
        <w:spacing w:after="0" w:line="240" w:lineRule="auto"/>
      </w:pPr>
      <w:r>
        <w:separator/>
      </w:r>
    </w:p>
    <w:p w:rsidR="00121F7D" w:rsidRDefault="00121F7D"/>
    <w:p w:rsidR="00121F7D" w:rsidRDefault="00121F7D"/>
  </w:footnote>
  <w:footnote w:type="continuationSeparator" w:id="0">
    <w:p w:rsidR="00121F7D" w:rsidRDefault="00121F7D" w:rsidP="001F0E8D">
      <w:pPr>
        <w:spacing w:after="0" w:line="240" w:lineRule="auto"/>
      </w:pPr>
      <w:r>
        <w:continuationSeparator/>
      </w:r>
    </w:p>
    <w:p w:rsidR="00121F7D" w:rsidRDefault="00121F7D"/>
    <w:p w:rsidR="00121F7D" w:rsidRDefault="00121F7D"/>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1F7D" w:rsidRDefault="00121F7D">
    <w:pPr>
      <w:pStyle w:val="Header"/>
    </w:pPr>
    <w:r>
      <w:rPr>
        <w:noProof/>
      </w:rPr>
      <mc:AlternateContent>
        <mc:Choice Requires="wpg">
          <w:drawing>
            <wp:anchor distT="0" distB="0" distL="114300" distR="114300" simplePos="0" relativeHeight="251695104" behindDoc="0" locked="0" layoutInCell="1" allowOverlap="1" wp14:anchorId="30D53C8D" wp14:editId="7F80A78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409AEC63"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21F7D" w:rsidRDefault="00121F7D">
    <w:r>
      <w:br/>
    </w:r>
    <w:r>
      <w:br/>
    </w:r>
    <w:r w:rsidRPr="00FF429A">
      <w:rPr>
        <w:noProof/>
      </w:rPr>
      <mc:AlternateContent>
        <mc:Choice Requires="wps">
          <w:drawing>
            <wp:anchor distT="0" distB="0" distL="114300" distR="114300" simplePos="0" relativeHeight="251669504" behindDoc="0" locked="0" layoutInCell="1" allowOverlap="1" wp14:anchorId="71654433" wp14:editId="7EA987EC">
              <wp:simplePos x="0" y="0"/>
              <wp:positionH relativeFrom="margin">
                <wp:posOffset>0</wp:posOffset>
              </wp:positionH>
              <wp:positionV relativeFrom="page">
                <wp:posOffset>850265</wp:posOffset>
              </wp:positionV>
              <wp:extent cx="5943600" cy="0"/>
              <wp:effectExtent l="0" t="0" r="19050" b="19050"/>
              <wp:wrapNone/>
              <wp:docPr id="1"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2F767F" id="Line 46"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6.95pt" to="468pt,6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248435F"/>
    <w:multiLevelType w:val="hybridMultilevel"/>
    <w:tmpl w:val="9990B4D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FB5280"/>
    <w:multiLevelType w:val="multilevel"/>
    <w:tmpl w:val="BE5A1954"/>
    <w:numStyleLink w:val="Headings"/>
  </w:abstractNum>
  <w:abstractNum w:abstractNumId="4"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5" w15:restartNumberingAfterBreak="0">
    <w:nsid w:val="06FA6078"/>
    <w:multiLevelType w:val="hybridMultilevel"/>
    <w:tmpl w:val="2C6219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B1D193B"/>
    <w:multiLevelType w:val="multilevel"/>
    <w:tmpl w:val="BE5A1954"/>
    <w:numStyleLink w:val="Headings"/>
  </w:abstractNum>
  <w:abstractNum w:abstractNumId="7" w15:restartNumberingAfterBreak="0">
    <w:nsid w:val="0F7F3437"/>
    <w:multiLevelType w:val="multilevel"/>
    <w:tmpl w:val="BE5A1954"/>
    <w:numStyleLink w:val="Headings"/>
  </w:abstractNum>
  <w:abstractNum w:abstractNumId="8"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0" w15:restartNumberingAfterBreak="0">
    <w:nsid w:val="339100FE"/>
    <w:multiLevelType w:val="multilevel"/>
    <w:tmpl w:val="BE5A1954"/>
    <w:numStyleLink w:val="Headings"/>
  </w:abstractNum>
  <w:abstractNum w:abstractNumId="11"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3"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42980A05"/>
    <w:multiLevelType w:val="multilevel"/>
    <w:tmpl w:val="BE5A1954"/>
    <w:numStyleLink w:val="Headings"/>
  </w:abstractNum>
  <w:abstractNum w:abstractNumId="15" w15:restartNumberingAfterBreak="0">
    <w:nsid w:val="44F705D3"/>
    <w:multiLevelType w:val="multilevel"/>
    <w:tmpl w:val="B8C26630"/>
    <w:lvl w:ilvl="0">
      <w:start w:val="1"/>
      <w:numFmt w:val="decimal"/>
      <w:pStyle w:val="Listnumbered"/>
      <w:lvlText w:val="%1."/>
      <w:lvlJc w:val="left"/>
      <w:pPr>
        <w:ind w:left="720" w:hanging="360"/>
      </w:pPr>
      <w:rPr>
        <w:rFonts w:hint="default"/>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6" w15:restartNumberingAfterBreak="0">
    <w:nsid w:val="4D487C15"/>
    <w:multiLevelType w:val="hybridMultilevel"/>
    <w:tmpl w:val="277E56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DCD6ABE"/>
    <w:multiLevelType w:val="multilevel"/>
    <w:tmpl w:val="BE5A1954"/>
    <w:styleLink w:val="Headings"/>
    <w:lvl w:ilvl="0">
      <w:start w:val="1"/>
      <w:numFmt w:val="decimal"/>
      <w:lvlText w:val="%1."/>
      <w:lvlJc w:val="left"/>
      <w:pPr>
        <w:tabs>
          <w:tab w:val="num" w:pos="720"/>
        </w:tabs>
        <w:ind w:left="720" w:hanging="720"/>
      </w:pPr>
      <w:rPr>
        <w:rFonts w:hint="default"/>
      </w:rPr>
    </w:lvl>
    <w:lvl w:ilvl="1">
      <w:start w:val="1"/>
      <w:numFmt w:val="decimal"/>
      <w:lvlText w:val="%1.%2."/>
      <w:lvlJc w:val="left"/>
      <w:pPr>
        <w:tabs>
          <w:tab w:val="num" w:pos="1080"/>
        </w:tabs>
        <w:ind w:left="1080" w:hanging="720"/>
      </w:pPr>
      <w:rPr>
        <w:rFonts w:hint="default"/>
      </w:rPr>
    </w:lvl>
    <w:lvl w:ilvl="2">
      <w:start w:val="1"/>
      <w:numFmt w:val="decimal"/>
      <w:lvlText w:val="%1.%2.%3."/>
      <w:lvlJc w:val="left"/>
      <w:pPr>
        <w:tabs>
          <w:tab w:val="num" w:pos="3060"/>
        </w:tabs>
        <w:ind w:left="306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8"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4E3B0048"/>
    <w:multiLevelType w:val="multilevel"/>
    <w:tmpl w:val="BE5A1954"/>
    <w:numStyleLink w:val="Headings"/>
  </w:abstractNum>
  <w:abstractNum w:abstractNumId="20" w15:restartNumberingAfterBreak="0">
    <w:nsid w:val="5259627A"/>
    <w:multiLevelType w:val="multilevel"/>
    <w:tmpl w:val="BE5A1954"/>
    <w:numStyleLink w:val="Headings"/>
  </w:abstractNum>
  <w:abstractNum w:abstractNumId="21" w15:restartNumberingAfterBreak="0">
    <w:nsid w:val="56DF7DC4"/>
    <w:multiLevelType w:val="hybridMultilevel"/>
    <w:tmpl w:val="1D6625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8B7D6A"/>
    <w:multiLevelType w:val="hybridMultilevel"/>
    <w:tmpl w:val="1D221E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637673DA"/>
    <w:multiLevelType w:val="hybridMultilevel"/>
    <w:tmpl w:val="F6F26BC2"/>
    <w:lvl w:ilvl="0" w:tplc="F0B633C8">
      <w:start w:val="1"/>
      <w:numFmt w:val="upperLetter"/>
      <w:lvlText w:val="%1."/>
      <w:lvlJc w:val="left"/>
      <w:pPr>
        <w:ind w:left="540" w:hanging="360"/>
      </w:pPr>
      <w:rPr>
        <w:rFonts w:ascii="ElegaGarmnd BT" w:hAnsi="ElegaGarmnd BT" w:hint="default"/>
        <w:b w:val="0"/>
        <w:i w:val="0"/>
        <w:sz w:val="52"/>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6"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7" w15:restartNumberingAfterBreak="0">
    <w:nsid w:val="65AC3920"/>
    <w:multiLevelType w:val="multilevel"/>
    <w:tmpl w:val="BE5A1954"/>
    <w:numStyleLink w:val="Headings"/>
  </w:abstractNum>
  <w:abstractNum w:abstractNumId="28" w15:restartNumberingAfterBreak="0">
    <w:nsid w:val="65B75E44"/>
    <w:multiLevelType w:val="hybridMultilevel"/>
    <w:tmpl w:val="F9CC96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A104345"/>
    <w:multiLevelType w:val="hybridMultilevel"/>
    <w:tmpl w:val="F3A0CA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AE523FA"/>
    <w:multiLevelType w:val="hybridMultilevel"/>
    <w:tmpl w:val="5E7048E8"/>
    <w:lvl w:ilvl="0" w:tplc="3D50AC94">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763945C6"/>
    <w:multiLevelType w:val="multilevel"/>
    <w:tmpl w:val="4B161A22"/>
    <w:lvl w:ilvl="0">
      <w:start w:val="1"/>
      <w:numFmt w:val="decimal"/>
      <w:pStyle w:val="Heading1"/>
      <w:lvlText w:val="%1."/>
      <w:lvlJc w:val="left"/>
      <w:pPr>
        <w:tabs>
          <w:tab w:val="num" w:pos="810"/>
        </w:tabs>
        <w:ind w:left="810" w:hanging="72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1008" w:hanging="1008"/>
      </w:pPr>
      <w:rPr>
        <w:rFonts w:hint="default"/>
      </w:rPr>
    </w:lvl>
    <w:lvl w:ilvl="4">
      <w:start w:val="1"/>
      <w:numFmt w:val="decimal"/>
      <w:pStyle w:val="Heading5"/>
      <w:lvlText w:val="%1.%2.%3.%4.%5."/>
      <w:lvlJc w:val="left"/>
      <w:pPr>
        <w:tabs>
          <w:tab w:val="num" w:pos="720"/>
        </w:tabs>
        <w:ind w:left="720" w:hanging="720"/>
      </w:pPr>
      <w:rPr>
        <w:rFonts w:hint="default"/>
      </w:rPr>
    </w:lvl>
    <w:lvl w:ilvl="5">
      <w:start w:val="1"/>
      <w:numFmt w:val="decimal"/>
      <w:lvlText w:val="%1.%2.%3.%4.%5.%6."/>
      <w:lvlJc w:val="left"/>
      <w:pPr>
        <w:tabs>
          <w:tab w:val="num" w:pos="720"/>
        </w:tabs>
        <w:ind w:left="720" w:hanging="720"/>
      </w:pPr>
      <w:rPr>
        <w:rFonts w:hint="default"/>
      </w:rPr>
    </w:lvl>
    <w:lvl w:ilvl="6">
      <w:start w:val="1"/>
      <w:numFmt w:val="decimal"/>
      <w:lvlText w:val="%1.%2.%3.%4.%5.%6.%7."/>
      <w:lvlJc w:val="left"/>
      <w:pPr>
        <w:tabs>
          <w:tab w:val="num" w:pos="720"/>
        </w:tabs>
        <w:ind w:left="720" w:hanging="720"/>
      </w:pPr>
      <w:rPr>
        <w:rFonts w:hint="default"/>
      </w:rPr>
    </w:lvl>
    <w:lvl w:ilvl="7">
      <w:start w:val="1"/>
      <w:numFmt w:val="decimal"/>
      <w:lvlText w:val="%1.%2.%3.%4.%5.%6.%7.%8."/>
      <w:lvlJc w:val="left"/>
      <w:pPr>
        <w:tabs>
          <w:tab w:val="num" w:pos="720"/>
        </w:tabs>
        <w:ind w:left="720" w:hanging="720"/>
      </w:pPr>
      <w:rPr>
        <w:rFonts w:hint="default"/>
      </w:rPr>
    </w:lvl>
    <w:lvl w:ilvl="8">
      <w:start w:val="1"/>
      <w:numFmt w:val="decimal"/>
      <w:lvlText w:val="%1.%2.%3.%4.%5.%6.%7.%8.%9."/>
      <w:lvlJc w:val="left"/>
      <w:pPr>
        <w:tabs>
          <w:tab w:val="num" w:pos="720"/>
        </w:tabs>
        <w:ind w:left="720" w:hanging="720"/>
      </w:pPr>
      <w:rPr>
        <w:rFonts w:hint="default"/>
      </w:rPr>
    </w:lvl>
  </w:abstractNum>
  <w:abstractNum w:abstractNumId="32" w15:restartNumberingAfterBreak="0">
    <w:nsid w:val="78AD51F0"/>
    <w:multiLevelType w:val="multilevel"/>
    <w:tmpl w:val="BE5A1954"/>
    <w:numStyleLink w:val="Headings"/>
  </w:abstractNum>
  <w:num w:numId="1">
    <w:abstractNumId w:val="8"/>
  </w:num>
  <w:num w:numId="2">
    <w:abstractNumId w:val="9"/>
  </w:num>
  <w:num w:numId="3">
    <w:abstractNumId w:val="15"/>
  </w:num>
  <w:num w:numId="4">
    <w:abstractNumId w:val="15"/>
    <w:lvlOverride w:ilvl="0">
      <w:startOverride w:val="1"/>
    </w:lvlOverride>
  </w:num>
  <w:num w:numId="5">
    <w:abstractNumId w:val="15"/>
    <w:lvlOverride w:ilvl="0">
      <w:startOverride w:val="1"/>
    </w:lvlOverride>
  </w:num>
  <w:num w:numId="6">
    <w:abstractNumId w:val="24"/>
  </w:num>
  <w:num w:numId="7">
    <w:abstractNumId w:val="11"/>
  </w:num>
  <w:num w:numId="8">
    <w:abstractNumId w:val="17"/>
  </w:num>
  <w:num w:numId="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13"/>
  </w:num>
  <w:num w:numId="12">
    <w:abstractNumId w:val="20"/>
  </w:num>
  <w:num w:numId="13">
    <w:abstractNumId w:val="6"/>
  </w:num>
  <w:num w:numId="14">
    <w:abstractNumId w:val="19"/>
  </w:num>
  <w:num w:numId="15">
    <w:abstractNumId w:val="10"/>
  </w:num>
  <w:num w:numId="16">
    <w:abstractNumId w:val="32"/>
  </w:num>
  <w:num w:numId="17">
    <w:abstractNumId w:val="14"/>
  </w:num>
  <w:num w:numId="18">
    <w:abstractNumId w:val="27"/>
  </w:num>
  <w:num w:numId="19">
    <w:abstractNumId w:val="3"/>
  </w:num>
  <w:num w:numId="20">
    <w:abstractNumId w:val="31"/>
  </w:num>
  <w:num w:numId="21">
    <w:abstractNumId w:val="31"/>
  </w:num>
  <w:num w:numId="22">
    <w:abstractNumId w:val="15"/>
    <w:lvlOverride w:ilvl="0">
      <w:startOverride w:val="1"/>
    </w:lvlOverride>
  </w:num>
  <w:num w:numId="23">
    <w:abstractNumId w:val="1"/>
  </w:num>
  <w:num w:numId="24">
    <w:abstractNumId w:val="0"/>
  </w:num>
  <w:num w:numId="25">
    <w:abstractNumId w:val="15"/>
    <w:lvlOverride w:ilvl="0">
      <w:startOverride w:val="1"/>
    </w:lvlOverride>
  </w:num>
  <w:num w:numId="26">
    <w:abstractNumId w:val="15"/>
    <w:lvlOverride w:ilvl="0">
      <w:startOverride w:val="1"/>
    </w:lvlOverride>
  </w:num>
  <w:num w:numId="27">
    <w:abstractNumId w:val="12"/>
  </w:num>
  <w:num w:numId="28">
    <w:abstractNumId w:val="18"/>
  </w:num>
  <w:num w:numId="29">
    <w:abstractNumId w:val="22"/>
  </w:num>
  <w:num w:numId="30">
    <w:abstractNumId w:val="15"/>
  </w:num>
  <w:num w:numId="31">
    <w:abstractNumId w:val="15"/>
    <w:lvlOverride w:ilvl="0">
      <w:startOverride w:val="1"/>
    </w:lvlOverride>
  </w:num>
  <w:num w:numId="32">
    <w:abstractNumId w:val="15"/>
    <w:lvlOverride w:ilvl="0">
      <w:startOverride w:val="1"/>
    </w:lvlOverride>
  </w:num>
  <w:num w:numId="33">
    <w:abstractNumId w:val="15"/>
  </w:num>
  <w:num w:numId="34">
    <w:abstractNumId w:val="15"/>
    <w:lvlOverride w:ilvl="0">
      <w:startOverride w:val="1"/>
    </w:lvlOverride>
  </w:num>
  <w:num w:numId="35">
    <w:abstractNumId w:val="15"/>
    <w:lvlOverride w:ilvl="0">
      <w:startOverride w:val="1"/>
    </w:lvlOverride>
  </w:num>
  <w:num w:numId="36">
    <w:abstractNumId w:val="31"/>
  </w:num>
  <w:num w:numId="37">
    <w:abstractNumId w:val="4"/>
  </w:num>
  <w:num w:numId="38">
    <w:abstractNumId w:val="26"/>
  </w:num>
  <w:num w:numId="39">
    <w:abstractNumId w:val="25"/>
  </w:num>
  <w:num w:numId="40">
    <w:abstractNumId w:val="5"/>
  </w:num>
  <w:num w:numId="41">
    <w:abstractNumId w:val="21"/>
  </w:num>
  <w:num w:numId="42">
    <w:abstractNumId w:val="29"/>
  </w:num>
  <w:num w:numId="43">
    <w:abstractNumId w:val="2"/>
  </w:num>
  <w:num w:numId="44">
    <w:abstractNumId w:val="23"/>
  </w:num>
  <w:num w:numId="45">
    <w:abstractNumId w:val="16"/>
  </w:num>
  <w:num w:numId="46">
    <w:abstractNumId w:val="28"/>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TrueTypeFonts/>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0tjQxMjA2NTQwNDEwtjRQ0lEKTi0uzszPAykwrgUAx6ORACwAAAA="/>
  </w:docVars>
  <w:rsids>
    <w:rsidRoot w:val="007041CD"/>
    <w:rsid w:val="00000AF0"/>
    <w:rsid w:val="00001BAD"/>
    <w:rsid w:val="000045F4"/>
    <w:rsid w:val="000155B5"/>
    <w:rsid w:val="0002134D"/>
    <w:rsid w:val="00021B07"/>
    <w:rsid w:val="00024164"/>
    <w:rsid w:val="00030936"/>
    <w:rsid w:val="00032DBA"/>
    <w:rsid w:val="00034CBD"/>
    <w:rsid w:val="000460EB"/>
    <w:rsid w:val="0006288C"/>
    <w:rsid w:val="0008248D"/>
    <w:rsid w:val="000A16D5"/>
    <w:rsid w:val="000A7DE1"/>
    <w:rsid w:val="000B1F27"/>
    <w:rsid w:val="000C1A80"/>
    <w:rsid w:val="000D738C"/>
    <w:rsid w:val="000E05DB"/>
    <w:rsid w:val="000E2F8A"/>
    <w:rsid w:val="000F22A5"/>
    <w:rsid w:val="00104946"/>
    <w:rsid w:val="0010640F"/>
    <w:rsid w:val="00117223"/>
    <w:rsid w:val="00121F7D"/>
    <w:rsid w:val="00124446"/>
    <w:rsid w:val="00125F07"/>
    <w:rsid w:val="001465C8"/>
    <w:rsid w:val="0015453B"/>
    <w:rsid w:val="001740E3"/>
    <w:rsid w:val="00184DFF"/>
    <w:rsid w:val="00184F24"/>
    <w:rsid w:val="001A4483"/>
    <w:rsid w:val="001B49D6"/>
    <w:rsid w:val="001B5D4C"/>
    <w:rsid w:val="001B5F4F"/>
    <w:rsid w:val="001C2FB2"/>
    <w:rsid w:val="001C42E0"/>
    <w:rsid w:val="001C630A"/>
    <w:rsid w:val="001F0E8D"/>
    <w:rsid w:val="001F19CC"/>
    <w:rsid w:val="001F59BA"/>
    <w:rsid w:val="00200852"/>
    <w:rsid w:val="00210A28"/>
    <w:rsid w:val="00216571"/>
    <w:rsid w:val="00216600"/>
    <w:rsid w:val="00226EC4"/>
    <w:rsid w:val="00231F18"/>
    <w:rsid w:val="00233A12"/>
    <w:rsid w:val="00240920"/>
    <w:rsid w:val="00245064"/>
    <w:rsid w:val="00254BA0"/>
    <w:rsid w:val="00266D35"/>
    <w:rsid w:val="002736EC"/>
    <w:rsid w:val="00286245"/>
    <w:rsid w:val="00290BBF"/>
    <w:rsid w:val="002A46AB"/>
    <w:rsid w:val="002B021A"/>
    <w:rsid w:val="002C5B8B"/>
    <w:rsid w:val="002D5A48"/>
    <w:rsid w:val="002D5D63"/>
    <w:rsid w:val="002E2776"/>
    <w:rsid w:val="002E7AC7"/>
    <w:rsid w:val="002F6A8A"/>
    <w:rsid w:val="00300353"/>
    <w:rsid w:val="00301732"/>
    <w:rsid w:val="003050AE"/>
    <w:rsid w:val="00342414"/>
    <w:rsid w:val="00342C5A"/>
    <w:rsid w:val="0035502C"/>
    <w:rsid w:val="0036036B"/>
    <w:rsid w:val="00365B44"/>
    <w:rsid w:val="003854FD"/>
    <w:rsid w:val="003B7EFF"/>
    <w:rsid w:val="003C2457"/>
    <w:rsid w:val="003C2E5E"/>
    <w:rsid w:val="003C48FB"/>
    <w:rsid w:val="003C54C2"/>
    <w:rsid w:val="003D1F46"/>
    <w:rsid w:val="003E0B43"/>
    <w:rsid w:val="003F64A7"/>
    <w:rsid w:val="004109F4"/>
    <w:rsid w:val="00422D71"/>
    <w:rsid w:val="00444BA1"/>
    <w:rsid w:val="0044702C"/>
    <w:rsid w:val="00450240"/>
    <w:rsid w:val="00450692"/>
    <w:rsid w:val="00454F3F"/>
    <w:rsid w:val="00460D06"/>
    <w:rsid w:val="0046213B"/>
    <w:rsid w:val="004735C9"/>
    <w:rsid w:val="00486B63"/>
    <w:rsid w:val="004925FC"/>
    <w:rsid w:val="004961A6"/>
    <w:rsid w:val="004A0825"/>
    <w:rsid w:val="004A50FC"/>
    <w:rsid w:val="004B0335"/>
    <w:rsid w:val="004C0FBB"/>
    <w:rsid w:val="004C3DA0"/>
    <w:rsid w:val="004D1293"/>
    <w:rsid w:val="004D12E2"/>
    <w:rsid w:val="00501F9E"/>
    <w:rsid w:val="00503C2A"/>
    <w:rsid w:val="005061FE"/>
    <w:rsid w:val="005217D1"/>
    <w:rsid w:val="00527311"/>
    <w:rsid w:val="00527985"/>
    <w:rsid w:val="00537E25"/>
    <w:rsid w:val="005607F3"/>
    <w:rsid w:val="0056481C"/>
    <w:rsid w:val="00577563"/>
    <w:rsid w:val="00577766"/>
    <w:rsid w:val="00590FDD"/>
    <w:rsid w:val="00593FD1"/>
    <w:rsid w:val="00594DF0"/>
    <w:rsid w:val="005A2E46"/>
    <w:rsid w:val="005B796B"/>
    <w:rsid w:val="005C71F8"/>
    <w:rsid w:val="005F14A8"/>
    <w:rsid w:val="005F6FD7"/>
    <w:rsid w:val="006011D2"/>
    <w:rsid w:val="0061038A"/>
    <w:rsid w:val="00626E78"/>
    <w:rsid w:val="00642323"/>
    <w:rsid w:val="00665A59"/>
    <w:rsid w:val="00666DA4"/>
    <w:rsid w:val="0067151C"/>
    <w:rsid w:val="00672FBA"/>
    <w:rsid w:val="00675319"/>
    <w:rsid w:val="006822D1"/>
    <w:rsid w:val="006848FB"/>
    <w:rsid w:val="00685F45"/>
    <w:rsid w:val="00691D5A"/>
    <w:rsid w:val="006977B3"/>
    <w:rsid w:val="006A1FFF"/>
    <w:rsid w:val="006C7F16"/>
    <w:rsid w:val="006D5F3B"/>
    <w:rsid w:val="006E41E7"/>
    <w:rsid w:val="00703753"/>
    <w:rsid w:val="007041CD"/>
    <w:rsid w:val="00712654"/>
    <w:rsid w:val="00712D74"/>
    <w:rsid w:val="007159D7"/>
    <w:rsid w:val="007346C7"/>
    <w:rsid w:val="00741D04"/>
    <w:rsid w:val="00746FB4"/>
    <w:rsid w:val="007539BD"/>
    <w:rsid w:val="007541EF"/>
    <w:rsid w:val="0075679D"/>
    <w:rsid w:val="007714F3"/>
    <w:rsid w:val="00777F74"/>
    <w:rsid w:val="007801EE"/>
    <w:rsid w:val="00792FA7"/>
    <w:rsid w:val="007960A3"/>
    <w:rsid w:val="007A5824"/>
    <w:rsid w:val="007C0F02"/>
    <w:rsid w:val="007C23C6"/>
    <w:rsid w:val="007D717D"/>
    <w:rsid w:val="007E2DE8"/>
    <w:rsid w:val="007E4E17"/>
    <w:rsid w:val="007F3E71"/>
    <w:rsid w:val="008011C4"/>
    <w:rsid w:val="00801285"/>
    <w:rsid w:val="008039EE"/>
    <w:rsid w:val="0080420F"/>
    <w:rsid w:val="008071A8"/>
    <w:rsid w:val="0084011E"/>
    <w:rsid w:val="008405CF"/>
    <w:rsid w:val="00847041"/>
    <w:rsid w:val="0087561F"/>
    <w:rsid w:val="00875733"/>
    <w:rsid w:val="00885AAB"/>
    <w:rsid w:val="008A0735"/>
    <w:rsid w:val="008A22D0"/>
    <w:rsid w:val="008A3DD3"/>
    <w:rsid w:val="008B4B7D"/>
    <w:rsid w:val="008C2BD1"/>
    <w:rsid w:val="008C6986"/>
    <w:rsid w:val="008D3953"/>
    <w:rsid w:val="008E20ED"/>
    <w:rsid w:val="008E3985"/>
    <w:rsid w:val="008E6939"/>
    <w:rsid w:val="0092603F"/>
    <w:rsid w:val="00931BFA"/>
    <w:rsid w:val="00932FF0"/>
    <w:rsid w:val="009338A4"/>
    <w:rsid w:val="00935078"/>
    <w:rsid w:val="009445E7"/>
    <w:rsid w:val="009476BE"/>
    <w:rsid w:val="00951D65"/>
    <w:rsid w:val="00954A99"/>
    <w:rsid w:val="0096493C"/>
    <w:rsid w:val="00965808"/>
    <w:rsid w:val="00970C34"/>
    <w:rsid w:val="009758E2"/>
    <w:rsid w:val="00976EA9"/>
    <w:rsid w:val="00980DFC"/>
    <w:rsid w:val="00983E4D"/>
    <w:rsid w:val="00992583"/>
    <w:rsid w:val="009938B7"/>
    <w:rsid w:val="009A19F9"/>
    <w:rsid w:val="009A66C4"/>
    <w:rsid w:val="009A6FED"/>
    <w:rsid w:val="009B73B6"/>
    <w:rsid w:val="009F1726"/>
    <w:rsid w:val="009F60F1"/>
    <w:rsid w:val="00A177DB"/>
    <w:rsid w:val="00A20CD7"/>
    <w:rsid w:val="00A30B79"/>
    <w:rsid w:val="00A37FC7"/>
    <w:rsid w:val="00A43973"/>
    <w:rsid w:val="00A572A2"/>
    <w:rsid w:val="00A6246F"/>
    <w:rsid w:val="00A64488"/>
    <w:rsid w:val="00A724D4"/>
    <w:rsid w:val="00A7703D"/>
    <w:rsid w:val="00A90435"/>
    <w:rsid w:val="00A95BCF"/>
    <w:rsid w:val="00AA49F7"/>
    <w:rsid w:val="00AC4F78"/>
    <w:rsid w:val="00AC514E"/>
    <w:rsid w:val="00AD0487"/>
    <w:rsid w:val="00AD2918"/>
    <w:rsid w:val="00AE2777"/>
    <w:rsid w:val="00AE7584"/>
    <w:rsid w:val="00AF09A4"/>
    <w:rsid w:val="00AF4E8D"/>
    <w:rsid w:val="00B01263"/>
    <w:rsid w:val="00B205D0"/>
    <w:rsid w:val="00B22CD2"/>
    <w:rsid w:val="00B30E81"/>
    <w:rsid w:val="00B32C7C"/>
    <w:rsid w:val="00B56E23"/>
    <w:rsid w:val="00B6540F"/>
    <w:rsid w:val="00B70422"/>
    <w:rsid w:val="00B7269C"/>
    <w:rsid w:val="00B82AC6"/>
    <w:rsid w:val="00B9253C"/>
    <w:rsid w:val="00B932C7"/>
    <w:rsid w:val="00B9488A"/>
    <w:rsid w:val="00BA75BC"/>
    <w:rsid w:val="00BC1CED"/>
    <w:rsid w:val="00BC7ECA"/>
    <w:rsid w:val="00BD617D"/>
    <w:rsid w:val="00BD71B9"/>
    <w:rsid w:val="00BE144C"/>
    <w:rsid w:val="00BE4DF3"/>
    <w:rsid w:val="00BF20CF"/>
    <w:rsid w:val="00C043CF"/>
    <w:rsid w:val="00C06269"/>
    <w:rsid w:val="00C067A2"/>
    <w:rsid w:val="00C17B8F"/>
    <w:rsid w:val="00C20D23"/>
    <w:rsid w:val="00C237C3"/>
    <w:rsid w:val="00C3504B"/>
    <w:rsid w:val="00C47F5E"/>
    <w:rsid w:val="00C516CD"/>
    <w:rsid w:val="00C53EAE"/>
    <w:rsid w:val="00CA2F2B"/>
    <w:rsid w:val="00CB2CEE"/>
    <w:rsid w:val="00CB576D"/>
    <w:rsid w:val="00CB7458"/>
    <w:rsid w:val="00CC23EA"/>
    <w:rsid w:val="00CD3D6C"/>
    <w:rsid w:val="00CD670A"/>
    <w:rsid w:val="00CD68CD"/>
    <w:rsid w:val="00CD71C6"/>
    <w:rsid w:val="00CF5E34"/>
    <w:rsid w:val="00CF61F5"/>
    <w:rsid w:val="00D00660"/>
    <w:rsid w:val="00D115CB"/>
    <w:rsid w:val="00D23925"/>
    <w:rsid w:val="00D260D4"/>
    <w:rsid w:val="00D42161"/>
    <w:rsid w:val="00D51024"/>
    <w:rsid w:val="00D621AA"/>
    <w:rsid w:val="00D6694B"/>
    <w:rsid w:val="00D71614"/>
    <w:rsid w:val="00D75E25"/>
    <w:rsid w:val="00D76618"/>
    <w:rsid w:val="00D77601"/>
    <w:rsid w:val="00D87D45"/>
    <w:rsid w:val="00DA0F0D"/>
    <w:rsid w:val="00DA2BA0"/>
    <w:rsid w:val="00DA2E91"/>
    <w:rsid w:val="00DA77AE"/>
    <w:rsid w:val="00DB70E9"/>
    <w:rsid w:val="00DC2451"/>
    <w:rsid w:val="00DC30D0"/>
    <w:rsid w:val="00E06093"/>
    <w:rsid w:val="00E25997"/>
    <w:rsid w:val="00E26412"/>
    <w:rsid w:val="00E32361"/>
    <w:rsid w:val="00E34FF1"/>
    <w:rsid w:val="00E42B38"/>
    <w:rsid w:val="00E50E0E"/>
    <w:rsid w:val="00E50E62"/>
    <w:rsid w:val="00E71798"/>
    <w:rsid w:val="00E71B6D"/>
    <w:rsid w:val="00E83131"/>
    <w:rsid w:val="00E850E0"/>
    <w:rsid w:val="00E877FB"/>
    <w:rsid w:val="00E9782D"/>
    <w:rsid w:val="00EA3E3A"/>
    <w:rsid w:val="00EA431D"/>
    <w:rsid w:val="00EB0E8E"/>
    <w:rsid w:val="00EC5E9D"/>
    <w:rsid w:val="00ED382D"/>
    <w:rsid w:val="00EE2839"/>
    <w:rsid w:val="00EE4067"/>
    <w:rsid w:val="00EE6483"/>
    <w:rsid w:val="00F052EC"/>
    <w:rsid w:val="00F134D6"/>
    <w:rsid w:val="00F13F2C"/>
    <w:rsid w:val="00F14171"/>
    <w:rsid w:val="00F23AA4"/>
    <w:rsid w:val="00F42F46"/>
    <w:rsid w:val="00F45E95"/>
    <w:rsid w:val="00F473D1"/>
    <w:rsid w:val="00F73E7A"/>
    <w:rsid w:val="00F90B59"/>
    <w:rsid w:val="00FA2338"/>
    <w:rsid w:val="00FC0632"/>
    <w:rsid w:val="00FD0FA4"/>
    <w:rsid w:val="00FD450B"/>
    <w:rsid w:val="00FD515A"/>
    <w:rsid w:val="00FE023C"/>
    <w:rsid w:val="00FE4F59"/>
    <w:rsid w:val="00FE5842"/>
    <w:rsid w:val="00FF429A"/>
    <w:rsid w:val="00FF595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5:chartTrackingRefBased/>
  <w15:docId w15:val="{857C9E6F-CF42-4531-8FF0-24E3C65006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50692"/>
    <w:pPr>
      <w:spacing w:after="180"/>
    </w:pPr>
    <w:rPr>
      <w:rFonts w:ascii="ElegaGarmnd BT" w:hAnsi="ElegaGarmnd BT"/>
    </w:rPr>
  </w:style>
  <w:style w:type="paragraph" w:styleId="Heading1">
    <w:name w:val="heading 1"/>
    <w:basedOn w:val="Normal"/>
    <w:next w:val="Normal"/>
    <w:link w:val="Heading1Char"/>
    <w:uiPriority w:val="9"/>
    <w:qFormat/>
    <w:rsid w:val="00A7703D"/>
    <w:pPr>
      <w:keepLines/>
      <w:pageBreakBefore/>
      <w:numPr>
        <w:numId w:val="20"/>
      </w:numPr>
      <w:pBdr>
        <w:top w:val="single" w:sz="4" w:space="31" w:color="FFFFFF" w:themeColor="background1"/>
        <w:bottom w:val="single" w:sz="4" w:space="31" w:color="8A5213"/>
      </w:pBdr>
      <w:spacing w:before="240" w:after="240"/>
      <w:ind w:left="72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6C7F16"/>
    <w:pPr>
      <w:pageBreakBefore w:val="0"/>
      <w:numPr>
        <w:ilvl w:val="1"/>
      </w:numPr>
      <w:pBdr>
        <w:top w:val="none" w:sz="0" w:space="0" w:color="auto"/>
        <w:bottom w:val="none" w:sz="0" w:space="0" w:color="auto"/>
      </w:pBdr>
      <w:spacing w:after="0"/>
      <w:outlineLvl w:val="1"/>
    </w:pPr>
    <w:rPr>
      <w:color w:val="auto"/>
      <w:sz w:val="32"/>
      <w:szCs w:val="28"/>
    </w:rPr>
  </w:style>
  <w:style w:type="paragraph" w:styleId="Heading3">
    <w:name w:val="heading 3"/>
    <w:basedOn w:val="Heading2"/>
    <w:next w:val="Normal"/>
    <w:link w:val="Heading3Char"/>
    <w:uiPriority w:val="9"/>
    <w:qFormat/>
    <w:rsid w:val="005607F3"/>
    <w:pPr>
      <w:keepLines w:val="0"/>
      <w:numPr>
        <w:ilvl w:val="2"/>
      </w:numPr>
      <w:outlineLvl w:val="2"/>
    </w:pPr>
    <w:rPr>
      <w:rFonts w:ascii="Humnst777 BT" w:hAnsi="Humnst777 BT"/>
      <w:b/>
      <w:sz w:val="20"/>
      <w:szCs w:val="24"/>
    </w:rPr>
  </w:style>
  <w:style w:type="paragraph" w:styleId="Heading4">
    <w:name w:val="heading 4"/>
    <w:basedOn w:val="Heading3"/>
    <w:next w:val="Normal"/>
    <w:link w:val="Heading4Char"/>
    <w:uiPriority w:val="9"/>
    <w:qFormat/>
    <w:rsid w:val="005607F3"/>
    <w:pPr>
      <w:numPr>
        <w:ilvl w:val="3"/>
      </w:numPr>
      <w:tabs>
        <w:tab w:val="left" w:pos="1080"/>
      </w:tabs>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A7703D"/>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6C7F16"/>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A7703D"/>
    <w:pPr>
      <w:numPr>
        <w:numId w:val="3"/>
      </w:numPr>
    </w:pPr>
  </w:style>
  <w:style w:type="paragraph" w:customStyle="1" w:styleId="ListBulleted">
    <w:name w:val="List Bulleted"/>
    <w:basedOn w:val="ListParagraph"/>
    <w:uiPriority w:val="4"/>
    <w:qFormat/>
    <w:rsid w:val="00A7703D"/>
    <w:pPr>
      <w:numPr>
        <w:numId w:val="38"/>
      </w:numPr>
    </w:pPr>
  </w:style>
  <w:style w:type="character" w:customStyle="1" w:styleId="Heading3Char">
    <w:name w:val="Heading 3 Char"/>
    <w:basedOn w:val="DefaultParagraphFont"/>
    <w:link w:val="Heading3"/>
    <w:uiPriority w:val="9"/>
    <w:rsid w:val="005607F3"/>
    <w:rPr>
      <w:rFonts w:ascii="Humnst777 BT" w:eastAsiaTheme="majorEastAsia" w:hAnsi="Humnst777 BT" w:cstheme="majorBidi"/>
      <w:b/>
      <w:sz w:val="20"/>
      <w:szCs w:val="24"/>
    </w:rPr>
  </w:style>
  <w:style w:type="paragraph" w:styleId="TOC3">
    <w:name w:val="toc 3"/>
    <w:basedOn w:val="Normal"/>
    <w:next w:val="Normal"/>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5607F3"/>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F23AA4"/>
    <w:pPr>
      <w:pBdr>
        <w:top w:val="single" w:sz="4" w:space="31" w:color="FFFFFF" w:themeColor="background1"/>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
    <w:name w:val="Table_Row_LEFT"/>
    <w:basedOn w:val="Normal"/>
    <w:uiPriority w:val="14"/>
    <w:rsid w:val="00AF09A4"/>
    <w:pPr>
      <w:spacing w:before="60" w:after="60"/>
    </w:pPr>
    <w:rPr>
      <w:rFonts w:ascii="Humnst777 Lt BT" w:eastAsia="Arial Unicode MS" w:hAnsi="Humnst777 Lt BT" w:cs="Times New Roman"/>
      <w:bCs/>
      <w:sz w:val="20"/>
      <w:szCs w:val="15"/>
    </w:rPr>
  </w:style>
  <w:style w:type="paragraph" w:customStyle="1" w:styleId="TableHeadLEFT">
    <w:name w:val="Table_Head_LEFT"/>
    <w:basedOn w:val="TableRowLEFT"/>
    <w:uiPriority w:val="14"/>
    <w:rsid w:val="00AF09A4"/>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
    <w:name w:val="Table_Row_Centered"/>
    <w:basedOn w:val="TableRowLEFT"/>
    <w:uiPriority w:val="14"/>
    <w:qFormat/>
    <w:rsid w:val="00AF09A4"/>
    <w:pPr>
      <w:jc w:val="center"/>
    </w:pPr>
  </w:style>
  <w:style w:type="paragraph" w:customStyle="1" w:styleId="TableRowRIGHT">
    <w:name w:val="Table_Row_RIGHT"/>
    <w:basedOn w:val="TableRowLEFT"/>
    <w:uiPriority w:val="14"/>
    <w:qFormat/>
    <w:rsid w:val="00C06269"/>
    <w:pPr>
      <w:jc w:val="right"/>
    </w:pPr>
  </w:style>
  <w:style w:type="paragraph" w:customStyle="1" w:styleId="TableHeadCENTERED">
    <w:name w:val="Table_Head_CENTERED"/>
    <w:basedOn w:val="TableHeadLEFT"/>
    <w:uiPriority w:val="14"/>
    <w:qFormat/>
    <w:rsid w:val="00AF09A4"/>
    <w:pPr>
      <w:jc w:val="center"/>
    </w:pPr>
  </w:style>
  <w:style w:type="paragraph" w:customStyle="1" w:styleId="TableHeadRIGHT">
    <w:name w:val="Table_Head_RIGHT"/>
    <w:basedOn w:val="TableHeadLEFT"/>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Caption-TitleandReferenceNumber">
    <w:name w:val="Table Caption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CaptionTitle">
    <w:name w:val="Figure Caption /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footnote">
    <w:name w:val="Figure footnote"/>
    <w:basedOn w:val="FigureCaptionTitle"/>
    <w:qFormat/>
    <w:rsid w:val="00E34FF1"/>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Footnotes">
    <w:name w:val="Table Footnotes"/>
    <w:basedOn w:val="Normal"/>
    <w:rsid w:val="00685F45"/>
    <w:pPr>
      <w:keepNext/>
      <w:spacing w:after="0" w:line="240" w:lineRule="auto"/>
    </w:pPr>
    <w:rPr>
      <w:rFonts w:ascii="Humnst777 BT" w:hAnsi="Humnst777 BT"/>
      <w:i/>
      <w:iCs/>
      <w:sz w:val="16"/>
      <w:szCs w:val="18"/>
    </w:rPr>
  </w:style>
  <w:style w:type="paragraph" w:styleId="Subtitle">
    <w:name w:val="Subtitle"/>
    <w:basedOn w:val="Normal"/>
    <w:next w:val="Normal"/>
    <w:link w:val="SubtitleChar"/>
    <w:uiPriority w:val="11"/>
    <w:qFormat/>
    <w:rsid w:val="00712D74"/>
    <w:pPr>
      <w:numPr>
        <w:ilvl w:val="1"/>
      </w:numPr>
      <w:spacing w:after="160"/>
    </w:pPr>
    <w:rPr>
      <w:rFonts w:asciiTheme="minorHAnsi" w:eastAsiaTheme="minorEastAsia" w:hAnsiTheme="minorHAnsi"/>
      <w:color w:val="5A5A5A" w:themeColor="text1" w:themeTint="A5"/>
      <w:spacing w:val="15"/>
    </w:rPr>
  </w:style>
  <w:style w:type="character" w:customStyle="1" w:styleId="SubtitleChar">
    <w:name w:val="Subtitle Char"/>
    <w:basedOn w:val="DefaultParagraphFont"/>
    <w:link w:val="Subtitle"/>
    <w:uiPriority w:val="11"/>
    <w:rsid w:val="00712D74"/>
    <w:rPr>
      <w:rFonts w:eastAsiaTheme="minorEastAsia"/>
      <w:color w:val="5A5A5A" w:themeColor="text1" w:themeTint="A5"/>
      <w:spacing w:val="15"/>
    </w:rPr>
  </w:style>
  <w:style w:type="character" w:styleId="FollowedHyperlink">
    <w:name w:val="FollowedHyperlink"/>
    <w:basedOn w:val="DefaultParagraphFont"/>
    <w:uiPriority w:val="99"/>
    <w:semiHidden/>
    <w:unhideWhenUsed/>
    <w:rsid w:val="00712D74"/>
    <w:rPr>
      <w:color w:val="954F72" w:themeColor="followedHyperlink"/>
      <w:u w:val="single"/>
    </w:rPr>
  </w:style>
  <w:style w:type="paragraph" w:customStyle="1" w:styleId="HeadingAPPENDIXletters">
    <w:name w:val="Heading APPENDIX (letters)"/>
    <w:basedOn w:val="Heading1"/>
    <w:next w:val="Normal"/>
    <w:qFormat/>
    <w:rsid w:val="00642323"/>
    <w:pPr>
      <w:numPr>
        <w:numId w:val="0"/>
      </w:numPr>
    </w:pPr>
  </w:style>
  <w:style w:type="paragraph" w:customStyle="1" w:styleId="Heading1-FRONTMATTER">
    <w:name w:val="Heading 1 - FRONT MATTER"/>
    <w:basedOn w:val="Heading1"/>
    <w:next w:val="Normal"/>
    <w:qFormat/>
    <w:rsid w:val="00F23AA4"/>
    <w:pPr>
      <w:numPr>
        <w:numId w:val="0"/>
      </w:numPr>
    </w:pPr>
  </w:style>
  <w:style w:type="paragraph" w:customStyle="1" w:styleId="TableRowLEFTforProposals">
    <w:name w:val="Table_Row_LEFT_for_Proposals"/>
    <w:basedOn w:val="Normal"/>
    <w:uiPriority w:val="14"/>
    <w:rsid w:val="003C2E5E"/>
    <w:pPr>
      <w:spacing w:after="0"/>
    </w:pPr>
    <w:rPr>
      <w:rFonts w:ascii="Humnst777 Lt BT" w:eastAsia="Arial Unicode MS" w:hAnsi="Humnst777 Lt BT" w:cs="Times New Roman"/>
      <w:bCs/>
      <w:sz w:val="16"/>
      <w:szCs w:val="15"/>
    </w:rPr>
  </w:style>
  <w:style w:type="paragraph" w:styleId="Caption">
    <w:name w:val="caption"/>
    <w:basedOn w:val="Normal"/>
    <w:next w:val="Normal"/>
    <w:uiPriority w:val="35"/>
    <w:unhideWhenUsed/>
    <w:qFormat/>
    <w:rsid w:val="00233A12"/>
    <w:pPr>
      <w:spacing w:after="200" w:line="240" w:lineRule="auto"/>
    </w:pPr>
    <w:rPr>
      <w:i/>
      <w:iCs/>
      <w:color w:val="44546A" w:themeColor="text2"/>
      <w:sz w:val="18"/>
      <w:szCs w:val="18"/>
    </w:rPr>
  </w:style>
  <w:style w:type="paragraph" w:styleId="NormalWeb">
    <w:name w:val="Normal (Web)"/>
    <w:basedOn w:val="Normal"/>
    <w:uiPriority w:val="99"/>
    <w:semiHidden/>
    <w:unhideWhenUsed/>
    <w:rsid w:val="00875733"/>
    <w:pPr>
      <w:spacing w:before="100" w:beforeAutospacing="1" w:after="100" w:afterAutospacing="1" w:line="240" w:lineRule="auto"/>
    </w:pPr>
    <w:rPr>
      <w:rFonts w:ascii="Times New Roman" w:eastAsia="Times New Roman" w:hAnsi="Times New Roman" w:cs="Times New Roman"/>
      <w:sz w:val="24"/>
      <w:szCs w:val="24"/>
    </w:rPr>
  </w:style>
  <w:style w:type="table" w:styleId="TableGrid">
    <w:name w:val="Table Grid"/>
    <w:basedOn w:val="TableNormal"/>
    <w:uiPriority w:val="39"/>
    <w:rsid w:val="003D1F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Normal"/>
    <w:rsid w:val="00450692"/>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66">
    <w:name w:val="xl66"/>
    <w:basedOn w:val="Normal"/>
    <w:rsid w:val="00450692"/>
    <w:pPr>
      <w:pBdr>
        <w:bottom w:val="single" w:sz="4" w:space="0" w:color="8EA9DB"/>
      </w:pBd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7">
    <w:name w:val="xl67"/>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8">
    <w:name w:val="xl68"/>
    <w:basedOn w:val="Normal"/>
    <w:rsid w:val="00450692"/>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69">
    <w:name w:val="xl69"/>
    <w:basedOn w:val="Normal"/>
    <w:rsid w:val="00450692"/>
    <w:pPr>
      <w:pBdr>
        <w:bottom w:val="single" w:sz="4" w:space="0" w:color="8EA9DB"/>
      </w:pBdr>
      <w:shd w:val="clear" w:color="D9E1F2" w:fill="D9E1F2"/>
      <w:spacing w:before="100" w:beforeAutospacing="1" w:after="100" w:afterAutospacing="1" w:line="240" w:lineRule="auto"/>
      <w:jc w:val="center"/>
    </w:pPr>
    <w:rPr>
      <w:rFonts w:ascii="Times New Roman" w:eastAsia="Times New Roman" w:hAnsi="Times New Roman" w:cs="Times New Roman"/>
      <w:b/>
      <w:bCs/>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42438478">
      <w:bodyDiv w:val="1"/>
      <w:marLeft w:val="0"/>
      <w:marRight w:val="0"/>
      <w:marTop w:val="0"/>
      <w:marBottom w:val="0"/>
      <w:divBdr>
        <w:top w:val="none" w:sz="0" w:space="0" w:color="auto"/>
        <w:left w:val="none" w:sz="0" w:space="0" w:color="auto"/>
        <w:bottom w:val="none" w:sz="0" w:space="0" w:color="auto"/>
        <w:right w:val="none" w:sz="0" w:space="0" w:color="auto"/>
      </w:divBdr>
    </w:div>
    <w:div w:id="598490440">
      <w:bodyDiv w:val="1"/>
      <w:marLeft w:val="0"/>
      <w:marRight w:val="0"/>
      <w:marTop w:val="0"/>
      <w:marBottom w:val="0"/>
      <w:divBdr>
        <w:top w:val="none" w:sz="0" w:space="0" w:color="auto"/>
        <w:left w:val="none" w:sz="0" w:space="0" w:color="auto"/>
        <w:bottom w:val="none" w:sz="0" w:space="0" w:color="auto"/>
        <w:right w:val="none" w:sz="0" w:space="0" w:color="auto"/>
      </w:divBdr>
    </w:div>
    <w:div w:id="706417658">
      <w:bodyDiv w:val="1"/>
      <w:marLeft w:val="0"/>
      <w:marRight w:val="0"/>
      <w:marTop w:val="0"/>
      <w:marBottom w:val="0"/>
      <w:divBdr>
        <w:top w:val="none" w:sz="0" w:space="0" w:color="auto"/>
        <w:left w:val="none" w:sz="0" w:space="0" w:color="auto"/>
        <w:bottom w:val="none" w:sz="0" w:space="0" w:color="auto"/>
        <w:right w:val="none" w:sz="0" w:space="0" w:color="auto"/>
      </w:divBdr>
    </w:div>
    <w:div w:id="856194716">
      <w:bodyDiv w:val="1"/>
      <w:marLeft w:val="0"/>
      <w:marRight w:val="0"/>
      <w:marTop w:val="0"/>
      <w:marBottom w:val="0"/>
      <w:divBdr>
        <w:top w:val="none" w:sz="0" w:space="0" w:color="auto"/>
        <w:left w:val="none" w:sz="0" w:space="0" w:color="auto"/>
        <w:bottom w:val="none" w:sz="0" w:space="0" w:color="auto"/>
        <w:right w:val="none" w:sz="0" w:space="0" w:color="auto"/>
      </w:divBdr>
    </w:div>
    <w:div w:id="1282344273">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20701052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dbraun@stone-env.com"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dbraun@stone-env.com" TargetMode="Externa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6.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2.xml.rels><?xml version="1.0" encoding="UTF-8" standalone="yes"?>
<Relationships xmlns="http://schemas.openxmlformats.org/package/2006/relationships"><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 Id="rId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ave\Documents\Stone%20Templates\SEI%20Word%20Templates\1%20-%20Stone_Report_Proposal_Template.dotx" TargetMode="External"/></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file:///\\cifs1\NetDrv-O\Proj-15\WRM\15-309%20LCBP%20Jewett%20Brook%20Tile%20Drain%20Study\JBT01_Q_ForReport_SM.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Station JBT01 Flow Rate </a:t>
            </a:r>
          </a:p>
        </c:rich>
      </c:tx>
      <c:layout/>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lineChart>
        <c:grouping val="standard"/>
        <c:varyColors val="0"/>
        <c:ser>
          <c:idx val="0"/>
          <c:order val="0"/>
          <c:tx>
            <c:strRef>
              <c:f>JBT01_1!$B$1</c:f>
              <c:strCache>
                <c:ptCount val="1"/>
                <c:pt idx="0">
                  <c:v>volts</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cat>
            <c:numRef>
              <c:f>JBT01_1!$A$2:$A$17377</c:f>
              <c:numCache>
                <c:formatCode>m/d/yyyy\ h:mm</c:formatCode>
                <c:ptCount val="17376"/>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numCache>
            </c:numRef>
          </c:cat>
          <c:val>
            <c:numRef>
              <c:f>JBT01_1!$B$2:$B$14003</c:f>
            </c:numRef>
          </c:val>
          <c:smooth val="0"/>
        </c:ser>
        <c:ser>
          <c:idx val="1"/>
          <c:order val="1"/>
          <c:tx>
            <c:strRef>
              <c:f>JBT01_1!$C$1</c:f>
              <c:strCache>
                <c:ptCount val="1"/>
                <c:pt idx="0">
                  <c:v>SU</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cat>
            <c:numRef>
              <c:f>JBT01_1!$A$2:$A$17377</c:f>
              <c:numCache>
                <c:formatCode>m/d/yyyy\ h:mm</c:formatCode>
                <c:ptCount val="17376"/>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numCache>
            </c:numRef>
          </c:cat>
          <c:val>
            <c:numRef>
              <c:f>JBT01_1!$C$2:$C$14003</c:f>
            </c:numRef>
          </c:val>
          <c:smooth val="0"/>
        </c:ser>
        <c:ser>
          <c:idx val="2"/>
          <c:order val="2"/>
          <c:tx>
            <c:strRef>
              <c:f>JBT01_1!$D$1</c:f>
              <c:strCache>
                <c:ptCount val="1"/>
                <c:pt idx="0">
                  <c:v>m</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cat>
            <c:numRef>
              <c:f>JBT01_1!$A$2:$A$17377</c:f>
              <c:numCache>
                <c:formatCode>m/d/yyyy\ h:mm</c:formatCode>
                <c:ptCount val="17376"/>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numCache>
            </c:numRef>
          </c:cat>
          <c:val>
            <c:numRef>
              <c:f>JBT01_1!$D$2:$D$14003</c:f>
            </c:numRef>
          </c:val>
          <c:smooth val="0"/>
        </c:ser>
        <c:ser>
          <c:idx val="3"/>
          <c:order val="3"/>
          <c:tx>
            <c:strRef>
              <c:f>JBT01_1!$E$1</c:f>
              <c:strCache>
                <c:ptCount val="1"/>
                <c:pt idx="0">
                  <c:v>Elapsed time (min)</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cat>
            <c:numRef>
              <c:f>JBT01_1!$A$2:$A$17377</c:f>
              <c:numCache>
                <c:formatCode>m/d/yyyy\ h:mm</c:formatCode>
                <c:ptCount val="17376"/>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numCache>
            </c:numRef>
          </c:cat>
          <c:val>
            <c:numRef>
              <c:f>JBT01_1!$E$2:$E$14003</c:f>
            </c:numRef>
          </c:val>
          <c:smooth val="0"/>
        </c:ser>
        <c:ser>
          <c:idx val="4"/>
          <c:order val="4"/>
          <c:tx>
            <c:strRef>
              <c:f>JBT01_1!$F$1</c:f>
              <c:strCache>
                <c:ptCount val="1"/>
                <c:pt idx="0">
                  <c:v>L/15 min</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cat>
            <c:numRef>
              <c:f>JBT01_1!$A$2:$A$17377</c:f>
              <c:numCache>
                <c:formatCode>m/d/yyyy\ h:mm</c:formatCode>
                <c:ptCount val="17376"/>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numCache>
            </c:numRef>
          </c:cat>
          <c:val>
            <c:numRef>
              <c:f>JBT01_1!$F$2:$F$14003</c:f>
            </c:numRef>
          </c:val>
          <c:smooth val="0"/>
        </c:ser>
        <c:ser>
          <c:idx val="5"/>
          <c:order val="5"/>
          <c:tx>
            <c:strRef>
              <c:f>JBT01_1!$G$1</c:f>
              <c:strCache>
                <c:ptCount val="1"/>
                <c:pt idx="0">
                  <c:v>L/min</c:v>
                </c:pt>
              </c:strCache>
            </c:strRef>
          </c:tx>
          <c:spPr>
            <a:ln w="22225" cap="rnd">
              <a:solidFill>
                <a:schemeClr val="accent6"/>
              </a:solidFill>
              <a:round/>
            </a:ln>
            <a:effectLst/>
          </c:spPr>
          <c:marker>
            <c:symbol val="none"/>
          </c:marker>
          <c:cat>
            <c:numRef>
              <c:f>JBT01_1!$A$2:$A$17377</c:f>
              <c:numCache>
                <c:formatCode>m/d/yyyy\ h:mm</c:formatCode>
                <c:ptCount val="17376"/>
                <c:pt idx="0">
                  <c:v>42817.625</c:v>
                </c:pt>
                <c:pt idx="1">
                  <c:v>42817.635416666664</c:v>
                </c:pt>
                <c:pt idx="2">
                  <c:v>42817.645833333336</c:v>
                </c:pt>
                <c:pt idx="3">
                  <c:v>42817.65625</c:v>
                </c:pt>
                <c:pt idx="4">
                  <c:v>42817.666666666664</c:v>
                </c:pt>
                <c:pt idx="5">
                  <c:v>42817.677083333336</c:v>
                </c:pt>
                <c:pt idx="6">
                  <c:v>42817.6875</c:v>
                </c:pt>
                <c:pt idx="7">
                  <c:v>42817.697916666664</c:v>
                </c:pt>
                <c:pt idx="8">
                  <c:v>42817.708333333336</c:v>
                </c:pt>
                <c:pt idx="9">
                  <c:v>42817.71875</c:v>
                </c:pt>
                <c:pt idx="10">
                  <c:v>42817.729166666664</c:v>
                </c:pt>
                <c:pt idx="11">
                  <c:v>42817.739583333336</c:v>
                </c:pt>
                <c:pt idx="12">
                  <c:v>42817.75</c:v>
                </c:pt>
                <c:pt idx="13">
                  <c:v>42817.760416666664</c:v>
                </c:pt>
                <c:pt idx="14">
                  <c:v>42817.770833333336</c:v>
                </c:pt>
                <c:pt idx="15">
                  <c:v>42817.78125</c:v>
                </c:pt>
                <c:pt idx="16">
                  <c:v>42817.791666666664</c:v>
                </c:pt>
                <c:pt idx="17">
                  <c:v>42817.802083333336</c:v>
                </c:pt>
                <c:pt idx="18">
                  <c:v>42817.8125</c:v>
                </c:pt>
                <c:pt idx="19">
                  <c:v>42817.822916666664</c:v>
                </c:pt>
                <c:pt idx="20">
                  <c:v>42817.833333333336</c:v>
                </c:pt>
                <c:pt idx="21">
                  <c:v>42817.84375</c:v>
                </c:pt>
                <c:pt idx="22">
                  <c:v>42817.854166666664</c:v>
                </c:pt>
                <c:pt idx="23">
                  <c:v>42817.864583333336</c:v>
                </c:pt>
                <c:pt idx="24">
                  <c:v>42817.875</c:v>
                </c:pt>
                <c:pt idx="25">
                  <c:v>42817.885416666664</c:v>
                </c:pt>
                <c:pt idx="26">
                  <c:v>42817.895833333336</c:v>
                </c:pt>
                <c:pt idx="27">
                  <c:v>42817.90625</c:v>
                </c:pt>
                <c:pt idx="28">
                  <c:v>42817.916666666664</c:v>
                </c:pt>
                <c:pt idx="29">
                  <c:v>42817.927083333336</c:v>
                </c:pt>
                <c:pt idx="30">
                  <c:v>42817.9375</c:v>
                </c:pt>
                <c:pt idx="31">
                  <c:v>42817.947916666664</c:v>
                </c:pt>
                <c:pt idx="32">
                  <c:v>42817.958333333336</c:v>
                </c:pt>
                <c:pt idx="33">
                  <c:v>42817.96875</c:v>
                </c:pt>
                <c:pt idx="34">
                  <c:v>42817.979166666664</c:v>
                </c:pt>
                <c:pt idx="35">
                  <c:v>42817.989583333336</c:v>
                </c:pt>
                <c:pt idx="36">
                  <c:v>42818</c:v>
                </c:pt>
                <c:pt idx="37">
                  <c:v>42818.010416666664</c:v>
                </c:pt>
                <c:pt idx="38">
                  <c:v>42818.020833333336</c:v>
                </c:pt>
                <c:pt idx="39">
                  <c:v>42818.03125</c:v>
                </c:pt>
                <c:pt idx="40">
                  <c:v>42818.041666666664</c:v>
                </c:pt>
                <c:pt idx="41">
                  <c:v>42818.052083333336</c:v>
                </c:pt>
                <c:pt idx="42">
                  <c:v>42818.0625</c:v>
                </c:pt>
                <c:pt idx="43">
                  <c:v>42818.072916666664</c:v>
                </c:pt>
                <c:pt idx="44">
                  <c:v>42818.083333333336</c:v>
                </c:pt>
                <c:pt idx="45">
                  <c:v>42818.09375</c:v>
                </c:pt>
                <c:pt idx="46">
                  <c:v>42818.104166666664</c:v>
                </c:pt>
                <c:pt idx="47">
                  <c:v>42818.114583333336</c:v>
                </c:pt>
                <c:pt idx="48">
                  <c:v>42818.125</c:v>
                </c:pt>
                <c:pt idx="49">
                  <c:v>42818.135416666664</c:v>
                </c:pt>
                <c:pt idx="50">
                  <c:v>42818.145833333336</c:v>
                </c:pt>
                <c:pt idx="51">
                  <c:v>42818.15625</c:v>
                </c:pt>
                <c:pt idx="52">
                  <c:v>42818.166666666664</c:v>
                </c:pt>
                <c:pt idx="53">
                  <c:v>42818.177083333336</c:v>
                </c:pt>
                <c:pt idx="54">
                  <c:v>42818.1875</c:v>
                </c:pt>
                <c:pt idx="55">
                  <c:v>42818.197916666664</c:v>
                </c:pt>
                <c:pt idx="56">
                  <c:v>42818.208333333336</c:v>
                </c:pt>
                <c:pt idx="57">
                  <c:v>42818.21875</c:v>
                </c:pt>
                <c:pt idx="58">
                  <c:v>42818.229166666664</c:v>
                </c:pt>
                <c:pt idx="59">
                  <c:v>42818.239583333336</c:v>
                </c:pt>
                <c:pt idx="60">
                  <c:v>42818.25</c:v>
                </c:pt>
                <c:pt idx="61">
                  <c:v>42818.260416666664</c:v>
                </c:pt>
                <c:pt idx="62">
                  <c:v>42818.270833333336</c:v>
                </c:pt>
                <c:pt idx="63">
                  <c:v>42818.28125</c:v>
                </c:pt>
                <c:pt idx="64">
                  <c:v>42818.291666666664</c:v>
                </c:pt>
                <c:pt idx="65">
                  <c:v>42818.302083333336</c:v>
                </c:pt>
                <c:pt idx="66">
                  <c:v>42818.3125</c:v>
                </c:pt>
                <c:pt idx="67">
                  <c:v>42818.322916666664</c:v>
                </c:pt>
                <c:pt idx="68">
                  <c:v>42818.333333333336</c:v>
                </c:pt>
                <c:pt idx="69">
                  <c:v>42818.34375</c:v>
                </c:pt>
                <c:pt idx="70">
                  <c:v>42818.354166666664</c:v>
                </c:pt>
                <c:pt idx="71">
                  <c:v>42818.364583333336</c:v>
                </c:pt>
                <c:pt idx="72">
                  <c:v>42818.375</c:v>
                </c:pt>
                <c:pt idx="73">
                  <c:v>42818.385416666664</c:v>
                </c:pt>
                <c:pt idx="74">
                  <c:v>42818.395833333336</c:v>
                </c:pt>
                <c:pt idx="75">
                  <c:v>42818.40625</c:v>
                </c:pt>
                <c:pt idx="76">
                  <c:v>42818.416666666664</c:v>
                </c:pt>
                <c:pt idx="77">
                  <c:v>42818.427083333336</c:v>
                </c:pt>
                <c:pt idx="78">
                  <c:v>42818.4375</c:v>
                </c:pt>
                <c:pt idx="79">
                  <c:v>42818.447916666664</c:v>
                </c:pt>
                <c:pt idx="80">
                  <c:v>42818.458333333336</c:v>
                </c:pt>
                <c:pt idx="81">
                  <c:v>42818.46875</c:v>
                </c:pt>
                <c:pt idx="82">
                  <c:v>42818.479166666664</c:v>
                </c:pt>
                <c:pt idx="83">
                  <c:v>42818.489583333336</c:v>
                </c:pt>
                <c:pt idx="84">
                  <c:v>42818.5</c:v>
                </c:pt>
                <c:pt idx="85">
                  <c:v>42818.510416666664</c:v>
                </c:pt>
                <c:pt idx="86">
                  <c:v>42818.520833333336</c:v>
                </c:pt>
                <c:pt idx="87">
                  <c:v>42818.53125</c:v>
                </c:pt>
                <c:pt idx="88">
                  <c:v>42818.541666666664</c:v>
                </c:pt>
                <c:pt idx="89">
                  <c:v>42818.552083333336</c:v>
                </c:pt>
                <c:pt idx="90">
                  <c:v>42818.5625</c:v>
                </c:pt>
                <c:pt idx="91">
                  <c:v>42818.572916666664</c:v>
                </c:pt>
                <c:pt idx="92">
                  <c:v>42818.583333333336</c:v>
                </c:pt>
                <c:pt idx="93">
                  <c:v>42818.59375</c:v>
                </c:pt>
                <c:pt idx="94">
                  <c:v>42818.604166666664</c:v>
                </c:pt>
                <c:pt idx="95">
                  <c:v>42818.614583333336</c:v>
                </c:pt>
                <c:pt idx="96">
                  <c:v>42818.625</c:v>
                </c:pt>
                <c:pt idx="97">
                  <c:v>42818.635416666664</c:v>
                </c:pt>
                <c:pt idx="98">
                  <c:v>42818.645833333336</c:v>
                </c:pt>
                <c:pt idx="99">
                  <c:v>42818.65625</c:v>
                </c:pt>
                <c:pt idx="100">
                  <c:v>42818.666666666664</c:v>
                </c:pt>
                <c:pt idx="101">
                  <c:v>42818.677083333336</c:v>
                </c:pt>
                <c:pt idx="102">
                  <c:v>42818.6875</c:v>
                </c:pt>
                <c:pt idx="103">
                  <c:v>42818.697916666664</c:v>
                </c:pt>
                <c:pt idx="104">
                  <c:v>42818.708333333336</c:v>
                </c:pt>
                <c:pt idx="105">
                  <c:v>42818.71875</c:v>
                </c:pt>
                <c:pt idx="106">
                  <c:v>42818.729166666664</c:v>
                </c:pt>
                <c:pt idx="107">
                  <c:v>42818.739583333336</c:v>
                </c:pt>
                <c:pt idx="108">
                  <c:v>42818.75</c:v>
                </c:pt>
                <c:pt idx="109">
                  <c:v>42818.760416666664</c:v>
                </c:pt>
                <c:pt idx="110">
                  <c:v>42818.770833333336</c:v>
                </c:pt>
                <c:pt idx="111">
                  <c:v>42818.78125</c:v>
                </c:pt>
                <c:pt idx="112">
                  <c:v>42818.791666666664</c:v>
                </c:pt>
                <c:pt idx="113">
                  <c:v>42818.802083333336</c:v>
                </c:pt>
                <c:pt idx="114">
                  <c:v>42818.8125</c:v>
                </c:pt>
                <c:pt idx="115">
                  <c:v>42818.822916666664</c:v>
                </c:pt>
                <c:pt idx="116">
                  <c:v>42818.833333333336</c:v>
                </c:pt>
                <c:pt idx="117">
                  <c:v>42818.84375</c:v>
                </c:pt>
                <c:pt idx="118">
                  <c:v>42818.854166666664</c:v>
                </c:pt>
                <c:pt idx="119">
                  <c:v>42818.864583333336</c:v>
                </c:pt>
                <c:pt idx="120">
                  <c:v>42818.875</c:v>
                </c:pt>
                <c:pt idx="121">
                  <c:v>42818.885416666664</c:v>
                </c:pt>
                <c:pt idx="122">
                  <c:v>42818.895833333336</c:v>
                </c:pt>
                <c:pt idx="123">
                  <c:v>42818.90625</c:v>
                </c:pt>
                <c:pt idx="124">
                  <c:v>42818.916666666664</c:v>
                </c:pt>
                <c:pt idx="125">
                  <c:v>42818.927083333336</c:v>
                </c:pt>
                <c:pt idx="126">
                  <c:v>42818.9375</c:v>
                </c:pt>
                <c:pt idx="127">
                  <c:v>42818.947916666664</c:v>
                </c:pt>
                <c:pt idx="128">
                  <c:v>42818.958333333336</c:v>
                </c:pt>
                <c:pt idx="129">
                  <c:v>42818.96875</c:v>
                </c:pt>
                <c:pt idx="130">
                  <c:v>42818.979166666664</c:v>
                </c:pt>
                <c:pt idx="131">
                  <c:v>42818.989583333336</c:v>
                </c:pt>
                <c:pt idx="132">
                  <c:v>42819</c:v>
                </c:pt>
                <c:pt idx="133">
                  <c:v>42819.010416666664</c:v>
                </c:pt>
                <c:pt idx="134">
                  <c:v>42819.020833333336</c:v>
                </c:pt>
                <c:pt idx="135">
                  <c:v>42819.03125</c:v>
                </c:pt>
                <c:pt idx="136">
                  <c:v>42819.041666666664</c:v>
                </c:pt>
                <c:pt idx="137">
                  <c:v>42819.052083333336</c:v>
                </c:pt>
                <c:pt idx="138">
                  <c:v>42819.0625</c:v>
                </c:pt>
                <c:pt idx="139">
                  <c:v>42819.072916666664</c:v>
                </c:pt>
                <c:pt idx="140">
                  <c:v>42819.083333333336</c:v>
                </c:pt>
                <c:pt idx="141">
                  <c:v>42819.09375</c:v>
                </c:pt>
                <c:pt idx="142">
                  <c:v>42819.104166666664</c:v>
                </c:pt>
                <c:pt idx="143">
                  <c:v>42819.114583333336</c:v>
                </c:pt>
                <c:pt idx="144">
                  <c:v>42819.125</c:v>
                </c:pt>
                <c:pt idx="145">
                  <c:v>42819.135416666664</c:v>
                </c:pt>
                <c:pt idx="146">
                  <c:v>42819.145833333336</c:v>
                </c:pt>
                <c:pt idx="147">
                  <c:v>42819.15625</c:v>
                </c:pt>
                <c:pt idx="148">
                  <c:v>42819.166666666664</c:v>
                </c:pt>
                <c:pt idx="149">
                  <c:v>42819.177083333336</c:v>
                </c:pt>
                <c:pt idx="150">
                  <c:v>42819.1875</c:v>
                </c:pt>
                <c:pt idx="151">
                  <c:v>42819.197916666664</c:v>
                </c:pt>
                <c:pt idx="152">
                  <c:v>42819.208333333336</c:v>
                </c:pt>
                <c:pt idx="153">
                  <c:v>42819.21875</c:v>
                </c:pt>
                <c:pt idx="154">
                  <c:v>42819.229166666664</c:v>
                </c:pt>
                <c:pt idx="155">
                  <c:v>42819.239583333336</c:v>
                </c:pt>
                <c:pt idx="156">
                  <c:v>42819.25</c:v>
                </c:pt>
                <c:pt idx="157">
                  <c:v>42819.260416666664</c:v>
                </c:pt>
                <c:pt idx="158">
                  <c:v>42819.270833333336</c:v>
                </c:pt>
                <c:pt idx="159">
                  <c:v>42819.28125</c:v>
                </c:pt>
                <c:pt idx="160">
                  <c:v>42819.291666666664</c:v>
                </c:pt>
                <c:pt idx="161">
                  <c:v>42819.302083333336</c:v>
                </c:pt>
                <c:pt idx="162">
                  <c:v>42819.3125</c:v>
                </c:pt>
                <c:pt idx="163">
                  <c:v>42819.322916666664</c:v>
                </c:pt>
                <c:pt idx="164">
                  <c:v>42819.333333333336</c:v>
                </c:pt>
                <c:pt idx="165">
                  <c:v>42819.34375</c:v>
                </c:pt>
                <c:pt idx="166">
                  <c:v>42819.354166666664</c:v>
                </c:pt>
                <c:pt idx="167">
                  <c:v>42819.364583333336</c:v>
                </c:pt>
                <c:pt idx="168">
                  <c:v>42819.375</c:v>
                </c:pt>
                <c:pt idx="169">
                  <c:v>42819.385416666664</c:v>
                </c:pt>
                <c:pt idx="170">
                  <c:v>42819.395833333336</c:v>
                </c:pt>
                <c:pt idx="171">
                  <c:v>42819.40625</c:v>
                </c:pt>
                <c:pt idx="172">
                  <c:v>42819.416666666664</c:v>
                </c:pt>
                <c:pt idx="173">
                  <c:v>42819.427083333336</c:v>
                </c:pt>
                <c:pt idx="174">
                  <c:v>42819.4375</c:v>
                </c:pt>
                <c:pt idx="175">
                  <c:v>42819.447916666664</c:v>
                </c:pt>
                <c:pt idx="176">
                  <c:v>42819.458333333336</c:v>
                </c:pt>
                <c:pt idx="177">
                  <c:v>42819.46875</c:v>
                </c:pt>
                <c:pt idx="178">
                  <c:v>42819.479166666664</c:v>
                </c:pt>
                <c:pt idx="179">
                  <c:v>42819.489583333336</c:v>
                </c:pt>
                <c:pt idx="180">
                  <c:v>42819.5</c:v>
                </c:pt>
                <c:pt idx="181">
                  <c:v>42819.510416666664</c:v>
                </c:pt>
                <c:pt idx="182">
                  <c:v>42819.520833333336</c:v>
                </c:pt>
                <c:pt idx="183">
                  <c:v>42819.53125</c:v>
                </c:pt>
                <c:pt idx="184">
                  <c:v>42819.541666666664</c:v>
                </c:pt>
                <c:pt idx="185">
                  <c:v>42819.552083333336</c:v>
                </c:pt>
                <c:pt idx="186">
                  <c:v>42819.5625</c:v>
                </c:pt>
                <c:pt idx="187">
                  <c:v>42819.572916666664</c:v>
                </c:pt>
                <c:pt idx="188">
                  <c:v>42819.583333333336</c:v>
                </c:pt>
                <c:pt idx="189">
                  <c:v>42819.59375</c:v>
                </c:pt>
                <c:pt idx="190">
                  <c:v>42819.604166666664</c:v>
                </c:pt>
                <c:pt idx="191">
                  <c:v>42819.614583333336</c:v>
                </c:pt>
                <c:pt idx="192">
                  <c:v>42819.625</c:v>
                </c:pt>
                <c:pt idx="193">
                  <c:v>42819.635416666664</c:v>
                </c:pt>
                <c:pt idx="194">
                  <c:v>42819.645833333336</c:v>
                </c:pt>
                <c:pt idx="195">
                  <c:v>42819.65625</c:v>
                </c:pt>
                <c:pt idx="196">
                  <c:v>42819.666666666664</c:v>
                </c:pt>
                <c:pt idx="197">
                  <c:v>42819.677083333336</c:v>
                </c:pt>
                <c:pt idx="198">
                  <c:v>42819.6875</c:v>
                </c:pt>
                <c:pt idx="199">
                  <c:v>42819.697916666664</c:v>
                </c:pt>
                <c:pt idx="200">
                  <c:v>42819.708333333336</c:v>
                </c:pt>
                <c:pt idx="201">
                  <c:v>42819.71875</c:v>
                </c:pt>
                <c:pt idx="202">
                  <c:v>42819.729166666664</c:v>
                </c:pt>
                <c:pt idx="203">
                  <c:v>42819.739583333336</c:v>
                </c:pt>
                <c:pt idx="204">
                  <c:v>42819.75</c:v>
                </c:pt>
                <c:pt idx="205">
                  <c:v>42819.760416666664</c:v>
                </c:pt>
                <c:pt idx="206">
                  <c:v>42819.770833333336</c:v>
                </c:pt>
                <c:pt idx="207">
                  <c:v>42819.78125</c:v>
                </c:pt>
                <c:pt idx="208">
                  <c:v>42819.791666666664</c:v>
                </c:pt>
                <c:pt idx="209">
                  <c:v>42819.802083333336</c:v>
                </c:pt>
                <c:pt idx="210">
                  <c:v>42819.8125</c:v>
                </c:pt>
                <c:pt idx="211">
                  <c:v>42819.822916666664</c:v>
                </c:pt>
                <c:pt idx="212">
                  <c:v>42819.833333333336</c:v>
                </c:pt>
                <c:pt idx="213">
                  <c:v>42819.84375</c:v>
                </c:pt>
                <c:pt idx="214">
                  <c:v>42819.854166666664</c:v>
                </c:pt>
                <c:pt idx="215">
                  <c:v>42819.864583333336</c:v>
                </c:pt>
                <c:pt idx="216">
                  <c:v>42819.875</c:v>
                </c:pt>
                <c:pt idx="217">
                  <c:v>42819.885416666664</c:v>
                </c:pt>
                <c:pt idx="218">
                  <c:v>42819.895833333336</c:v>
                </c:pt>
                <c:pt idx="219">
                  <c:v>42819.90625</c:v>
                </c:pt>
                <c:pt idx="220">
                  <c:v>42819.916666666664</c:v>
                </c:pt>
                <c:pt idx="221">
                  <c:v>42819.927083333336</c:v>
                </c:pt>
                <c:pt idx="222">
                  <c:v>42819.9375</c:v>
                </c:pt>
                <c:pt idx="223">
                  <c:v>42819.947916666664</c:v>
                </c:pt>
                <c:pt idx="224">
                  <c:v>42819.958333333336</c:v>
                </c:pt>
                <c:pt idx="225">
                  <c:v>42819.96875</c:v>
                </c:pt>
                <c:pt idx="226">
                  <c:v>42819.979166666664</c:v>
                </c:pt>
                <c:pt idx="227">
                  <c:v>42819.989583333336</c:v>
                </c:pt>
                <c:pt idx="228">
                  <c:v>42820</c:v>
                </c:pt>
                <c:pt idx="229">
                  <c:v>42820.010416666664</c:v>
                </c:pt>
                <c:pt idx="230">
                  <c:v>42820.020833333336</c:v>
                </c:pt>
                <c:pt idx="231">
                  <c:v>42820.03125</c:v>
                </c:pt>
                <c:pt idx="232">
                  <c:v>42820.041666666664</c:v>
                </c:pt>
                <c:pt idx="233">
                  <c:v>42820.052083333336</c:v>
                </c:pt>
                <c:pt idx="234">
                  <c:v>42820.0625</c:v>
                </c:pt>
                <c:pt idx="235">
                  <c:v>42820.072916666664</c:v>
                </c:pt>
                <c:pt idx="236">
                  <c:v>42820.083333333336</c:v>
                </c:pt>
                <c:pt idx="237">
                  <c:v>42820.09375</c:v>
                </c:pt>
                <c:pt idx="238">
                  <c:v>42820.104166666664</c:v>
                </c:pt>
                <c:pt idx="239">
                  <c:v>42820.114583333336</c:v>
                </c:pt>
                <c:pt idx="240">
                  <c:v>42820.125</c:v>
                </c:pt>
                <c:pt idx="241">
                  <c:v>42820.135416666664</c:v>
                </c:pt>
                <c:pt idx="242">
                  <c:v>42820.145833333336</c:v>
                </c:pt>
                <c:pt idx="243">
                  <c:v>42820.15625</c:v>
                </c:pt>
                <c:pt idx="244">
                  <c:v>42820.166666666664</c:v>
                </c:pt>
                <c:pt idx="245">
                  <c:v>42820.177083333336</c:v>
                </c:pt>
                <c:pt idx="246">
                  <c:v>42820.1875</c:v>
                </c:pt>
                <c:pt idx="247">
                  <c:v>42820.197916666664</c:v>
                </c:pt>
                <c:pt idx="248">
                  <c:v>42820.208333333336</c:v>
                </c:pt>
                <c:pt idx="249">
                  <c:v>42820.21875</c:v>
                </c:pt>
                <c:pt idx="250">
                  <c:v>42820.229166666664</c:v>
                </c:pt>
                <c:pt idx="251">
                  <c:v>42820.239583333336</c:v>
                </c:pt>
                <c:pt idx="252">
                  <c:v>42820.25</c:v>
                </c:pt>
                <c:pt idx="253">
                  <c:v>42820.260416666664</c:v>
                </c:pt>
                <c:pt idx="254">
                  <c:v>42820.270833333336</c:v>
                </c:pt>
                <c:pt idx="255">
                  <c:v>42820.28125</c:v>
                </c:pt>
                <c:pt idx="256">
                  <c:v>42820.291666666664</c:v>
                </c:pt>
                <c:pt idx="257">
                  <c:v>42820.302083333336</c:v>
                </c:pt>
                <c:pt idx="258">
                  <c:v>42820.3125</c:v>
                </c:pt>
                <c:pt idx="259">
                  <c:v>42820.322916666664</c:v>
                </c:pt>
                <c:pt idx="260">
                  <c:v>42820.333333333336</c:v>
                </c:pt>
                <c:pt idx="261">
                  <c:v>42820.34375</c:v>
                </c:pt>
                <c:pt idx="262">
                  <c:v>42820.354166666664</c:v>
                </c:pt>
                <c:pt idx="263">
                  <c:v>42820.364583333336</c:v>
                </c:pt>
                <c:pt idx="264">
                  <c:v>42820.375</c:v>
                </c:pt>
                <c:pt idx="265">
                  <c:v>42820.385416666664</c:v>
                </c:pt>
                <c:pt idx="266">
                  <c:v>42820.395833333336</c:v>
                </c:pt>
                <c:pt idx="267">
                  <c:v>42820.40625</c:v>
                </c:pt>
                <c:pt idx="268">
                  <c:v>42820.416666666664</c:v>
                </c:pt>
                <c:pt idx="269">
                  <c:v>42820.427083333336</c:v>
                </c:pt>
                <c:pt idx="270">
                  <c:v>42820.4375</c:v>
                </c:pt>
                <c:pt idx="271">
                  <c:v>42820.447916666664</c:v>
                </c:pt>
                <c:pt idx="272">
                  <c:v>42820.458333333336</c:v>
                </c:pt>
                <c:pt idx="273">
                  <c:v>42820.46875</c:v>
                </c:pt>
                <c:pt idx="274">
                  <c:v>42820.479166666664</c:v>
                </c:pt>
                <c:pt idx="275">
                  <c:v>42820.489583333336</c:v>
                </c:pt>
                <c:pt idx="276">
                  <c:v>42820.5</c:v>
                </c:pt>
                <c:pt idx="277">
                  <c:v>42820.510416666664</c:v>
                </c:pt>
                <c:pt idx="278">
                  <c:v>42820.520833333336</c:v>
                </c:pt>
                <c:pt idx="279">
                  <c:v>42820.53125</c:v>
                </c:pt>
                <c:pt idx="280">
                  <c:v>42820.541666666664</c:v>
                </c:pt>
                <c:pt idx="281">
                  <c:v>42820.552083333336</c:v>
                </c:pt>
                <c:pt idx="282">
                  <c:v>42820.5625</c:v>
                </c:pt>
                <c:pt idx="283">
                  <c:v>42820.572916666664</c:v>
                </c:pt>
                <c:pt idx="284">
                  <c:v>42820.583333333336</c:v>
                </c:pt>
                <c:pt idx="285">
                  <c:v>42820.59375</c:v>
                </c:pt>
                <c:pt idx="286">
                  <c:v>42820.604166666664</c:v>
                </c:pt>
                <c:pt idx="287">
                  <c:v>42820.614583333336</c:v>
                </c:pt>
                <c:pt idx="288">
                  <c:v>42820.625</c:v>
                </c:pt>
                <c:pt idx="289">
                  <c:v>42820.635416666664</c:v>
                </c:pt>
                <c:pt idx="290">
                  <c:v>42820.645833333336</c:v>
                </c:pt>
                <c:pt idx="291">
                  <c:v>42820.65625</c:v>
                </c:pt>
                <c:pt idx="292">
                  <c:v>42820.666666666664</c:v>
                </c:pt>
                <c:pt idx="293">
                  <c:v>42820.677083333336</c:v>
                </c:pt>
                <c:pt idx="294">
                  <c:v>42820.6875</c:v>
                </c:pt>
                <c:pt idx="295">
                  <c:v>42820.697916666664</c:v>
                </c:pt>
                <c:pt idx="296">
                  <c:v>42820.708333333336</c:v>
                </c:pt>
                <c:pt idx="297">
                  <c:v>42820.71875</c:v>
                </c:pt>
                <c:pt idx="298">
                  <c:v>42820.729166666664</c:v>
                </c:pt>
                <c:pt idx="299">
                  <c:v>42820.739583333336</c:v>
                </c:pt>
                <c:pt idx="300">
                  <c:v>42820.75</c:v>
                </c:pt>
                <c:pt idx="301">
                  <c:v>42820.760416666664</c:v>
                </c:pt>
                <c:pt idx="302">
                  <c:v>42820.770833333336</c:v>
                </c:pt>
                <c:pt idx="303">
                  <c:v>42820.78125</c:v>
                </c:pt>
                <c:pt idx="304">
                  <c:v>42820.791666666664</c:v>
                </c:pt>
                <c:pt idx="305">
                  <c:v>42820.802083333336</c:v>
                </c:pt>
                <c:pt idx="306">
                  <c:v>42820.8125</c:v>
                </c:pt>
                <c:pt idx="307">
                  <c:v>42820.822916666664</c:v>
                </c:pt>
                <c:pt idx="308">
                  <c:v>42820.833333333336</c:v>
                </c:pt>
                <c:pt idx="309">
                  <c:v>42820.84375</c:v>
                </c:pt>
                <c:pt idx="310">
                  <c:v>42820.854166666664</c:v>
                </c:pt>
                <c:pt idx="311">
                  <c:v>42820.864583333336</c:v>
                </c:pt>
                <c:pt idx="312">
                  <c:v>42820.875</c:v>
                </c:pt>
                <c:pt idx="313">
                  <c:v>42820.885416666664</c:v>
                </c:pt>
                <c:pt idx="314">
                  <c:v>42820.895833333336</c:v>
                </c:pt>
                <c:pt idx="315">
                  <c:v>42820.90625</c:v>
                </c:pt>
                <c:pt idx="316">
                  <c:v>42820.916666666664</c:v>
                </c:pt>
                <c:pt idx="317">
                  <c:v>42820.927083333336</c:v>
                </c:pt>
                <c:pt idx="318">
                  <c:v>42820.9375</c:v>
                </c:pt>
                <c:pt idx="319">
                  <c:v>42820.947916666664</c:v>
                </c:pt>
                <c:pt idx="320">
                  <c:v>42820.958333333336</c:v>
                </c:pt>
                <c:pt idx="321">
                  <c:v>42820.96875</c:v>
                </c:pt>
                <c:pt idx="322">
                  <c:v>42820.979166666664</c:v>
                </c:pt>
                <c:pt idx="323">
                  <c:v>42820.989583333336</c:v>
                </c:pt>
                <c:pt idx="324">
                  <c:v>42821</c:v>
                </c:pt>
                <c:pt idx="325">
                  <c:v>42821.010416666664</c:v>
                </c:pt>
                <c:pt idx="326">
                  <c:v>42821.020833333336</c:v>
                </c:pt>
                <c:pt idx="327">
                  <c:v>42821.03125</c:v>
                </c:pt>
                <c:pt idx="328">
                  <c:v>42821.041666666664</c:v>
                </c:pt>
                <c:pt idx="329">
                  <c:v>42821.052083333336</c:v>
                </c:pt>
                <c:pt idx="330">
                  <c:v>42821.0625</c:v>
                </c:pt>
                <c:pt idx="331">
                  <c:v>42821.072916666664</c:v>
                </c:pt>
                <c:pt idx="332">
                  <c:v>42821.083333333336</c:v>
                </c:pt>
                <c:pt idx="333">
                  <c:v>42821.09375</c:v>
                </c:pt>
                <c:pt idx="334">
                  <c:v>42821.104166666664</c:v>
                </c:pt>
                <c:pt idx="335">
                  <c:v>42821.114583333336</c:v>
                </c:pt>
                <c:pt idx="336">
                  <c:v>42821.125</c:v>
                </c:pt>
                <c:pt idx="337">
                  <c:v>42821.135416666664</c:v>
                </c:pt>
                <c:pt idx="338">
                  <c:v>42821.145833333336</c:v>
                </c:pt>
                <c:pt idx="339">
                  <c:v>42821.15625</c:v>
                </c:pt>
                <c:pt idx="340">
                  <c:v>42821.166666666664</c:v>
                </c:pt>
                <c:pt idx="341">
                  <c:v>42821.177083333336</c:v>
                </c:pt>
                <c:pt idx="342">
                  <c:v>42821.1875</c:v>
                </c:pt>
                <c:pt idx="343">
                  <c:v>42821.197916666664</c:v>
                </c:pt>
                <c:pt idx="344">
                  <c:v>42821.208333333336</c:v>
                </c:pt>
                <c:pt idx="345">
                  <c:v>42821.21875</c:v>
                </c:pt>
                <c:pt idx="346">
                  <c:v>42821.229166666664</c:v>
                </c:pt>
                <c:pt idx="347">
                  <c:v>42821.239583333336</c:v>
                </c:pt>
                <c:pt idx="348">
                  <c:v>42821.25</c:v>
                </c:pt>
                <c:pt idx="349">
                  <c:v>42821.260416666664</c:v>
                </c:pt>
                <c:pt idx="350">
                  <c:v>42821.270833333336</c:v>
                </c:pt>
                <c:pt idx="351">
                  <c:v>42821.28125</c:v>
                </c:pt>
                <c:pt idx="352">
                  <c:v>42821.291666666664</c:v>
                </c:pt>
                <c:pt idx="353">
                  <c:v>42821.302083333336</c:v>
                </c:pt>
                <c:pt idx="354">
                  <c:v>42821.3125</c:v>
                </c:pt>
                <c:pt idx="355">
                  <c:v>42821.322916666664</c:v>
                </c:pt>
                <c:pt idx="356">
                  <c:v>42821.333333333336</c:v>
                </c:pt>
                <c:pt idx="357">
                  <c:v>42821.34375</c:v>
                </c:pt>
                <c:pt idx="358">
                  <c:v>42821.354166666664</c:v>
                </c:pt>
                <c:pt idx="359">
                  <c:v>42821.364583333336</c:v>
                </c:pt>
                <c:pt idx="360">
                  <c:v>42821.375</c:v>
                </c:pt>
                <c:pt idx="361">
                  <c:v>42821.385416666664</c:v>
                </c:pt>
                <c:pt idx="362">
                  <c:v>42821.395833333336</c:v>
                </c:pt>
                <c:pt idx="363">
                  <c:v>42821.40625</c:v>
                </c:pt>
                <c:pt idx="364">
                  <c:v>42821.416666666664</c:v>
                </c:pt>
                <c:pt idx="365">
                  <c:v>42821.427083333336</c:v>
                </c:pt>
                <c:pt idx="366">
                  <c:v>42821.4375</c:v>
                </c:pt>
                <c:pt idx="367">
                  <c:v>42821.447916666664</c:v>
                </c:pt>
                <c:pt idx="368">
                  <c:v>42821.458333333336</c:v>
                </c:pt>
                <c:pt idx="369">
                  <c:v>42821.46875</c:v>
                </c:pt>
                <c:pt idx="370">
                  <c:v>42821.479166666664</c:v>
                </c:pt>
                <c:pt idx="371">
                  <c:v>42821.489583333336</c:v>
                </c:pt>
                <c:pt idx="372">
                  <c:v>42821.5</c:v>
                </c:pt>
                <c:pt idx="373">
                  <c:v>42821.510416666664</c:v>
                </c:pt>
                <c:pt idx="374">
                  <c:v>42821.520833333336</c:v>
                </c:pt>
                <c:pt idx="375">
                  <c:v>42821.53125</c:v>
                </c:pt>
                <c:pt idx="376">
                  <c:v>42821.541666666664</c:v>
                </c:pt>
                <c:pt idx="377">
                  <c:v>42821.552083333336</c:v>
                </c:pt>
                <c:pt idx="378">
                  <c:v>42821.5625</c:v>
                </c:pt>
                <c:pt idx="379">
                  <c:v>42821.572916666664</c:v>
                </c:pt>
                <c:pt idx="380">
                  <c:v>42821.583333333336</c:v>
                </c:pt>
                <c:pt idx="381">
                  <c:v>42821.59375</c:v>
                </c:pt>
                <c:pt idx="382">
                  <c:v>42821.604166666664</c:v>
                </c:pt>
                <c:pt idx="383">
                  <c:v>42821.614583333336</c:v>
                </c:pt>
                <c:pt idx="384">
                  <c:v>42821.625</c:v>
                </c:pt>
                <c:pt idx="385">
                  <c:v>42821.635416666664</c:v>
                </c:pt>
                <c:pt idx="386">
                  <c:v>42821.645833333336</c:v>
                </c:pt>
                <c:pt idx="387">
                  <c:v>42821.65625</c:v>
                </c:pt>
                <c:pt idx="388">
                  <c:v>42821.666666666664</c:v>
                </c:pt>
                <c:pt idx="389">
                  <c:v>42821.677083333336</c:v>
                </c:pt>
                <c:pt idx="390">
                  <c:v>42821.6875</c:v>
                </c:pt>
                <c:pt idx="391">
                  <c:v>42821.697916666664</c:v>
                </c:pt>
                <c:pt idx="392">
                  <c:v>42821.708333333336</c:v>
                </c:pt>
                <c:pt idx="393">
                  <c:v>42821.71875</c:v>
                </c:pt>
                <c:pt idx="394">
                  <c:v>42821.729166666664</c:v>
                </c:pt>
                <c:pt idx="395">
                  <c:v>42821.739583333336</c:v>
                </c:pt>
                <c:pt idx="396">
                  <c:v>42821.75</c:v>
                </c:pt>
                <c:pt idx="397">
                  <c:v>42821.760416666664</c:v>
                </c:pt>
                <c:pt idx="398">
                  <c:v>42821.770833333336</c:v>
                </c:pt>
                <c:pt idx="399">
                  <c:v>42821.78125</c:v>
                </c:pt>
                <c:pt idx="400">
                  <c:v>42821.791666666664</c:v>
                </c:pt>
                <c:pt idx="401">
                  <c:v>42821.802083333336</c:v>
                </c:pt>
                <c:pt idx="402">
                  <c:v>42821.8125</c:v>
                </c:pt>
                <c:pt idx="403">
                  <c:v>42821.822916666664</c:v>
                </c:pt>
                <c:pt idx="404">
                  <c:v>42821.833333333336</c:v>
                </c:pt>
                <c:pt idx="405">
                  <c:v>42821.84375</c:v>
                </c:pt>
                <c:pt idx="406">
                  <c:v>42821.854166666664</c:v>
                </c:pt>
                <c:pt idx="407">
                  <c:v>42821.864583333336</c:v>
                </c:pt>
                <c:pt idx="408">
                  <c:v>42821.875</c:v>
                </c:pt>
                <c:pt idx="409">
                  <c:v>42821.885416666664</c:v>
                </c:pt>
                <c:pt idx="410">
                  <c:v>42821.895833333336</c:v>
                </c:pt>
                <c:pt idx="411">
                  <c:v>42821.90625</c:v>
                </c:pt>
                <c:pt idx="412">
                  <c:v>42821.916666666664</c:v>
                </c:pt>
                <c:pt idx="413">
                  <c:v>42821.927083333336</c:v>
                </c:pt>
                <c:pt idx="414">
                  <c:v>42821.9375</c:v>
                </c:pt>
                <c:pt idx="415">
                  <c:v>42821.947916666664</c:v>
                </c:pt>
                <c:pt idx="416">
                  <c:v>42821.958333333336</c:v>
                </c:pt>
                <c:pt idx="417">
                  <c:v>42821.96875</c:v>
                </c:pt>
                <c:pt idx="418">
                  <c:v>42821.979166666664</c:v>
                </c:pt>
                <c:pt idx="419">
                  <c:v>42821.989583333336</c:v>
                </c:pt>
                <c:pt idx="420">
                  <c:v>42822</c:v>
                </c:pt>
                <c:pt idx="421">
                  <c:v>42822.010416666664</c:v>
                </c:pt>
                <c:pt idx="422">
                  <c:v>42822.020833333336</c:v>
                </c:pt>
                <c:pt idx="423">
                  <c:v>42822.03125</c:v>
                </c:pt>
                <c:pt idx="424">
                  <c:v>42822.041666666664</c:v>
                </c:pt>
                <c:pt idx="425">
                  <c:v>42822.052083333336</c:v>
                </c:pt>
                <c:pt idx="426">
                  <c:v>42822.0625</c:v>
                </c:pt>
                <c:pt idx="427">
                  <c:v>42822.072916666664</c:v>
                </c:pt>
                <c:pt idx="428">
                  <c:v>42822.083333333336</c:v>
                </c:pt>
                <c:pt idx="429">
                  <c:v>42822.09375</c:v>
                </c:pt>
                <c:pt idx="430">
                  <c:v>42822.104166666664</c:v>
                </c:pt>
                <c:pt idx="431">
                  <c:v>42822.114583333336</c:v>
                </c:pt>
                <c:pt idx="432">
                  <c:v>42822.125</c:v>
                </c:pt>
                <c:pt idx="433">
                  <c:v>42822.135416666664</c:v>
                </c:pt>
                <c:pt idx="434">
                  <c:v>42822.145833333336</c:v>
                </c:pt>
                <c:pt idx="435">
                  <c:v>42822.15625</c:v>
                </c:pt>
                <c:pt idx="436">
                  <c:v>42822.166666666664</c:v>
                </c:pt>
                <c:pt idx="437">
                  <c:v>42822.177083333336</c:v>
                </c:pt>
                <c:pt idx="438">
                  <c:v>42822.1875</c:v>
                </c:pt>
                <c:pt idx="439">
                  <c:v>42822.197916666664</c:v>
                </c:pt>
                <c:pt idx="440">
                  <c:v>42822.208333333336</c:v>
                </c:pt>
                <c:pt idx="441">
                  <c:v>42822.21875</c:v>
                </c:pt>
                <c:pt idx="442">
                  <c:v>42822.229166666664</c:v>
                </c:pt>
                <c:pt idx="443">
                  <c:v>42822.239583333336</c:v>
                </c:pt>
                <c:pt idx="444">
                  <c:v>42822.25</c:v>
                </c:pt>
                <c:pt idx="445">
                  <c:v>42822.260416666664</c:v>
                </c:pt>
                <c:pt idx="446">
                  <c:v>42822.270833333336</c:v>
                </c:pt>
                <c:pt idx="447">
                  <c:v>42822.28125</c:v>
                </c:pt>
                <c:pt idx="448">
                  <c:v>42822.291666666664</c:v>
                </c:pt>
                <c:pt idx="449">
                  <c:v>42822.302083333336</c:v>
                </c:pt>
                <c:pt idx="450">
                  <c:v>42822.3125</c:v>
                </c:pt>
                <c:pt idx="451">
                  <c:v>42822.322916666664</c:v>
                </c:pt>
                <c:pt idx="452">
                  <c:v>42822.333333333336</c:v>
                </c:pt>
                <c:pt idx="453">
                  <c:v>42822.34375</c:v>
                </c:pt>
                <c:pt idx="454">
                  <c:v>42822.354166666664</c:v>
                </c:pt>
                <c:pt idx="455">
                  <c:v>42822.364583333336</c:v>
                </c:pt>
                <c:pt idx="456">
                  <c:v>42822.375</c:v>
                </c:pt>
                <c:pt idx="457">
                  <c:v>42822.385416666664</c:v>
                </c:pt>
                <c:pt idx="458">
                  <c:v>42822.395833333336</c:v>
                </c:pt>
                <c:pt idx="459">
                  <c:v>42822.40625</c:v>
                </c:pt>
                <c:pt idx="460">
                  <c:v>42822.416666666664</c:v>
                </c:pt>
                <c:pt idx="461">
                  <c:v>42822.427083333336</c:v>
                </c:pt>
                <c:pt idx="462">
                  <c:v>42822.4375</c:v>
                </c:pt>
                <c:pt idx="463">
                  <c:v>42822.447916666664</c:v>
                </c:pt>
                <c:pt idx="464">
                  <c:v>42822.458333333336</c:v>
                </c:pt>
                <c:pt idx="465">
                  <c:v>42822.46875</c:v>
                </c:pt>
                <c:pt idx="466">
                  <c:v>42822.479166666664</c:v>
                </c:pt>
                <c:pt idx="467">
                  <c:v>42822.489583333336</c:v>
                </c:pt>
                <c:pt idx="468">
                  <c:v>42822.5</c:v>
                </c:pt>
                <c:pt idx="469">
                  <c:v>42822.510416666664</c:v>
                </c:pt>
                <c:pt idx="470">
                  <c:v>42822.520833333336</c:v>
                </c:pt>
                <c:pt idx="471">
                  <c:v>42822.53125</c:v>
                </c:pt>
                <c:pt idx="472">
                  <c:v>42822.541666666664</c:v>
                </c:pt>
                <c:pt idx="473">
                  <c:v>42822.552083333336</c:v>
                </c:pt>
                <c:pt idx="474">
                  <c:v>42822.5625</c:v>
                </c:pt>
                <c:pt idx="475">
                  <c:v>42822.572916666664</c:v>
                </c:pt>
                <c:pt idx="476">
                  <c:v>42822.583333333336</c:v>
                </c:pt>
                <c:pt idx="477">
                  <c:v>42822.59375</c:v>
                </c:pt>
                <c:pt idx="478">
                  <c:v>42822.604166666664</c:v>
                </c:pt>
                <c:pt idx="479">
                  <c:v>42822.614583333336</c:v>
                </c:pt>
                <c:pt idx="480">
                  <c:v>42822.625</c:v>
                </c:pt>
                <c:pt idx="481">
                  <c:v>42822.635416666664</c:v>
                </c:pt>
                <c:pt idx="482">
                  <c:v>42822.645833333336</c:v>
                </c:pt>
                <c:pt idx="483">
                  <c:v>42822.65625</c:v>
                </c:pt>
                <c:pt idx="484">
                  <c:v>42822.666666666664</c:v>
                </c:pt>
                <c:pt idx="485">
                  <c:v>42822.677083333336</c:v>
                </c:pt>
                <c:pt idx="486">
                  <c:v>42822.6875</c:v>
                </c:pt>
                <c:pt idx="487">
                  <c:v>42822.697916666664</c:v>
                </c:pt>
                <c:pt idx="488">
                  <c:v>42822.708333333336</c:v>
                </c:pt>
                <c:pt idx="489">
                  <c:v>42822.71875</c:v>
                </c:pt>
                <c:pt idx="490">
                  <c:v>42822.729166666664</c:v>
                </c:pt>
                <c:pt idx="491">
                  <c:v>42822.739583333336</c:v>
                </c:pt>
                <c:pt idx="492">
                  <c:v>42822.75</c:v>
                </c:pt>
                <c:pt idx="493">
                  <c:v>42822.760416666664</c:v>
                </c:pt>
                <c:pt idx="494">
                  <c:v>42822.770833333336</c:v>
                </c:pt>
                <c:pt idx="495">
                  <c:v>42822.78125</c:v>
                </c:pt>
                <c:pt idx="496">
                  <c:v>42822.791666666664</c:v>
                </c:pt>
                <c:pt idx="497">
                  <c:v>42822.802083333336</c:v>
                </c:pt>
                <c:pt idx="498">
                  <c:v>42822.8125</c:v>
                </c:pt>
                <c:pt idx="499">
                  <c:v>42822.822916666664</c:v>
                </c:pt>
                <c:pt idx="500">
                  <c:v>42822.833333333336</c:v>
                </c:pt>
                <c:pt idx="501">
                  <c:v>42822.84375</c:v>
                </c:pt>
                <c:pt idx="502">
                  <c:v>42822.854166666664</c:v>
                </c:pt>
                <c:pt idx="503">
                  <c:v>42822.864583333336</c:v>
                </c:pt>
                <c:pt idx="504">
                  <c:v>42822.875</c:v>
                </c:pt>
                <c:pt idx="505">
                  <c:v>42822.885416666664</c:v>
                </c:pt>
                <c:pt idx="506">
                  <c:v>42822.895833333336</c:v>
                </c:pt>
                <c:pt idx="507">
                  <c:v>42822.90625</c:v>
                </c:pt>
                <c:pt idx="508">
                  <c:v>42822.916666666664</c:v>
                </c:pt>
                <c:pt idx="509">
                  <c:v>42822.927083333336</c:v>
                </c:pt>
                <c:pt idx="510">
                  <c:v>42822.9375</c:v>
                </c:pt>
                <c:pt idx="511">
                  <c:v>42822.947916666664</c:v>
                </c:pt>
                <c:pt idx="512">
                  <c:v>42822.958333333336</c:v>
                </c:pt>
                <c:pt idx="513">
                  <c:v>42822.96875</c:v>
                </c:pt>
                <c:pt idx="514">
                  <c:v>42822.979166666664</c:v>
                </c:pt>
                <c:pt idx="515">
                  <c:v>42822.989583333336</c:v>
                </c:pt>
                <c:pt idx="516">
                  <c:v>42823</c:v>
                </c:pt>
                <c:pt idx="517">
                  <c:v>42823.010416666664</c:v>
                </c:pt>
                <c:pt idx="518">
                  <c:v>42823.020833333336</c:v>
                </c:pt>
                <c:pt idx="519">
                  <c:v>42823.03125</c:v>
                </c:pt>
                <c:pt idx="520">
                  <c:v>42823.041666666664</c:v>
                </c:pt>
                <c:pt idx="521">
                  <c:v>42823.052083333336</c:v>
                </c:pt>
                <c:pt idx="522">
                  <c:v>42823.0625</c:v>
                </c:pt>
                <c:pt idx="523">
                  <c:v>42823.072916666664</c:v>
                </c:pt>
                <c:pt idx="524">
                  <c:v>42823.083333333336</c:v>
                </c:pt>
                <c:pt idx="525">
                  <c:v>42823.09375</c:v>
                </c:pt>
                <c:pt idx="526">
                  <c:v>42823.104166666664</c:v>
                </c:pt>
                <c:pt idx="527">
                  <c:v>42823.114583333336</c:v>
                </c:pt>
                <c:pt idx="528">
                  <c:v>42823.125</c:v>
                </c:pt>
                <c:pt idx="529">
                  <c:v>42823.135416666664</c:v>
                </c:pt>
                <c:pt idx="530">
                  <c:v>42823.145833333336</c:v>
                </c:pt>
                <c:pt idx="531">
                  <c:v>42823.15625</c:v>
                </c:pt>
                <c:pt idx="532">
                  <c:v>42823.166666666664</c:v>
                </c:pt>
                <c:pt idx="533">
                  <c:v>42823.177083333336</c:v>
                </c:pt>
                <c:pt idx="534">
                  <c:v>42823.1875</c:v>
                </c:pt>
                <c:pt idx="535">
                  <c:v>42823.197916666664</c:v>
                </c:pt>
                <c:pt idx="536">
                  <c:v>42823.208333333336</c:v>
                </c:pt>
                <c:pt idx="537">
                  <c:v>42823.21875</c:v>
                </c:pt>
                <c:pt idx="538">
                  <c:v>42823.229166666664</c:v>
                </c:pt>
                <c:pt idx="539">
                  <c:v>42823.239583333336</c:v>
                </c:pt>
                <c:pt idx="540">
                  <c:v>42823.25</c:v>
                </c:pt>
                <c:pt idx="541">
                  <c:v>42823.260416666664</c:v>
                </c:pt>
                <c:pt idx="542">
                  <c:v>42823.270833333336</c:v>
                </c:pt>
                <c:pt idx="543">
                  <c:v>42823.28125</c:v>
                </c:pt>
                <c:pt idx="544">
                  <c:v>42823.291666666664</c:v>
                </c:pt>
                <c:pt idx="545">
                  <c:v>42823.302083333336</c:v>
                </c:pt>
                <c:pt idx="546">
                  <c:v>42823.3125</c:v>
                </c:pt>
                <c:pt idx="547">
                  <c:v>42823.322916666664</c:v>
                </c:pt>
                <c:pt idx="548">
                  <c:v>42823.333333333336</c:v>
                </c:pt>
                <c:pt idx="549">
                  <c:v>42823.34375</c:v>
                </c:pt>
                <c:pt idx="550">
                  <c:v>42823.354166666664</c:v>
                </c:pt>
                <c:pt idx="551">
                  <c:v>42823.364583333336</c:v>
                </c:pt>
                <c:pt idx="552">
                  <c:v>42823.375</c:v>
                </c:pt>
                <c:pt idx="553">
                  <c:v>42823.385416666664</c:v>
                </c:pt>
                <c:pt idx="554">
                  <c:v>42823.395833333336</c:v>
                </c:pt>
                <c:pt idx="555">
                  <c:v>42823.40625</c:v>
                </c:pt>
                <c:pt idx="556">
                  <c:v>42823.416666666664</c:v>
                </c:pt>
                <c:pt idx="557">
                  <c:v>42823.427083333336</c:v>
                </c:pt>
                <c:pt idx="558">
                  <c:v>42823.4375</c:v>
                </c:pt>
                <c:pt idx="559">
                  <c:v>42823.447916666664</c:v>
                </c:pt>
                <c:pt idx="560">
                  <c:v>42823.458333333336</c:v>
                </c:pt>
                <c:pt idx="561">
                  <c:v>42823.46875</c:v>
                </c:pt>
                <c:pt idx="562">
                  <c:v>42823.479166666664</c:v>
                </c:pt>
                <c:pt idx="563">
                  <c:v>42823.489583333336</c:v>
                </c:pt>
                <c:pt idx="564">
                  <c:v>42823.5</c:v>
                </c:pt>
                <c:pt idx="565">
                  <c:v>42823.510416666664</c:v>
                </c:pt>
                <c:pt idx="566">
                  <c:v>42823.520833333336</c:v>
                </c:pt>
                <c:pt idx="567">
                  <c:v>42823.53125</c:v>
                </c:pt>
                <c:pt idx="568">
                  <c:v>42823.541666666664</c:v>
                </c:pt>
                <c:pt idx="569">
                  <c:v>42823.552083333336</c:v>
                </c:pt>
                <c:pt idx="570">
                  <c:v>42823.5625</c:v>
                </c:pt>
                <c:pt idx="571">
                  <c:v>42823.572916666664</c:v>
                </c:pt>
                <c:pt idx="572">
                  <c:v>42823.583333333336</c:v>
                </c:pt>
                <c:pt idx="573">
                  <c:v>42823.59375</c:v>
                </c:pt>
                <c:pt idx="574">
                  <c:v>42823.604166666664</c:v>
                </c:pt>
                <c:pt idx="575">
                  <c:v>42823.614583333336</c:v>
                </c:pt>
                <c:pt idx="576">
                  <c:v>42823.625</c:v>
                </c:pt>
                <c:pt idx="577">
                  <c:v>42823.635416666664</c:v>
                </c:pt>
                <c:pt idx="578">
                  <c:v>42823.645833333336</c:v>
                </c:pt>
                <c:pt idx="579">
                  <c:v>42823.65625</c:v>
                </c:pt>
                <c:pt idx="580">
                  <c:v>42823.666666666664</c:v>
                </c:pt>
                <c:pt idx="581">
                  <c:v>42823.677083333336</c:v>
                </c:pt>
                <c:pt idx="582">
                  <c:v>42823.6875</c:v>
                </c:pt>
                <c:pt idx="583">
                  <c:v>42823.697916666664</c:v>
                </c:pt>
                <c:pt idx="584">
                  <c:v>42823.708333333336</c:v>
                </c:pt>
                <c:pt idx="585">
                  <c:v>42823.71875</c:v>
                </c:pt>
                <c:pt idx="586">
                  <c:v>42823.729166666664</c:v>
                </c:pt>
                <c:pt idx="587">
                  <c:v>42823.739583333336</c:v>
                </c:pt>
                <c:pt idx="588">
                  <c:v>42823.75</c:v>
                </c:pt>
                <c:pt idx="589">
                  <c:v>42823.760416666664</c:v>
                </c:pt>
                <c:pt idx="590">
                  <c:v>42823.770833333336</c:v>
                </c:pt>
                <c:pt idx="591">
                  <c:v>42823.78125</c:v>
                </c:pt>
                <c:pt idx="592">
                  <c:v>42823.791666666664</c:v>
                </c:pt>
                <c:pt idx="593">
                  <c:v>42823.802083333336</c:v>
                </c:pt>
                <c:pt idx="594">
                  <c:v>42823.8125</c:v>
                </c:pt>
                <c:pt idx="595">
                  <c:v>42823.822916666664</c:v>
                </c:pt>
                <c:pt idx="596">
                  <c:v>42823.833333333336</c:v>
                </c:pt>
                <c:pt idx="597">
                  <c:v>42823.84375</c:v>
                </c:pt>
                <c:pt idx="598">
                  <c:v>42823.854166666664</c:v>
                </c:pt>
                <c:pt idx="599">
                  <c:v>42823.864583333336</c:v>
                </c:pt>
                <c:pt idx="600">
                  <c:v>42823.875</c:v>
                </c:pt>
                <c:pt idx="601">
                  <c:v>42823.885416666664</c:v>
                </c:pt>
                <c:pt idx="602">
                  <c:v>42823.895833333336</c:v>
                </c:pt>
                <c:pt idx="603">
                  <c:v>42823.90625</c:v>
                </c:pt>
                <c:pt idx="604">
                  <c:v>42823.916666666664</c:v>
                </c:pt>
                <c:pt idx="605">
                  <c:v>42823.927083333336</c:v>
                </c:pt>
                <c:pt idx="606">
                  <c:v>42823.9375</c:v>
                </c:pt>
                <c:pt idx="607">
                  <c:v>42823.947916666664</c:v>
                </c:pt>
                <c:pt idx="608">
                  <c:v>42823.958333333336</c:v>
                </c:pt>
                <c:pt idx="609">
                  <c:v>42823.96875</c:v>
                </c:pt>
                <c:pt idx="610">
                  <c:v>42823.979166666664</c:v>
                </c:pt>
                <c:pt idx="611">
                  <c:v>42823.989583333336</c:v>
                </c:pt>
                <c:pt idx="612">
                  <c:v>42824</c:v>
                </c:pt>
                <c:pt idx="613">
                  <c:v>42824.010416666664</c:v>
                </c:pt>
                <c:pt idx="614">
                  <c:v>42824.020833333336</c:v>
                </c:pt>
                <c:pt idx="615">
                  <c:v>42824.03125</c:v>
                </c:pt>
                <c:pt idx="616">
                  <c:v>42824.041666666664</c:v>
                </c:pt>
                <c:pt idx="617">
                  <c:v>42824.052083333336</c:v>
                </c:pt>
                <c:pt idx="618">
                  <c:v>42824.0625</c:v>
                </c:pt>
                <c:pt idx="619">
                  <c:v>42824.072916666664</c:v>
                </c:pt>
                <c:pt idx="620">
                  <c:v>42824.083333333336</c:v>
                </c:pt>
                <c:pt idx="621">
                  <c:v>42824.09375</c:v>
                </c:pt>
                <c:pt idx="622">
                  <c:v>42824.104166666664</c:v>
                </c:pt>
                <c:pt idx="623">
                  <c:v>42824.114583333336</c:v>
                </c:pt>
                <c:pt idx="624">
                  <c:v>42824.125</c:v>
                </c:pt>
                <c:pt idx="625">
                  <c:v>42824.135416666664</c:v>
                </c:pt>
                <c:pt idx="626">
                  <c:v>42824.145833333336</c:v>
                </c:pt>
                <c:pt idx="627">
                  <c:v>42824.15625</c:v>
                </c:pt>
                <c:pt idx="628">
                  <c:v>42824.166666666664</c:v>
                </c:pt>
                <c:pt idx="629">
                  <c:v>42824.177083333336</c:v>
                </c:pt>
                <c:pt idx="630">
                  <c:v>42824.1875</c:v>
                </c:pt>
                <c:pt idx="631">
                  <c:v>42824.197916666664</c:v>
                </c:pt>
                <c:pt idx="632">
                  <c:v>42824.208333333336</c:v>
                </c:pt>
                <c:pt idx="633">
                  <c:v>42824.21875</c:v>
                </c:pt>
                <c:pt idx="634">
                  <c:v>42824.229166666664</c:v>
                </c:pt>
                <c:pt idx="635">
                  <c:v>42824.239583333336</c:v>
                </c:pt>
                <c:pt idx="636">
                  <c:v>42824.25</c:v>
                </c:pt>
                <c:pt idx="637">
                  <c:v>42824.260416666664</c:v>
                </c:pt>
                <c:pt idx="638">
                  <c:v>42824.270833333336</c:v>
                </c:pt>
                <c:pt idx="639">
                  <c:v>42824.28125</c:v>
                </c:pt>
                <c:pt idx="640">
                  <c:v>42824.291666666664</c:v>
                </c:pt>
                <c:pt idx="641">
                  <c:v>42824.302083333336</c:v>
                </c:pt>
                <c:pt idx="642">
                  <c:v>42824.3125</c:v>
                </c:pt>
                <c:pt idx="643">
                  <c:v>42824.322916666664</c:v>
                </c:pt>
                <c:pt idx="644">
                  <c:v>42824.333333333336</c:v>
                </c:pt>
                <c:pt idx="645">
                  <c:v>42824.34375</c:v>
                </c:pt>
                <c:pt idx="646">
                  <c:v>42824.354166666664</c:v>
                </c:pt>
                <c:pt idx="647">
                  <c:v>42824.364583333336</c:v>
                </c:pt>
                <c:pt idx="648">
                  <c:v>42824.375</c:v>
                </c:pt>
                <c:pt idx="649">
                  <c:v>42824.385416666664</c:v>
                </c:pt>
                <c:pt idx="650">
                  <c:v>42824.395833333336</c:v>
                </c:pt>
                <c:pt idx="651">
                  <c:v>42824.40625</c:v>
                </c:pt>
                <c:pt idx="652">
                  <c:v>42824.416666666664</c:v>
                </c:pt>
                <c:pt idx="653">
                  <c:v>42824.427083333336</c:v>
                </c:pt>
                <c:pt idx="654">
                  <c:v>42824.4375</c:v>
                </c:pt>
                <c:pt idx="655">
                  <c:v>42824.447916666664</c:v>
                </c:pt>
                <c:pt idx="656">
                  <c:v>42824.458333333336</c:v>
                </c:pt>
                <c:pt idx="657">
                  <c:v>42824.46875</c:v>
                </c:pt>
                <c:pt idx="658">
                  <c:v>42824.479166666664</c:v>
                </c:pt>
                <c:pt idx="659">
                  <c:v>42824.489583333336</c:v>
                </c:pt>
                <c:pt idx="660">
                  <c:v>42824.5</c:v>
                </c:pt>
                <c:pt idx="661">
                  <c:v>42824.510416666664</c:v>
                </c:pt>
                <c:pt idx="662">
                  <c:v>42824.520833333336</c:v>
                </c:pt>
                <c:pt idx="663">
                  <c:v>42824.53125</c:v>
                </c:pt>
                <c:pt idx="664">
                  <c:v>42824.541666666664</c:v>
                </c:pt>
                <c:pt idx="665">
                  <c:v>42824.552083333336</c:v>
                </c:pt>
                <c:pt idx="666">
                  <c:v>42824.5625</c:v>
                </c:pt>
                <c:pt idx="667">
                  <c:v>42824.572916666664</c:v>
                </c:pt>
                <c:pt idx="668">
                  <c:v>42824.583333333336</c:v>
                </c:pt>
                <c:pt idx="669">
                  <c:v>42824.59375</c:v>
                </c:pt>
                <c:pt idx="670">
                  <c:v>42824.604166666664</c:v>
                </c:pt>
                <c:pt idx="671">
                  <c:v>42824.614583333336</c:v>
                </c:pt>
                <c:pt idx="672">
                  <c:v>42824.625</c:v>
                </c:pt>
                <c:pt idx="673">
                  <c:v>42824.635416666664</c:v>
                </c:pt>
                <c:pt idx="674">
                  <c:v>42824.645833333336</c:v>
                </c:pt>
                <c:pt idx="675">
                  <c:v>42824.65625</c:v>
                </c:pt>
                <c:pt idx="676">
                  <c:v>42824.666666666664</c:v>
                </c:pt>
                <c:pt idx="677">
                  <c:v>42824.677083333336</c:v>
                </c:pt>
                <c:pt idx="678">
                  <c:v>42824.6875</c:v>
                </c:pt>
                <c:pt idx="679">
                  <c:v>42824.697916666664</c:v>
                </c:pt>
                <c:pt idx="680">
                  <c:v>42824.708333333336</c:v>
                </c:pt>
                <c:pt idx="681">
                  <c:v>42824.71875</c:v>
                </c:pt>
                <c:pt idx="682">
                  <c:v>42824.729166666664</c:v>
                </c:pt>
                <c:pt idx="683">
                  <c:v>42824.739583333336</c:v>
                </c:pt>
                <c:pt idx="684">
                  <c:v>42824.75</c:v>
                </c:pt>
                <c:pt idx="685">
                  <c:v>42824.760416666664</c:v>
                </c:pt>
                <c:pt idx="686">
                  <c:v>42824.770833333336</c:v>
                </c:pt>
                <c:pt idx="687">
                  <c:v>42824.78125</c:v>
                </c:pt>
                <c:pt idx="688">
                  <c:v>42824.791666666664</c:v>
                </c:pt>
                <c:pt idx="689">
                  <c:v>42824.802083333336</c:v>
                </c:pt>
                <c:pt idx="690">
                  <c:v>42824.8125</c:v>
                </c:pt>
                <c:pt idx="691">
                  <c:v>42824.822916666664</c:v>
                </c:pt>
                <c:pt idx="692">
                  <c:v>42824.833333333336</c:v>
                </c:pt>
                <c:pt idx="693">
                  <c:v>42824.84375</c:v>
                </c:pt>
                <c:pt idx="694">
                  <c:v>42824.854166666664</c:v>
                </c:pt>
                <c:pt idx="695">
                  <c:v>42824.864583333336</c:v>
                </c:pt>
                <c:pt idx="696">
                  <c:v>42824.875</c:v>
                </c:pt>
                <c:pt idx="697">
                  <c:v>42824.885416666664</c:v>
                </c:pt>
                <c:pt idx="698">
                  <c:v>42824.895833333336</c:v>
                </c:pt>
                <c:pt idx="699">
                  <c:v>42824.90625</c:v>
                </c:pt>
                <c:pt idx="700">
                  <c:v>42824.916666666664</c:v>
                </c:pt>
                <c:pt idx="701">
                  <c:v>42824.927083333336</c:v>
                </c:pt>
                <c:pt idx="702">
                  <c:v>42824.9375</c:v>
                </c:pt>
                <c:pt idx="703">
                  <c:v>42824.947916666664</c:v>
                </c:pt>
                <c:pt idx="704">
                  <c:v>42824.958333333336</c:v>
                </c:pt>
                <c:pt idx="705">
                  <c:v>42824.96875</c:v>
                </c:pt>
                <c:pt idx="706">
                  <c:v>42824.979166666664</c:v>
                </c:pt>
                <c:pt idx="707">
                  <c:v>42824.989583333336</c:v>
                </c:pt>
                <c:pt idx="708">
                  <c:v>42825</c:v>
                </c:pt>
                <c:pt idx="709">
                  <c:v>42825.010416666664</c:v>
                </c:pt>
                <c:pt idx="710">
                  <c:v>42825.020833333336</c:v>
                </c:pt>
                <c:pt idx="711">
                  <c:v>42825.03125</c:v>
                </c:pt>
                <c:pt idx="712">
                  <c:v>42825.041666666664</c:v>
                </c:pt>
                <c:pt idx="713">
                  <c:v>42825.052083333336</c:v>
                </c:pt>
                <c:pt idx="714">
                  <c:v>42825.0625</c:v>
                </c:pt>
                <c:pt idx="715">
                  <c:v>42825.072916666664</c:v>
                </c:pt>
                <c:pt idx="716">
                  <c:v>42825.083333333336</c:v>
                </c:pt>
                <c:pt idx="717">
                  <c:v>42825.09375</c:v>
                </c:pt>
                <c:pt idx="718">
                  <c:v>42825.104166666664</c:v>
                </c:pt>
                <c:pt idx="719">
                  <c:v>42825.114583333336</c:v>
                </c:pt>
                <c:pt idx="720">
                  <c:v>42825.125</c:v>
                </c:pt>
                <c:pt idx="721">
                  <c:v>42825.135416666664</c:v>
                </c:pt>
                <c:pt idx="722">
                  <c:v>42825.145833333336</c:v>
                </c:pt>
                <c:pt idx="723">
                  <c:v>42825.15625</c:v>
                </c:pt>
                <c:pt idx="724">
                  <c:v>42825.166666666664</c:v>
                </c:pt>
                <c:pt idx="725">
                  <c:v>42825.177083333336</c:v>
                </c:pt>
                <c:pt idx="726">
                  <c:v>42825.1875</c:v>
                </c:pt>
                <c:pt idx="727">
                  <c:v>42825.197916666664</c:v>
                </c:pt>
                <c:pt idx="728">
                  <c:v>42825.208333333336</c:v>
                </c:pt>
                <c:pt idx="729">
                  <c:v>42825.21875</c:v>
                </c:pt>
                <c:pt idx="730">
                  <c:v>42825.229166666664</c:v>
                </c:pt>
                <c:pt idx="731">
                  <c:v>42825.239583333336</c:v>
                </c:pt>
                <c:pt idx="732">
                  <c:v>42825.25</c:v>
                </c:pt>
                <c:pt idx="733">
                  <c:v>42825.260416666664</c:v>
                </c:pt>
                <c:pt idx="734">
                  <c:v>42825.270833333336</c:v>
                </c:pt>
                <c:pt idx="735">
                  <c:v>42825.28125</c:v>
                </c:pt>
                <c:pt idx="736">
                  <c:v>42825.291666666664</c:v>
                </c:pt>
                <c:pt idx="737">
                  <c:v>42825.302083333336</c:v>
                </c:pt>
                <c:pt idx="738">
                  <c:v>42825.3125</c:v>
                </c:pt>
                <c:pt idx="739">
                  <c:v>42825.322916666664</c:v>
                </c:pt>
                <c:pt idx="740">
                  <c:v>42825.333333333336</c:v>
                </c:pt>
                <c:pt idx="741">
                  <c:v>42825.34375</c:v>
                </c:pt>
                <c:pt idx="742">
                  <c:v>42825.354166666664</c:v>
                </c:pt>
                <c:pt idx="743">
                  <c:v>42825.364583333336</c:v>
                </c:pt>
                <c:pt idx="744">
                  <c:v>42825.375</c:v>
                </c:pt>
                <c:pt idx="745">
                  <c:v>42825.385416666664</c:v>
                </c:pt>
                <c:pt idx="746">
                  <c:v>42825.395833333336</c:v>
                </c:pt>
                <c:pt idx="747">
                  <c:v>42825.40625</c:v>
                </c:pt>
                <c:pt idx="748">
                  <c:v>42825.416666666664</c:v>
                </c:pt>
                <c:pt idx="749">
                  <c:v>42825.427083333336</c:v>
                </c:pt>
                <c:pt idx="750">
                  <c:v>42825.4375</c:v>
                </c:pt>
                <c:pt idx="751">
                  <c:v>42825.447916666664</c:v>
                </c:pt>
                <c:pt idx="752">
                  <c:v>42825.458333333336</c:v>
                </c:pt>
                <c:pt idx="753">
                  <c:v>42825.46875</c:v>
                </c:pt>
                <c:pt idx="754">
                  <c:v>42825.479166666664</c:v>
                </c:pt>
                <c:pt idx="755">
                  <c:v>42825.489583333336</c:v>
                </c:pt>
                <c:pt idx="756">
                  <c:v>42825.5</c:v>
                </c:pt>
                <c:pt idx="757">
                  <c:v>42825.510416666664</c:v>
                </c:pt>
                <c:pt idx="758">
                  <c:v>42825.520833333336</c:v>
                </c:pt>
                <c:pt idx="759">
                  <c:v>42825.53125</c:v>
                </c:pt>
                <c:pt idx="760">
                  <c:v>42825.541666666664</c:v>
                </c:pt>
                <c:pt idx="761">
                  <c:v>42825.552083333336</c:v>
                </c:pt>
                <c:pt idx="762">
                  <c:v>42825.5625</c:v>
                </c:pt>
                <c:pt idx="763">
                  <c:v>42825.572916666664</c:v>
                </c:pt>
                <c:pt idx="764">
                  <c:v>42825.583333333336</c:v>
                </c:pt>
                <c:pt idx="765">
                  <c:v>42825.59375</c:v>
                </c:pt>
                <c:pt idx="766">
                  <c:v>42825.604166666664</c:v>
                </c:pt>
                <c:pt idx="767">
                  <c:v>42825.614583333336</c:v>
                </c:pt>
                <c:pt idx="768">
                  <c:v>42825.625</c:v>
                </c:pt>
                <c:pt idx="769">
                  <c:v>42825.635416666664</c:v>
                </c:pt>
                <c:pt idx="770">
                  <c:v>42825.645833333336</c:v>
                </c:pt>
                <c:pt idx="771">
                  <c:v>42825.65625</c:v>
                </c:pt>
                <c:pt idx="772">
                  <c:v>42825.666666666664</c:v>
                </c:pt>
                <c:pt idx="773">
                  <c:v>42825.677083333336</c:v>
                </c:pt>
                <c:pt idx="774">
                  <c:v>42825.6875</c:v>
                </c:pt>
                <c:pt idx="775">
                  <c:v>42825.697916666664</c:v>
                </c:pt>
                <c:pt idx="776">
                  <c:v>42825.708333333336</c:v>
                </c:pt>
                <c:pt idx="777">
                  <c:v>42825.71875</c:v>
                </c:pt>
                <c:pt idx="778">
                  <c:v>42825.729166666664</c:v>
                </c:pt>
                <c:pt idx="779">
                  <c:v>42825.739583333336</c:v>
                </c:pt>
                <c:pt idx="780">
                  <c:v>42825.75</c:v>
                </c:pt>
                <c:pt idx="781">
                  <c:v>42825.760416666664</c:v>
                </c:pt>
                <c:pt idx="782">
                  <c:v>42825.770833333336</c:v>
                </c:pt>
                <c:pt idx="783">
                  <c:v>42825.78125</c:v>
                </c:pt>
                <c:pt idx="784">
                  <c:v>42825.791666666664</c:v>
                </c:pt>
                <c:pt idx="785">
                  <c:v>42825.802083333336</c:v>
                </c:pt>
                <c:pt idx="786">
                  <c:v>42825.8125</c:v>
                </c:pt>
                <c:pt idx="787">
                  <c:v>42825.822916666664</c:v>
                </c:pt>
                <c:pt idx="788">
                  <c:v>42825.833333333336</c:v>
                </c:pt>
                <c:pt idx="789">
                  <c:v>42825.84375</c:v>
                </c:pt>
                <c:pt idx="790">
                  <c:v>42825.854166666664</c:v>
                </c:pt>
                <c:pt idx="791">
                  <c:v>42825.864583333336</c:v>
                </c:pt>
                <c:pt idx="792">
                  <c:v>42825.875</c:v>
                </c:pt>
                <c:pt idx="793">
                  <c:v>42825.885416666664</c:v>
                </c:pt>
                <c:pt idx="794">
                  <c:v>42825.895833333336</c:v>
                </c:pt>
                <c:pt idx="795">
                  <c:v>42825.90625</c:v>
                </c:pt>
                <c:pt idx="796">
                  <c:v>42825.916666666664</c:v>
                </c:pt>
                <c:pt idx="797">
                  <c:v>42825.927083333336</c:v>
                </c:pt>
                <c:pt idx="798">
                  <c:v>42825.9375</c:v>
                </c:pt>
                <c:pt idx="799">
                  <c:v>42825.947916666664</c:v>
                </c:pt>
                <c:pt idx="800">
                  <c:v>42825.958333333336</c:v>
                </c:pt>
                <c:pt idx="801">
                  <c:v>42825.96875</c:v>
                </c:pt>
                <c:pt idx="802">
                  <c:v>42825.979166666664</c:v>
                </c:pt>
                <c:pt idx="803">
                  <c:v>42825.989583333336</c:v>
                </c:pt>
                <c:pt idx="804">
                  <c:v>42826</c:v>
                </c:pt>
                <c:pt idx="805">
                  <c:v>42826.010416666664</c:v>
                </c:pt>
                <c:pt idx="806">
                  <c:v>42826.020833333336</c:v>
                </c:pt>
                <c:pt idx="807">
                  <c:v>42826.03125</c:v>
                </c:pt>
                <c:pt idx="808">
                  <c:v>42826.041666666664</c:v>
                </c:pt>
                <c:pt idx="809">
                  <c:v>42826.052083333336</c:v>
                </c:pt>
                <c:pt idx="810">
                  <c:v>42826.0625</c:v>
                </c:pt>
                <c:pt idx="811">
                  <c:v>42826.072916666664</c:v>
                </c:pt>
                <c:pt idx="812">
                  <c:v>42826.083333333336</c:v>
                </c:pt>
                <c:pt idx="813">
                  <c:v>42826.09375</c:v>
                </c:pt>
                <c:pt idx="814">
                  <c:v>42826.104166666664</c:v>
                </c:pt>
                <c:pt idx="815">
                  <c:v>42826.114583333336</c:v>
                </c:pt>
                <c:pt idx="816">
                  <c:v>42826.125</c:v>
                </c:pt>
                <c:pt idx="817">
                  <c:v>42826.135416666664</c:v>
                </c:pt>
                <c:pt idx="818">
                  <c:v>42826.145833333336</c:v>
                </c:pt>
                <c:pt idx="819">
                  <c:v>42826.15625</c:v>
                </c:pt>
                <c:pt idx="820">
                  <c:v>42826.166666666664</c:v>
                </c:pt>
                <c:pt idx="821">
                  <c:v>42826.177083333336</c:v>
                </c:pt>
                <c:pt idx="822">
                  <c:v>42826.1875</c:v>
                </c:pt>
                <c:pt idx="823">
                  <c:v>42826.197916666664</c:v>
                </c:pt>
                <c:pt idx="824">
                  <c:v>42826.208333333336</c:v>
                </c:pt>
                <c:pt idx="825">
                  <c:v>42826.21875</c:v>
                </c:pt>
                <c:pt idx="826">
                  <c:v>42826.229166666664</c:v>
                </c:pt>
                <c:pt idx="827">
                  <c:v>42826.239583333336</c:v>
                </c:pt>
                <c:pt idx="828">
                  <c:v>42826.25</c:v>
                </c:pt>
                <c:pt idx="829">
                  <c:v>42826.260416666664</c:v>
                </c:pt>
                <c:pt idx="830">
                  <c:v>42826.270833333336</c:v>
                </c:pt>
                <c:pt idx="831">
                  <c:v>42826.28125</c:v>
                </c:pt>
                <c:pt idx="832">
                  <c:v>42826.291666666664</c:v>
                </c:pt>
                <c:pt idx="833">
                  <c:v>42826.302083333336</c:v>
                </c:pt>
                <c:pt idx="834">
                  <c:v>42826.3125</c:v>
                </c:pt>
                <c:pt idx="835">
                  <c:v>42826.322916666664</c:v>
                </c:pt>
                <c:pt idx="836">
                  <c:v>42826.333333333336</c:v>
                </c:pt>
                <c:pt idx="837">
                  <c:v>42826.34375</c:v>
                </c:pt>
                <c:pt idx="838">
                  <c:v>42826.354166666664</c:v>
                </c:pt>
                <c:pt idx="839">
                  <c:v>42826.364583333336</c:v>
                </c:pt>
                <c:pt idx="840">
                  <c:v>42826.375</c:v>
                </c:pt>
                <c:pt idx="841">
                  <c:v>42826.385416666664</c:v>
                </c:pt>
                <c:pt idx="842">
                  <c:v>42826.395833333336</c:v>
                </c:pt>
                <c:pt idx="843">
                  <c:v>42826.40625</c:v>
                </c:pt>
                <c:pt idx="844">
                  <c:v>42826.416666666664</c:v>
                </c:pt>
                <c:pt idx="845">
                  <c:v>42826.427083333336</c:v>
                </c:pt>
                <c:pt idx="846">
                  <c:v>42826.4375</c:v>
                </c:pt>
                <c:pt idx="847">
                  <c:v>42826.447916666664</c:v>
                </c:pt>
                <c:pt idx="848">
                  <c:v>42826.458333333336</c:v>
                </c:pt>
                <c:pt idx="849">
                  <c:v>42826.46875</c:v>
                </c:pt>
                <c:pt idx="850">
                  <c:v>42826.479166666664</c:v>
                </c:pt>
                <c:pt idx="851">
                  <c:v>42826.489583333336</c:v>
                </c:pt>
                <c:pt idx="852">
                  <c:v>42826.5</c:v>
                </c:pt>
                <c:pt idx="853">
                  <c:v>42826.510416666664</c:v>
                </c:pt>
                <c:pt idx="854">
                  <c:v>42826.520833333336</c:v>
                </c:pt>
                <c:pt idx="855">
                  <c:v>42826.53125</c:v>
                </c:pt>
                <c:pt idx="856">
                  <c:v>42826.541666666664</c:v>
                </c:pt>
                <c:pt idx="857">
                  <c:v>42826.552083333336</c:v>
                </c:pt>
                <c:pt idx="858">
                  <c:v>42826.5625</c:v>
                </c:pt>
                <c:pt idx="859">
                  <c:v>42826.572916666664</c:v>
                </c:pt>
                <c:pt idx="860">
                  <c:v>42826.583333333336</c:v>
                </c:pt>
                <c:pt idx="861">
                  <c:v>42826.59375</c:v>
                </c:pt>
                <c:pt idx="862">
                  <c:v>42826.604166666664</c:v>
                </c:pt>
                <c:pt idx="863">
                  <c:v>42826.614583333336</c:v>
                </c:pt>
                <c:pt idx="864">
                  <c:v>42826.625</c:v>
                </c:pt>
                <c:pt idx="865">
                  <c:v>42826.635416666664</c:v>
                </c:pt>
                <c:pt idx="866">
                  <c:v>42826.645833333336</c:v>
                </c:pt>
                <c:pt idx="867">
                  <c:v>42826.65625</c:v>
                </c:pt>
                <c:pt idx="868">
                  <c:v>42826.666666666664</c:v>
                </c:pt>
                <c:pt idx="869">
                  <c:v>42826.677083333336</c:v>
                </c:pt>
                <c:pt idx="870">
                  <c:v>42826.6875</c:v>
                </c:pt>
                <c:pt idx="871">
                  <c:v>42826.697916666664</c:v>
                </c:pt>
                <c:pt idx="872">
                  <c:v>42826.708333333336</c:v>
                </c:pt>
                <c:pt idx="873">
                  <c:v>42826.71875</c:v>
                </c:pt>
                <c:pt idx="874">
                  <c:v>42826.729166666664</c:v>
                </c:pt>
                <c:pt idx="875">
                  <c:v>42826.739583333336</c:v>
                </c:pt>
                <c:pt idx="876">
                  <c:v>42826.75</c:v>
                </c:pt>
                <c:pt idx="877">
                  <c:v>42826.760416666664</c:v>
                </c:pt>
                <c:pt idx="878">
                  <c:v>42826.770833333336</c:v>
                </c:pt>
                <c:pt idx="879">
                  <c:v>42826.78125</c:v>
                </c:pt>
                <c:pt idx="880">
                  <c:v>42826.791666666664</c:v>
                </c:pt>
                <c:pt idx="881">
                  <c:v>42826.802083333336</c:v>
                </c:pt>
                <c:pt idx="882">
                  <c:v>42826.8125</c:v>
                </c:pt>
                <c:pt idx="883">
                  <c:v>42826.822916666664</c:v>
                </c:pt>
                <c:pt idx="884">
                  <c:v>42826.833333333336</c:v>
                </c:pt>
                <c:pt idx="885">
                  <c:v>42826.84375</c:v>
                </c:pt>
                <c:pt idx="886">
                  <c:v>42826.854166666664</c:v>
                </c:pt>
                <c:pt idx="887">
                  <c:v>42826.864583333336</c:v>
                </c:pt>
                <c:pt idx="888">
                  <c:v>42826.875</c:v>
                </c:pt>
                <c:pt idx="889">
                  <c:v>42826.885416666664</c:v>
                </c:pt>
                <c:pt idx="890">
                  <c:v>42826.895833333336</c:v>
                </c:pt>
                <c:pt idx="891">
                  <c:v>42826.90625</c:v>
                </c:pt>
                <c:pt idx="892">
                  <c:v>42826.916666666664</c:v>
                </c:pt>
                <c:pt idx="893">
                  <c:v>42826.927083333336</c:v>
                </c:pt>
                <c:pt idx="894">
                  <c:v>42826.9375</c:v>
                </c:pt>
                <c:pt idx="895">
                  <c:v>42826.947916666664</c:v>
                </c:pt>
                <c:pt idx="896">
                  <c:v>42826.958333333336</c:v>
                </c:pt>
                <c:pt idx="897">
                  <c:v>42826.96875</c:v>
                </c:pt>
                <c:pt idx="898">
                  <c:v>42826.979166666664</c:v>
                </c:pt>
                <c:pt idx="899">
                  <c:v>42826.989583333336</c:v>
                </c:pt>
                <c:pt idx="900">
                  <c:v>42827</c:v>
                </c:pt>
                <c:pt idx="901">
                  <c:v>42827.010416666664</c:v>
                </c:pt>
                <c:pt idx="902">
                  <c:v>42827.020833333336</c:v>
                </c:pt>
                <c:pt idx="903">
                  <c:v>42827.03125</c:v>
                </c:pt>
                <c:pt idx="904">
                  <c:v>42827.041666666664</c:v>
                </c:pt>
                <c:pt idx="905">
                  <c:v>42827.052083333336</c:v>
                </c:pt>
                <c:pt idx="906">
                  <c:v>42827.0625</c:v>
                </c:pt>
                <c:pt idx="907">
                  <c:v>42827.072916666664</c:v>
                </c:pt>
                <c:pt idx="908">
                  <c:v>42827.083333333336</c:v>
                </c:pt>
                <c:pt idx="909">
                  <c:v>42827.09375</c:v>
                </c:pt>
                <c:pt idx="910">
                  <c:v>42827.104166666664</c:v>
                </c:pt>
                <c:pt idx="911">
                  <c:v>42827.114583333336</c:v>
                </c:pt>
                <c:pt idx="912">
                  <c:v>42827.125</c:v>
                </c:pt>
                <c:pt idx="913">
                  <c:v>42827.135416666664</c:v>
                </c:pt>
                <c:pt idx="914">
                  <c:v>42827.145833333336</c:v>
                </c:pt>
                <c:pt idx="915">
                  <c:v>42827.15625</c:v>
                </c:pt>
                <c:pt idx="916">
                  <c:v>42827.166666666664</c:v>
                </c:pt>
                <c:pt idx="917">
                  <c:v>42827.177083333336</c:v>
                </c:pt>
                <c:pt idx="918">
                  <c:v>42827.1875</c:v>
                </c:pt>
                <c:pt idx="919">
                  <c:v>42827.197916666664</c:v>
                </c:pt>
                <c:pt idx="920">
                  <c:v>42827.208333333336</c:v>
                </c:pt>
                <c:pt idx="921">
                  <c:v>42827.21875</c:v>
                </c:pt>
                <c:pt idx="922">
                  <c:v>42827.229166666664</c:v>
                </c:pt>
                <c:pt idx="923">
                  <c:v>42827.239583333336</c:v>
                </c:pt>
                <c:pt idx="924">
                  <c:v>42827.25</c:v>
                </c:pt>
                <c:pt idx="925">
                  <c:v>42827.260416666664</c:v>
                </c:pt>
                <c:pt idx="926">
                  <c:v>42827.270833333336</c:v>
                </c:pt>
                <c:pt idx="927">
                  <c:v>42827.28125</c:v>
                </c:pt>
                <c:pt idx="928">
                  <c:v>42827.291666666664</c:v>
                </c:pt>
                <c:pt idx="929">
                  <c:v>42827.302083333336</c:v>
                </c:pt>
                <c:pt idx="930">
                  <c:v>42827.3125</c:v>
                </c:pt>
                <c:pt idx="931">
                  <c:v>42827.322916666664</c:v>
                </c:pt>
                <c:pt idx="932">
                  <c:v>42827.333333333336</c:v>
                </c:pt>
                <c:pt idx="933">
                  <c:v>42827.34375</c:v>
                </c:pt>
                <c:pt idx="934">
                  <c:v>42827.354166666664</c:v>
                </c:pt>
                <c:pt idx="935">
                  <c:v>42827.364583333336</c:v>
                </c:pt>
                <c:pt idx="936">
                  <c:v>42827.375</c:v>
                </c:pt>
                <c:pt idx="937">
                  <c:v>42827.385416666664</c:v>
                </c:pt>
                <c:pt idx="938">
                  <c:v>42827.395833333336</c:v>
                </c:pt>
                <c:pt idx="939">
                  <c:v>42827.40625</c:v>
                </c:pt>
                <c:pt idx="940">
                  <c:v>42827.416666666664</c:v>
                </c:pt>
                <c:pt idx="941">
                  <c:v>42827.427083333336</c:v>
                </c:pt>
                <c:pt idx="942">
                  <c:v>42827.4375</c:v>
                </c:pt>
                <c:pt idx="943">
                  <c:v>42827.447916666664</c:v>
                </c:pt>
                <c:pt idx="944">
                  <c:v>42827.458333333336</c:v>
                </c:pt>
                <c:pt idx="945">
                  <c:v>42827.46875</c:v>
                </c:pt>
                <c:pt idx="946">
                  <c:v>42827.479166666664</c:v>
                </c:pt>
                <c:pt idx="947">
                  <c:v>42827.489583333336</c:v>
                </c:pt>
                <c:pt idx="948">
                  <c:v>42827.5</c:v>
                </c:pt>
                <c:pt idx="949">
                  <c:v>42827.510416666664</c:v>
                </c:pt>
                <c:pt idx="950">
                  <c:v>42827.520833333336</c:v>
                </c:pt>
                <c:pt idx="951">
                  <c:v>42827.53125</c:v>
                </c:pt>
                <c:pt idx="952">
                  <c:v>42827.541666666664</c:v>
                </c:pt>
                <c:pt idx="953">
                  <c:v>42827.552083333336</c:v>
                </c:pt>
                <c:pt idx="954">
                  <c:v>42827.5625</c:v>
                </c:pt>
                <c:pt idx="955">
                  <c:v>42827.572916666664</c:v>
                </c:pt>
                <c:pt idx="956">
                  <c:v>42827.583333333336</c:v>
                </c:pt>
                <c:pt idx="957">
                  <c:v>42827.59375</c:v>
                </c:pt>
                <c:pt idx="958">
                  <c:v>42827.604166666664</c:v>
                </c:pt>
                <c:pt idx="959">
                  <c:v>42827.614583333336</c:v>
                </c:pt>
                <c:pt idx="960">
                  <c:v>42827.625</c:v>
                </c:pt>
                <c:pt idx="961">
                  <c:v>42827.635416666664</c:v>
                </c:pt>
                <c:pt idx="962">
                  <c:v>42827.645833333336</c:v>
                </c:pt>
                <c:pt idx="963">
                  <c:v>42827.65625</c:v>
                </c:pt>
                <c:pt idx="964">
                  <c:v>42827.666666666664</c:v>
                </c:pt>
                <c:pt idx="965">
                  <c:v>42827.677083333336</c:v>
                </c:pt>
                <c:pt idx="966">
                  <c:v>42827.6875</c:v>
                </c:pt>
                <c:pt idx="967">
                  <c:v>42827.697916666664</c:v>
                </c:pt>
                <c:pt idx="968">
                  <c:v>42827.708333333336</c:v>
                </c:pt>
                <c:pt idx="969">
                  <c:v>42827.71875</c:v>
                </c:pt>
                <c:pt idx="970">
                  <c:v>42827.729166666664</c:v>
                </c:pt>
                <c:pt idx="971">
                  <c:v>42827.739583333336</c:v>
                </c:pt>
                <c:pt idx="972">
                  <c:v>42827.75</c:v>
                </c:pt>
                <c:pt idx="973">
                  <c:v>42827.760416666664</c:v>
                </c:pt>
                <c:pt idx="974">
                  <c:v>42827.770833333336</c:v>
                </c:pt>
                <c:pt idx="975">
                  <c:v>42827.78125</c:v>
                </c:pt>
                <c:pt idx="976">
                  <c:v>42827.791666666664</c:v>
                </c:pt>
                <c:pt idx="977">
                  <c:v>42827.802083333336</c:v>
                </c:pt>
                <c:pt idx="978">
                  <c:v>42827.8125</c:v>
                </c:pt>
                <c:pt idx="979">
                  <c:v>42827.822916666664</c:v>
                </c:pt>
                <c:pt idx="980">
                  <c:v>42827.833333333336</c:v>
                </c:pt>
                <c:pt idx="981">
                  <c:v>42827.84375</c:v>
                </c:pt>
                <c:pt idx="982">
                  <c:v>42827.854166666664</c:v>
                </c:pt>
                <c:pt idx="983">
                  <c:v>42827.864583333336</c:v>
                </c:pt>
                <c:pt idx="984">
                  <c:v>42827.875</c:v>
                </c:pt>
                <c:pt idx="985">
                  <c:v>42827.885416666664</c:v>
                </c:pt>
                <c:pt idx="986">
                  <c:v>42827.895833333336</c:v>
                </c:pt>
                <c:pt idx="987">
                  <c:v>42827.90625</c:v>
                </c:pt>
                <c:pt idx="988">
                  <c:v>42827.916666666664</c:v>
                </c:pt>
                <c:pt idx="989">
                  <c:v>42827.927083333336</c:v>
                </c:pt>
                <c:pt idx="990">
                  <c:v>42827.9375</c:v>
                </c:pt>
                <c:pt idx="991">
                  <c:v>42827.947916666664</c:v>
                </c:pt>
                <c:pt idx="992">
                  <c:v>42827.958333333336</c:v>
                </c:pt>
                <c:pt idx="993">
                  <c:v>42827.96875</c:v>
                </c:pt>
                <c:pt idx="994">
                  <c:v>42827.979166666664</c:v>
                </c:pt>
                <c:pt idx="995">
                  <c:v>42827.989583333336</c:v>
                </c:pt>
                <c:pt idx="996">
                  <c:v>42828</c:v>
                </c:pt>
                <c:pt idx="997">
                  <c:v>42828.010416666664</c:v>
                </c:pt>
                <c:pt idx="998">
                  <c:v>42828.020833333336</c:v>
                </c:pt>
                <c:pt idx="999">
                  <c:v>42828.03125</c:v>
                </c:pt>
                <c:pt idx="1000">
                  <c:v>42828.041666666664</c:v>
                </c:pt>
                <c:pt idx="1001">
                  <c:v>42828.052083333336</c:v>
                </c:pt>
                <c:pt idx="1002">
                  <c:v>42828.0625</c:v>
                </c:pt>
                <c:pt idx="1003">
                  <c:v>42828.072916666664</c:v>
                </c:pt>
                <c:pt idx="1004">
                  <c:v>42828.083333333336</c:v>
                </c:pt>
                <c:pt idx="1005">
                  <c:v>42828.09375</c:v>
                </c:pt>
                <c:pt idx="1006">
                  <c:v>42828.104166666664</c:v>
                </c:pt>
                <c:pt idx="1007">
                  <c:v>42828.114583333336</c:v>
                </c:pt>
                <c:pt idx="1008">
                  <c:v>42828.125</c:v>
                </c:pt>
                <c:pt idx="1009">
                  <c:v>42828.135416666664</c:v>
                </c:pt>
                <c:pt idx="1010">
                  <c:v>42828.145833333336</c:v>
                </c:pt>
                <c:pt idx="1011">
                  <c:v>42828.15625</c:v>
                </c:pt>
                <c:pt idx="1012">
                  <c:v>42828.166666666664</c:v>
                </c:pt>
                <c:pt idx="1013">
                  <c:v>42828.177083333336</c:v>
                </c:pt>
                <c:pt idx="1014">
                  <c:v>42828.1875</c:v>
                </c:pt>
                <c:pt idx="1015">
                  <c:v>42828.197916666664</c:v>
                </c:pt>
                <c:pt idx="1016">
                  <c:v>42828.208333333336</c:v>
                </c:pt>
                <c:pt idx="1017">
                  <c:v>42828.21875</c:v>
                </c:pt>
                <c:pt idx="1018">
                  <c:v>42828.229166666664</c:v>
                </c:pt>
                <c:pt idx="1019">
                  <c:v>42828.239583333336</c:v>
                </c:pt>
                <c:pt idx="1020">
                  <c:v>42828.25</c:v>
                </c:pt>
                <c:pt idx="1021">
                  <c:v>42828.260416666664</c:v>
                </c:pt>
                <c:pt idx="1022">
                  <c:v>42828.270833333336</c:v>
                </c:pt>
                <c:pt idx="1023">
                  <c:v>42828.28125</c:v>
                </c:pt>
                <c:pt idx="1024">
                  <c:v>42828.291666666664</c:v>
                </c:pt>
                <c:pt idx="1025">
                  <c:v>42828.302083333336</c:v>
                </c:pt>
                <c:pt idx="1026">
                  <c:v>42828.3125</c:v>
                </c:pt>
                <c:pt idx="1027">
                  <c:v>42828.322916666664</c:v>
                </c:pt>
                <c:pt idx="1028">
                  <c:v>42828.333333333336</c:v>
                </c:pt>
                <c:pt idx="1029">
                  <c:v>42828.34375</c:v>
                </c:pt>
                <c:pt idx="1030">
                  <c:v>42828.354166666664</c:v>
                </c:pt>
                <c:pt idx="1031">
                  <c:v>42828.364583333336</c:v>
                </c:pt>
                <c:pt idx="1032">
                  <c:v>42828.375</c:v>
                </c:pt>
                <c:pt idx="1033">
                  <c:v>42828.385416666664</c:v>
                </c:pt>
                <c:pt idx="1034">
                  <c:v>42828.395833333336</c:v>
                </c:pt>
                <c:pt idx="1035">
                  <c:v>42828.40625</c:v>
                </c:pt>
                <c:pt idx="1036">
                  <c:v>42828.416666666664</c:v>
                </c:pt>
                <c:pt idx="1037">
                  <c:v>42828.427083333336</c:v>
                </c:pt>
                <c:pt idx="1038">
                  <c:v>42828.4375</c:v>
                </c:pt>
                <c:pt idx="1039">
                  <c:v>42828.447916666664</c:v>
                </c:pt>
                <c:pt idx="1040">
                  <c:v>42828.458333333336</c:v>
                </c:pt>
                <c:pt idx="1041">
                  <c:v>42828.46875</c:v>
                </c:pt>
                <c:pt idx="1042">
                  <c:v>42828.479166666664</c:v>
                </c:pt>
                <c:pt idx="1043">
                  <c:v>42828.489583333336</c:v>
                </c:pt>
                <c:pt idx="1044">
                  <c:v>42828.5</c:v>
                </c:pt>
                <c:pt idx="1045">
                  <c:v>42828.510416666664</c:v>
                </c:pt>
                <c:pt idx="1046">
                  <c:v>42828.520833333336</c:v>
                </c:pt>
                <c:pt idx="1047">
                  <c:v>42828.53125</c:v>
                </c:pt>
                <c:pt idx="1048">
                  <c:v>42828.541666666664</c:v>
                </c:pt>
                <c:pt idx="1049">
                  <c:v>42828.552083333336</c:v>
                </c:pt>
                <c:pt idx="1050">
                  <c:v>42828.5625</c:v>
                </c:pt>
                <c:pt idx="1051">
                  <c:v>42828.572916666664</c:v>
                </c:pt>
                <c:pt idx="1052">
                  <c:v>42828.583333333336</c:v>
                </c:pt>
                <c:pt idx="1053">
                  <c:v>42828.59375</c:v>
                </c:pt>
                <c:pt idx="1054">
                  <c:v>42828.604166666664</c:v>
                </c:pt>
                <c:pt idx="1055">
                  <c:v>42828.614583333336</c:v>
                </c:pt>
                <c:pt idx="1056">
                  <c:v>42828.625</c:v>
                </c:pt>
                <c:pt idx="1057">
                  <c:v>42828.635416666664</c:v>
                </c:pt>
                <c:pt idx="1058">
                  <c:v>42828.645833333336</c:v>
                </c:pt>
                <c:pt idx="1059">
                  <c:v>42828.65625</c:v>
                </c:pt>
                <c:pt idx="1060">
                  <c:v>42828.666666666664</c:v>
                </c:pt>
                <c:pt idx="1061">
                  <c:v>42828.677083333336</c:v>
                </c:pt>
                <c:pt idx="1062">
                  <c:v>42828.6875</c:v>
                </c:pt>
                <c:pt idx="1063">
                  <c:v>42828.697916666664</c:v>
                </c:pt>
                <c:pt idx="1064">
                  <c:v>42828.708333333336</c:v>
                </c:pt>
                <c:pt idx="1065">
                  <c:v>42828.71875</c:v>
                </c:pt>
                <c:pt idx="1066">
                  <c:v>42828.729166666664</c:v>
                </c:pt>
                <c:pt idx="1067">
                  <c:v>42828.739583333336</c:v>
                </c:pt>
                <c:pt idx="1068">
                  <c:v>42828.75</c:v>
                </c:pt>
                <c:pt idx="1069">
                  <c:v>42828.760416666664</c:v>
                </c:pt>
                <c:pt idx="1070">
                  <c:v>42828.770833333336</c:v>
                </c:pt>
                <c:pt idx="1071">
                  <c:v>42828.78125</c:v>
                </c:pt>
                <c:pt idx="1072">
                  <c:v>42828.791666666664</c:v>
                </c:pt>
                <c:pt idx="1073">
                  <c:v>42828.802083333336</c:v>
                </c:pt>
                <c:pt idx="1074">
                  <c:v>42828.8125</c:v>
                </c:pt>
                <c:pt idx="1075">
                  <c:v>42828.822916666664</c:v>
                </c:pt>
                <c:pt idx="1076">
                  <c:v>42828.833333333336</c:v>
                </c:pt>
                <c:pt idx="1077">
                  <c:v>42828.84375</c:v>
                </c:pt>
                <c:pt idx="1078">
                  <c:v>42828.854166666664</c:v>
                </c:pt>
                <c:pt idx="1079">
                  <c:v>42828.864583333336</c:v>
                </c:pt>
                <c:pt idx="1080">
                  <c:v>42828.875</c:v>
                </c:pt>
                <c:pt idx="1081">
                  <c:v>42828.885416666664</c:v>
                </c:pt>
                <c:pt idx="1082">
                  <c:v>42828.895833333336</c:v>
                </c:pt>
                <c:pt idx="1083">
                  <c:v>42828.90625</c:v>
                </c:pt>
                <c:pt idx="1084">
                  <c:v>42828.916666666664</c:v>
                </c:pt>
                <c:pt idx="1085">
                  <c:v>42828.927083333336</c:v>
                </c:pt>
                <c:pt idx="1086">
                  <c:v>42828.9375</c:v>
                </c:pt>
                <c:pt idx="1087">
                  <c:v>42828.947916666664</c:v>
                </c:pt>
                <c:pt idx="1088">
                  <c:v>42828.958333333336</c:v>
                </c:pt>
                <c:pt idx="1089">
                  <c:v>42828.96875</c:v>
                </c:pt>
                <c:pt idx="1090">
                  <c:v>42828.979166666664</c:v>
                </c:pt>
                <c:pt idx="1091">
                  <c:v>42828.989583333336</c:v>
                </c:pt>
                <c:pt idx="1092">
                  <c:v>42829</c:v>
                </c:pt>
                <c:pt idx="1093">
                  <c:v>42829.010416666664</c:v>
                </c:pt>
                <c:pt idx="1094">
                  <c:v>42829.020833333336</c:v>
                </c:pt>
                <c:pt idx="1095">
                  <c:v>42829.03125</c:v>
                </c:pt>
                <c:pt idx="1096">
                  <c:v>42829.041666666664</c:v>
                </c:pt>
                <c:pt idx="1097">
                  <c:v>42829.052083333336</c:v>
                </c:pt>
                <c:pt idx="1098">
                  <c:v>42829.0625</c:v>
                </c:pt>
                <c:pt idx="1099">
                  <c:v>42829.072916666664</c:v>
                </c:pt>
                <c:pt idx="1100">
                  <c:v>42829.083333333336</c:v>
                </c:pt>
                <c:pt idx="1101">
                  <c:v>42829.09375</c:v>
                </c:pt>
                <c:pt idx="1102">
                  <c:v>42829.104166666664</c:v>
                </c:pt>
                <c:pt idx="1103">
                  <c:v>42829.114583333336</c:v>
                </c:pt>
                <c:pt idx="1104">
                  <c:v>42829.125</c:v>
                </c:pt>
                <c:pt idx="1105">
                  <c:v>42829.135416666664</c:v>
                </c:pt>
                <c:pt idx="1106">
                  <c:v>42829.145833333336</c:v>
                </c:pt>
                <c:pt idx="1107">
                  <c:v>42829.15625</c:v>
                </c:pt>
                <c:pt idx="1108">
                  <c:v>42829.166666666664</c:v>
                </c:pt>
                <c:pt idx="1109">
                  <c:v>42829.177083333336</c:v>
                </c:pt>
                <c:pt idx="1110">
                  <c:v>42829.1875</c:v>
                </c:pt>
                <c:pt idx="1111">
                  <c:v>42829.197916666664</c:v>
                </c:pt>
                <c:pt idx="1112">
                  <c:v>42829.208333333336</c:v>
                </c:pt>
                <c:pt idx="1113">
                  <c:v>42829.21875</c:v>
                </c:pt>
                <c:pt idx="1114">
                  <c:v>42829.229166666664</c:v>
                </c:pt>
                <c:pt idx="1115">
                  <c:v>42829.239583333336</c:v>
                </c:pt>
                <c:pt idx="1116">
                  <c:v>42829.25</c:v>
                </c:pt>
                <c:pt idx="1117">
                  <c:v>42829.260416666664</c:v>
                </c:pt>
                <c:pt idx="1118">
                  <c:v>42829.270833333336</c:v>
                </c:pt>
                <c:pt idx="1119">
                  <c:v>42829.28125</c:v>
                </c:pt>
                <c:pt idx="1120">
                  <c:v>42829.291666666664</c:v>
                </c:pt>
                <c:pt idx="1121">
                  <c:v>42829.302083333336</c:v>
                </c:pt>
                <c:pt idx="1122">
                  <c:v>42829.3125</c:v>
                </c:pt>
                <c:pt idx="1123">
                  <c:v>42829.322916666664</c:v>
                </c:pt>
                <c:pt idx="1124">
                  <c:v>42829.333333333336</c:v>
                </c:pt>
                <c:pt idx="1125">
                  <c:v>42829.34375</c:v>
                </c:pt>
                <c:pt idx="1126">
                  <c:v>42829.354166666664</c:v>
                </c:pt>
                <c:pt idx="1127">
                  <c:v>42829.364583333336</c:v>
                </c:pt>
                <c:pt idx="1128">
                  <c:v>42829.375</c:v>
                </c:pt>
                <c:pt idx="1129">
                  <c:v>42829.385416666664</c:v>
                </c:pt>
                <c:pt idx="1130">
                  <c:v>42829.395833333336</c:v>
                </c:pt>
                <c:pt idx="1131">
                  <c:v>42829.40625</c:v>
                </c:pt>
                <c:pt idx="1132">
                  <c:v>42829.416666666664</c:v>
                </c:pt>
                <c:pt idx="1133">
                  <c:v>42829.427083333336</c:v>
                </c:pt>
                <c:pt idx="1134">
                  <c:v>42829.4375</c:v>
                </c:pt>
                <c:pt idx="1135">
                  <c:v>42829.447916666664</c:v>
                </c:pt>
                <c:pt idx="1136">
                  <c:v>42829.458333333336</c:v>
                </c:pt>
                <c:pt idx="1137">
                  <c:v>42829.46875</c:v>
                </c:pt>
                <c:pt idx="1138">
                  <c:v>42829.479166666664</c:v>
                </c:pt>
                <c:pt idx="1139">
                  <c:v>42829.489583333336</c:v>
                </c:pt>
                <c:pt idx="1140">
                  <c:v>42829.5</c:v>
                </c:pt>
                <c:pt idx="1141">
                  <c:v>42829.510416666664</c:v>
                </c:pt>
                <c:pt idx="1142">
                  <c:v>42829.520833333336</c:v>
                </c:pt>
                <c:pt idx="1143">
                  <c:v>42829.53125</c:v>
                </c:pt>
                <c:pt idx="1144">
                  <c:v>42829.541666666664</c:v>
                </c:pt>
                <c:pt idx="1145">
                  <c:v>42829.552083333336</c:v>
                </c:pt>
                <c:pt idx="1146">
                  <c:v>42829.5625</c:v>
                </c:pt>
                <c:pt idx="1147">
                  <c:v>42829.572916666664</c:v>
                </c:pt>
                <c:pt idx="1148">
                  <c:v>42829.583333333336</c:v>
                </c:pt>
                <c:pt idx="1149">
                  <c:v>42829.59375</c:v>
                </c:pt>
                <c:pt idx="1150">
                  <c:v>42829.604166666664</c:v>
                </c:pt>
                <c:pt idx="1151">
                  <c:v>42829.614583333336</c:v>
                </c:pt>
                <c:pt idx="1152">
                  <c:v>42829.625</c:v>
                </c:pt>
                <c:pt idx="1153">
                  <c:v>42829.635416666664</c:v>
                </c:pt>
                <c:pt idx="1154">
                  <c:v>42829.645833333336</c:v>
                </c:pt>
                <c:pt idx="1155">
                  <c:v>42829.65625</c:v>
                </c:pt>
                <c:pt idx="1156">
                  <c:v>42829.666666666664</c:v>
                </c:pt>
                <c:pt idx="1157">
                  <c:v>42829.677083333336</c:v>
                </c:pt>
                <c:pt idx="1158">
                  <c:v>42829.6875</c:v>
                </c:pt>
                <c:pt idx="1159">
                  <c:v>42829.697916666664</c:v>
                </c:pt>
                <c:pt idx="1160">
                  <c:v>42829.708333333336</c:v>
                </c:pt>
                <c:pt idx="1161">
                  <c:v>42829.71875</c:v>
                </c:pt>
                <c:pt idx="1162">
                  <c:v>42829.729166666664</c:v>
                </c:pt>
                <c:pt idx="1163">
                  <c:v>42829.739583333336</c:v>
                </c:pt>
                <c:pt idx="1164">
                  <c:v>42829.75</c:v>
                </c:pt>
                <c:pt idx="1165">
                  <c:v>42829.760416666664</c:v>
                </c:pt>
                <c:pt idx="1166">
                  <c:v>42829.770833333336</c:v>
                </c:pt>
                <c:pt idx="1167">
                  <c:v>42829.78125</c:v>
                </c:pt>
                <c:pt idx="1168">
                  <c:v>42829.791666666664</c:v>
                </c:pt>
                <c:pt idx="1169">
                  <c:v>42829.802083333336</c:v>
                </c:pt>
                <c:pt idx="1170">
                  <c:v>42829.8125</c:v>
                </c:pt>
                <c:pt idx="1171">
                  <c:v>42829.822916666664</c:v>
                </c:pt>
                <c:pt idx="1172">
                  <c:v>42829.833333333336</c:v>
                </c:pt>
                <c:pt idx="1173">
                  <c:v>42829.84375</c:v>
                </c:pt>
                <c:pt idx="1174">
                  <c:v>42829.854166666664</c:v>
                </c:pt>
                <c:pt idx="1175">
                  <c:v>42829.864583333336</c:v>
                </c:pt>
                <c:pt idx="1176">
                  <c:v>42829.875</c:v>
                </c:pt>
                <c:pt idx="1177">
                  <c:v>42829.885416666664</c:v>
                </c:pt>
                <c:pt idx="1178">
                  <c:v>42829.895833333336</c:v>
                </c:pt>
                <c:pt idx="1179">
                  <c:v>42829.90625</c:v>
                </c:pt>
                <c:pt idx="1180">
                  <c:v>42829.916666666664</c:v>
                </c:pt>
                <c:pt idx="1181">
                  <c:v>42829.927083333336</c:v>
                </c:pt>
                <c:pt idx="1182">
                  <c:v>42829.9375</c:v>
                </c:pt>
                <c:pt idx="1183">
                  <c:v>42829.947916666664</c:v>
                </c:pt>
                <c:pt idx="1184">
                  <c:v>42829.958333333336</c:v>
                </c:pt>
                <c:pt idx="1185">
                  <c:v>42829.96875</c:v>
                </c:pt>
                <c:pt idx="1186">
                  <c:v>42829.979166666664</c:v>
                </c:pt>
                <c:pt idx="1187">
                  <c:v>42829.989583333336</c:v>
                </c:pt>
                <c:pt idx="1188">
                  <c:v>42830</c:v>
                </c:pt>
                <c:pt idx="1189">
                  <c:v>42830.010416666664</c:v>
                </c:pt>
                <c:pt idx="1190">
                  <c:v>42830.020833333336</c:v>
                </c:pt>
                <c:pt idx="1191">
                  <c:v>42830.03125</c:v>
                </c:pt>
                <c:pt idx="1192">
                  <c:v>42830.041666666664</c:v>
                </c:pt>
                <c:pt idx="1193">
                  <c:v>42830.052083333336</c:v>
                </c:pt>
                <c:pt idx="1194">
                  <c:v>42830.0625</c:v>
                </c:pt>
                <c:pt idx="1195">
                  <c:v>42830.072916666664</c:v>
                </c:pt>
                <c:pt idx="1196">
                  <c:v>42830.083333333336</c:v>
                </c:pt>
                <c:pt idx="1197">
                  <c:v>42830.09375</c:v>
                </c:pt>
                <c:pt idx="1198">
                  <c:v>42830.104166666664</c:v>
                </c:pt>
                <c:pt idx="1199">
                  <c:v>42830.114583333336</c:v>
                </c:pt>
                <c:pt idx="1200">
                  <c:v>42830.125</c:v>
                </c:pt>
                <c:pt idx="1201">
                  <c:v>42830.135416666664</c:v>
                </c:pt>
                <c:pt idx="1202">
                  <c:v>42830.145833333336</c:v>
                </c:pt>
                <c:pt idx="1203">
                  <c:v>42830.15625</c:v>
                </c:pt>
                <c:pt idx="1204">
                  <c:v>42830.166666666664</c:v>
                </c:pt>
                <c:pt idx="1205">
                  <c:v>42830.177083333336</c:v>
                </c:pt>
                <c:pt idx="1206">
                  <c:v>42830.1875</c:v>
                </c:pt>
                <c:pt idx="1207">
                  <c:v>42830.197916666664</c:v>
                </c:pt>
                <c:pt idx="1208">
                  <c:v>42830.208333333336</c:v>
                </c:pt>
                <c:pt idx="1209">
                  <c:v>42830.21875</c:v>
                </c:pt>
                <c:pt idx="1210">
                  <c:v>42830.229166666664</c:v>
                </c:pt>
                <c:pt idx="1211">
                  <c:v>42830.239583333336</c:v>
                </c:pt>
                <c:pt idx="1212">
                  <c:v>42830.25</c:v>
                </c:pt>
                <c:pt idx="1213">
                  <c:v>42830.260416666664</c:v>
                </c:pt>
                <c:pt idx="1214">
                  <c:v>42830.270833333336</c:v>
                </c:pt>
                <c:pt idx="1215">
                  <c:v>42830.28125</c:v>
                </c:pt>
                <c:pt idx="1216">
                  <c:v>42830.291666666664</c:v>
                </c:pt>
                <c:pt idx="1217">
                  <c:v>42830.302083333336</c:v>
                </c:pt>
                <c:pt idx="1218">
                  <c:v>42830.3125</c:v>
                </c:pt>
                <c:pt idx="1219">
                  <c:v>42830.322916666664</c:v>
                </c:pt>
                <c:pt idx="1220">
                  <c:v>42830.333333333336</c:v>
                </c:pt>
                <c:pt idx="1221">
                  <c:v>42830.34375</c:v>
                </c:pt>
                <c:pt idx="1222">
                  <c:v>42830.354166666664</c:v>
                </c:pt>
                <c:pt idx="1223">
                  <c:v>42830.364583333336</c:v>
                </c:pt>
                <c:pt idx="1224">
                  <c:v>42830.375</c:v>
                </c:pt>
                <c:pt idx="1225">
                  <c:v>42830.385416666664</c:v>
                </c:pt>
                <c:pt idx="1226">
                  <c:v>42830.395833333336</c:v>
                </c:pt>
                <c:pt idx="1227">
                  <c:v>42830.40625</c:v>
                </c:pt>
                <c:pt idx="1228">
                  <c:v>42830.416666666664</c:v>
                </c:pt>
                <c:pt idx="1229">
                  <c:v>42830.427083333336</c:v>
                </c:pt>
                <c:pt idx="1230">
                  <c:v>42830.4375</c:v>
                </c:pt>
                <c:pt idx="1231">
                  <c:v>42830.447916666664</c:v>
                </c:pt>
                <c:pt idx="1232">
                  <c:v>42830.458333333336</c:v>
                </c:pt>
                <c:pt idx="1233">
                  <c:v>42830.46875</c:v>
                </c:pt>
                <c:pt idx="1234">
                  <c:v>42830.479166666664</c:v>
                </c:pt>
                <c:pt idx="1235">
                  <c:v>42830.489583333336</c:v>
                </c:pt>
                <c:pt idx="1236">
                  <c:v>42830.5</c:v>
                </c:pt>
                <c:pt idx="1237">
                  <c:v>42830.510416666664</c:v>
                </c:pt>
                <c:pt idx="1238">
                  <c:v>42830.520833333336</c:v>
                </c:pt>
                <c:pt idx="1239">
                  <c:v>42830.53125</c:v>
                </c:pt>
                <c:pt idx="1240">
                  <c:v>42830.541666666664</c:v>
                </c:pt>
                <c:pt idx="1241">
                  <c:v>42830.552083333336</c:v>
                </c:pt>
                <c:pt idx="1242">
                  <c:v>42830.5625</c:v>
                </c:pt>
                <c:pt idx="1243">
                  <c:v>42830.572916666664</c:v>
                </c:pt>
                <c:pt idx="1244">
                  <c:v>42830.583333333336</c:v>
                </c:pt>
                <c:pt idx="1245">
                  <c:v>42830.59375</c:v>
                </c:pt>
                <c:pt idx="1246">
                  <c:v>42830.604166666664</c:v>
                </c:pt>
                <c:pt idx="1247">
                  <c:v>42830.614583333336</c:v>
                </c:pt>
                <c:pt idx="1248">
                  <c:v>42830.625</c:v>
                </c:pt>
                <c:pt idx="1249">
                  <c:v>42830.635416666664</c:v>
                </c:pt>
                <c:pt idx="1250">
                  <c:v>42830.645833333336</c:v>
                </c:pt>
                <c:pt idx="1251">
                  <c:v>42830.65625</c:v>
                </c:pt>
                <c:pt idx="1252">
                  <c:v>42830.666666666664</c:v>
                </c:pt>
                <c:pt idx="1253">
                  <c:v>42830.677083333336</c:v>
                </c:pt>
                <c:pt idx="1254">
                  <c:v>42830.6875</c:v>
                </c:pt>
                <c:pt idx="1255">
                  <c:v>42830.697916666664</c:v>
                </c:pt>
                <c:pt idx="1256">
                  <c:v>42830.708333333336</c:v>
                </c:pt>
                <c:pt idx="1257">
                  <c:v>42830.71875</c:v>
                </c:pt>
                <c:pt idx="1258">
                  <c:v>42830.729166666664</c:v>
                </c:pt>
                <c:pt idx="1259">
                  <c:v>42830.739583333336</c:v>
                </c:pt>
                <c:pt idx="1260">
                  <c:v>42830.75</c:v>
                </c:pt>
                <c:pt idx="1261">
                  <c:v>42830.760416666664</c:v>
                </c:pt>
                <c:pt idx="1262">
                  <c:v>42830.770833333336</c:v>
                </c:pt>
                <c:pt idx="1263">
                  <c:v>42830.78125</c:v>
                </c:pt>
                <c:pt idx="1264">
                  <c:v>42830.791666666664</c:v>
                </c:pt>
                <c:pt idx="1265">
                  <c:v>42830.802083333336</c:v>
                </c:pt>
                <c:pt idx="1266">
                  <c:v>42830.8125</c:v>
                </c:pt>
                <c:pt idx="1267">
                  <c:v>42830.822916666664</c:v>
                </c:pt>
                <c:pt idx="1268">
                  <c:v>42830.833333333336</c:v>
                </c:pt>
                <c:pt idx="1269">
                  <c:v>42830.84375</c:v>
                </c:pt>
                <c:pt idx="1270">
                  <c:v>42830.854166666664</c:v>
                </c:pt>
                <c:pt idx="1271">
                  <c:v>42830.864583333336</c:v>
                </c:pt>
                <c:pt idx="1272">
                  <c:v>42830.875</c:v>
                </c:pt>
                <c:pt idx="1273">
                  <c:v>42830.885416666664</c:v>
                </c:pt>
                <c:pt idx="1274">
                  <c:v>42830.895833333336</c:v>
                </c:pt>
                <c:pt idx="1275">
                  <c:v>42830.90625</c:v>
                </c:pt>
                <c:pt idx="1276">
                  <c:v>42830.916666666664</c:v>
                </c:pt>
                <c:pt idx="1277">
                  <c:v>42830.927083333336</c:v>
                </c:pt>
                <c:pt idx="1278">
                  <c:v>42830.9375</c:v>
                </c:pt>
                <c:pt idx="1279">
                  <c:v>42830.947916666664</c:v>
                </c:pt>
                <c:pt idx="1280">
                  <c:v>42830.958333333336</c:v>
                </c:pt>
                <c:pt idx="1281">
                  <c:v>42830.96875</c:v>
                </c:pt>
                <c:pt idx="1282">
                  <c:v>42830.979166666664</c:v>
                </c:pt>
                <c:pt idx="1283">
                  <c:v>42830.989583333336</c:v>
                </c:pt>
                <c:pt idx="1284">
                  <c:v>42831</c:v>
                </c:pt>
                <c:pt idx="1285">
                  <c:v>42831.010416666664</c:v>
                </c:pt>
                <c:pt idx="1286">
                  <c:v>42831.020833333336</c:v>
                </c:pt>
                <c:pt idx="1287">
                  <c:v>42831.03125</c:v>
                </c:pt>
                <c:pt idx="1288">
                  <c:v>42831.041666666664</c:v>
                </c:pt>
                <c:pt idx="1289">
                  <c:v>42831.052083333336</c:v>
                </c:pt>
                <c:pt idx="1290">
                  <c:v>42831.0625</c:v>
                </c:pt>
                <c:pt idx="1291">
                  <c:v>42831.072916666664</c:v>
                </c:pt>
                <c:pt idx="1292">
                  <c:v>42831.083333333336</c:v>
                </c:pt>
                <c:pt idx="1293">
                  <c:v>42831.09375</c:v>
                </c:pt>
                <c:pt idx="1294">
                  <c:v>42831.104166666664</c:v>
                </c:pt>
                <c:pt idx="1295">
                  <c:v>42831.114583333336</c:v>
                </c:pt>
                <c:pt idx="1296">
                  <c:v>42831.125</c:v>
                </c:pt>
                <c:pt idx="1297">
                  <c:v>42831.135416666664</c:v>
                </c:pt>
                <c:pt idx="1298">
                  <c:v>42831.145833333336</c:v>
                </c:pt>
                <c:pt idx="1299">
                  <c:v>42831.15625</c:v>
                </c:pt>
                <c:pt idx="1300">
                  <c:v>42831.166666666664</c:v>
                </c:pt>
                <c:pt idx="1301">
                  <c:v>42831.177083333336</c:v>
                </c:pt>
                <c:pt idx="1302">
                  <c:v>42831.1875</c:v>
                </c:pt>
                <c:pt idx="1303">
                  <c:v>42831.197916666664</c:v>
                </c:pt>
                <c:pt idx="1304">
                  <c:v>42831.208333333336</c:v>
                </c:pt>
                <c:pt idx="1305">
                  <c:v>42831.21875</c:v>
                </c:pt>
                <c:pt idx="1306">
                  <c:v>42831.229166666664</c:v>
                </c:pt>
                <c:pt idx="1307">
                  <c:v>42831.239583333336</c:v>
                </c:pt>
                <c:pt idx="1308">
                  <c:v>42831.25</c:v>
                </c:pt>
                <c:pt idx="1309">
                  <c:v>42831.260416666664</c:v>
                </c:pt>
                <c:pt idx="1310">
                  <c:v>42831.270833333336</c:v>
                </c:pt>
                <c:pt idx="1311">
                  <c:v>42831.28125</c:v>
                </c:pt>
                <c:pt idx="1312">
                  <c:v>42831.291666666664</c:v>
                </c:pt>
                <c:pt idx="1313">
                  <c:v>42831.302083333336</c:v>
                </c:pt>
                <c:pt idx="1314">
                  <c:v>42831.3125</c:v>
                </c:pt>
                <c:pt idx="1315">
                  <c:v>42831.322916666664</c:v>
                </c:pt>
                <c:pt idx="1316">
                  <c:v>42831.333333333336</c:v>
                </c:pt>
                <c:pt idx="1317">
                  <c:v>42831.34375</c:v>
                </c:pt>
                <c:pt idx="1318">
                  <c:v>42831.354166666664</c:v>
                </c:pt>
                <c:pt idx="1319">
                  <c:v>42831.364583333336</c:v>
                </c:pt>
                <c:pt idx="1320">
                  <c:v>42831.375</c:v>
                </c:pt>
                <c:pt idx="1321">
                  <c:v>42831.385416666664</c:v>
                </c:pt>
                <c:pt idx="1322">
                  <c:v>42831.395833333336</c:v>
                </c:pt>
                <c:pt idx="1323">
                  <c:v>42831.40625</c:v>
                </c:pt>
                <c:pt idx="1324">
                  <c:v>42831.416666666664</c:v>
                </c:pt>
                <c:pt idx="1325">
                  <c:v>42831.427083333336</c:v>
                </c:pt>
                <c:pt idx="1326">
                  <c:v>42831.4375</c:v>
                </c:pt>
                <c:pt idx="1327">
                  <c:v>42831.447916666664</c:v>
                </c:pt>
                <c:pt idx="1328">
                  <c:v>42831.458333333336</c:v>
                </c:pt>
                <c:pt idx="1329">
                  <c:v>42831.46875</c:v>
                </c:pt>
                <c:pt idx="1330">
                  <c:v>42831.479166666664</c:v>
                </c:pt>
                <c:pt idx="1331">
                  <c:v>42831.489583333336</c:v>
                </c:pt>
                <c:pt idx="1332">
                  <c:v>42831.5</c:v>
                </c:pt>
                <c:pt idx="1333">
                  <c:v>42831.510416666664</c:v>
                </c:pt>
                <c:pt idx="1334">
                  <c:v>42831.520833333336</c:v>
                </c:pt>
                <c:pt idx="1335">
                  <c:v>42831.53125</c:v>
                </c:pt>
                <c:pt idx="1336">
                  <c:v>42831.541666666664</c:v>
                </c:pt>
                <c:pt idx="1337">
                  <c:v>42831.552083333336</c:v>
                </c:pt>
                <c:pt idx="1338">
                  <c:v>42831.5625</c:v>
                </c:pt>
                <c:pt idx="1339">
                  <c:v>42831.572916666664</c:v>
                </c:pt>
                <c:pt idx="1340">
                  <c:v>42831.583333333336</c:v>
                </c:pt>
                <c:pt idx="1341">
                  <c:v>42831.59375</c:v>
                </c:pt>
                <c:pt idx="1342">
                  <c:v>42831.604166666664</c:v>
                </c:pt>
                <c:pt idx="1343">
                  <c:v>42831.614583333336</c:v>
                </c:pt>
                <c:pt idx="1344">
                  <c:v>42831.625</c:v>
                </c:pt>
                <c:pt idx="1345">
                  <c:v>42831.635416666664</c:v>
                </c:pt>
                <c:pt idx="1346">
                  <c:v>42831.645833333336</c:v>
                </c:pt>
                <c:pt idx="1347">
                  <c:v>42831.65625</c:v>
                </c:pt>
                <c:pt idx="1348">
                  <c:v>42831.666666666664</c:v>
                </c:pt>
                <c:pt idx="1349">
                  <c:v>42831.677083333336</c:v>
                </c:pt>
                <c:pt idx="1350">
                  <c:v>42831.6875</c:v>
                </c:pt>
                <c:pt idx="1351">
                  <c:v>42831.697916666664</c:v>
                </c:pt>
                <c:pt idx="1352">
                  <c:v>42831.708333333336</c:v>
                </c:pt>
                <c:pt idx="1353">
                  <c:v>42831.71875</c:v>
                </c:pt>
                <c:pt idx="1354">
                  <c:v>42831.729166666664</c:v>
                </c:pt>
                <c:pt idx="1355">
                  <c:v>42831.739583333336</c:v>
                </c:pt>
                <c:pt idx="1356">
                  <c:v>42831.75</c:v>
                </c:pt>
                <c:pt idx="1357">
                  <c:v>42831.760416666664</c:v>
                </c:pt>
                <c:pt idx="1358">
                  <c:v>42831.770833333336</c:v>
                </c:pt>
                <c:pt idx="1359">
                  <c:v>42831.78125</c:v>
                </c:pt>
                <c:pt idx="1360">
                  <c:v>42831.791666666664</c:v>
                </c:pt>
                <c:pt idx="1361">
                  <c:v>42831.802083333336</c:v>
                </c:pt>
                <c:pt idx="1362">
                  <c:v>42831.8125</c:v>
                </c:pt>
                <c:pt idx="1363">
                  <c:v>42831.822916666664</c:v>
                </c:pt>
                <c:pt idx="1364">
                  <c:v>42831.833333333336</c:v>
                </c:pt>
                <c:pt idx="1365">
                  <c:v>42831.84375</c:v>
                </c:pt>
                <c:pt idx="1366">
                  <c:v>42831.854166666664</c:v>
                </c:pt>
                <c:pt idx="1367">
                  <c:v>42831.864583333336</c:v>
                </c:pt>
                <c:pt idx="1368">
                  <c:v>42831.875</c:v>
                </c:pt>
                <c:pt idx="1369">
                  <c:v>42831.885416666664</c:v>
                </c:pt>
                <c:pt idx="1370">
                  <c:v>42831.895833333336</c:v>
                </c:pt>
                <c:pt idx="1371">
                  <c:v>42831.90625</c:v>
                </c:pt>
                <c:pt idx="1372">
                  <c:v>42831.916666666664</c:v>
                </c:pt>
                <c:pt idx="1373">
                  <c:v>42831.927083333336</c:v>
                </c:pt>
                <c:pt idx="1374">
                  <c:v>42831.9375</c:v>
                </c:pt>
                <c:pt idx="1375">
                  <c:v>42831.947916666664</c:v>
                </c:pt>
                <c:pt idx="1376">
                  <c:v>42831.958333333336</c:v>
                </c:pt>
                <c:pt idx="1377">
                  <c:v>42831.96875</c:v>
                </c:pt>
                <c:pt idx="1378">
                  <c:v>42831.979166666664</c:v>
                </c:pt>
                <c:pt idx="1379">
                  <c:v>42831.989583333336</c:v>
                </c:pt>
                <c:pt idx="1380">
                  <c:v>42832</c:v>
                </c:pt>
                <c:pt idx="1381">
                  <c:v>42832.010416666664</c:v>
                </c:pt>
                <c:pt idx="1382">
                  <c:v>42832.020833333336</c:v>
                </c:pt>
                <c:pt idx="1383">
                  <c:v>42832.03125</c:v>
                </c:pt>
                <c:pt idx="1384">
                  <c:v>42832.041666666664</c:v>
                </c:pt>
                <c:pt idx="1385">
                  <c:v>42832.052083333336</c:v>
                </c:pt>
                <c:pt idx="1386">
                  <c:v>42832.0625</c:v>
                </c:pt>
                <c:pt idx="1387">
                  <c:v>42832.072916666664</c:v>
                </c:pt>
                <c:pt idx="1388">
                  <c:v>42832.083333333336</c:v>
                </c:pt>
                <c:pt idx="1389">
                  <c:v>42832.09375</c:v>
                </c:pt>
                <c:pt idx="1390">
                  <c:v>42832.104166666664</c:v>
                </c:pt>
                <c:pt idx="1391">
                  <c:v>42832.114583333336</c:v>
                </c:pt>
                <c:pt idx="1392">
                  <c:v>42832.125</c:v>
                </c:pt>
                <c:pt idx="1393">
                  <c:v>42832.135416666664</c:v>
                </c:pt>
                <c:pt idx="1394">
                  <c:v>42832.145833333336</c:v>
                </c:pt>
                <c:pt idx="1395">
                  <c:v>42832.15625</c:v>
                </c:pt>
                <c:pt idx="1396">
                  <c:v>42832.166666666664</c:v>
                </c:pt>
                <c:pt idx="1397">
                  <c:v>42832.177083333336</c:v>
                </c:pt>
                <c:pt idx="1398">
                  <c:v>42832.1875</c:v>
                </c:pt>
                <c:pt idx="1399">
                  <c:v>42832.197916666664</c:v>
                </c:pt>
                <c:pt idx="1400">
                  <c:v>42832.208333333336</c:v>
                </c:pt>
                <c:pt idx="1401">
                  <c:v>42832.21875</c:v>
                </c:pt>
                <c:pt idx="1402">
                  <c:v>42832.229166666664</c:v>
                </c:pt>
                <c:pt idx="1403">
                  <c:v>42832.239583333336</c:v>
                </c:pt>
                <c:pt idx="1404">
                  <c:v>42832.25</c:v>
                </c:pt>
                <c:pt idx="1405">
                  <c:v>42832.260416666664</c:v>
                </c:pt>
                <c:pt idx="1406">
                  <c:v>42832.270833333336</c:v>
                </c:pt>
                <c:pt idx="1407">
                  <c:v>42832.28125</c:v>
                </c:pt>
                <c:pt idx="1408">
                  <c:v>42832.291666666664</c:v>
                </c:pt>
                <c:pt idx="1409">
                  <c:v>42832.302083333336</c:v>
                </c:pt>
                <c:pt idx="1410">
                  <c:v>42832.3125</c:v>
                </c:pt>
                <c:pt idx="1411">
                  <c:v>42832.322916666664</c:v>
                </c:pt>
                <c:pt idx="1412">
                  <c:v>42832.333333333336</c:v>
                </c:pt>
                <c:pt idx="1413">
                  <c:v>42832.34375</c:v>
                </c:pt>
                <c:pt idx="1414">
                  <c:v>42832.354166666664</c:v>
                </c:pt>
                <c:pt idx="1415">
                  <c:v>42832.364583333336</c:v>
                </c:pt>
                <c:pt idx="1416">
                  <c:v>42832.375</c:v>
                </c:pt>
                <c:pt idx="1417">
                  <c:v>42832.385416666664</c:v>
                </c:pt>
                <c:pt idx="1418">
                  <c:v>42832.395833333336</c:v>
                </c:pt>
                <c:pt idx="1419">
                  <c:v>42832.40625</c:v>
                </c:pt>
                <c:pt idx="1420">
                  <c:v>42832.416666666664</c:v>
                </c:pt>
                <c:pt idx="1421">
                  <c:v>42832.427083333336</c:v>
                </c:pt>
                <c:pt idx="1422">
                  <c:v>42832.4375</c:v>
                </c:pt>
                <c:pt idx="1423">
                  <c:v>42832.447916666664</c:v>
                </c:pt>
                <c:pt idx="1424">
                  <c:v>42832.458333333336</c:v>
                </c:pt>
                <c:pt idx="1425">
                  <c:v>42832.46875</c:v>
                </c:pt>
                <c:pt idx="1426">
                  <c:v>42832.479166666664</c:v>
                </c:pt>
                <c:pt idx="1427">
                  <c:v>42832.489583333336</c:v>
                </c:pt>
                <c:pt idx="1428">
                  <c:v>42832.5</c:v>
                </c:pt>
                <c:pt idx="1429">
                  <c:v>42832.510416666664</c:v>
                </c:pt>
                <c:pt idx="1430">
                  <c:v>42832.520833333336</c:v>
                </c:pt>
                <c:pt idx="1431">
                  <c:v>42832.53125</c:v>
                </c:pt>
                <c:pt idx="1432">
                  <c:v>42832.541666666664</c:v>
                </c:pt>
                <c:pt idx="1433">
                  <c:v>42832.552083333336</c:v>
                </c:pt>
                <c:pt idx="1434">
                  <c:v>42832.5625</c:v>
                </c:pt>
                <c:pt idx="1435">
                  <c:v>42832.572916666664</c:v>
                </c:pt>
                <c:pt idx="1436">
                  <c:v>42832.583333333336</c:v>
                </c:pt>
                <c:pt idx="1437">
                  <c:v>42832.59375</c:v>
                </c:pt>
                <c:pt idx="1438">
                  <c:v>42832.604166666664</c:v>
                </c:pt>
                <c:pt idx="1439">
                  <c:v>42832.614583333336</c:v>
                </c:pt>
                <c:pt idx="1440">
                  <c:v>42832.625</c:v>
                </c:pt>
                <c:pt idx="1441">
                  <c:v>42832.635416666664</c:v>
                </c:pt>
                <c:pt idx="1442">
                  <c:v>42832.645833333336</c:v>
                </c:pt>
                <c:pt idx="1443">
                  <c:v>42832.65625</c:v>
                </c:pt>
                <c:pt idx="1444">
                  <c:v>42832.666666666664</c:v>
                </c:pt>
                <c:pt idx="1445">
                  <c:v>42832.677083333336</c:v>
                </c:pt>
                <c:pt idx="1446">
                  <c:v>42832.6875</c:v>
                </c:pt>
                <c:pt idx="1447">
                  <c:v>42832.697916666664</c:v>
                </c:pt>
                <c:pt idx="1448">
                  <c:v>42832.708333333336</c:v>
                </c:pt>
                <c:pt idx="1449">
                  <c:v>42832.71875</c:v>
                </c:pt>
                <c:pt idx="1450">
                  <c:v>42832.729166666664</c:v>
                </c:pt>
                <c:pt idx="1451">
                  <c:v>42832.739583333336</c:v>
                </c:pt>
                <c:pt idx="1452">
                  <c:v>42832.75</c:v>
                </c:pt>
                <c:pt idx="1453">
                  <c:v>42832.760416666664</c:v>
                </c:pt>
                <c:pt idx="1454">
                  <c:v>42832.770833333336</c:v>
                </c:pt>
                <c:pt idx="1455">
                  <c:v>42832.78125</c:v>
                </c:pt>
                <c:pt idx="1456">
                  <c:v>42832.791666666664</c:v>
                </c:pt>
                <c:pt idx="1457">
                  <c:v>42832.802083333336</c:v>
                </c:pt>
                <c:pt idx="1458">
                  <c:v>42832.8125</c:v>
                </c:pt>
                <c:pt idx="1459">
                  <c:v>42832.822916666664</c:v>
                </c:pt>
                <c:pt idx="1460">
                  <c:v>42832.833333333336</c:v>
                </c:pt>
                <c:pt idx="1461">
                  <c:v>42832.84375</c:v>
                </c:pt>
                <c:pt idx="1462">
                  <c:v>42832.854166666664</c:v>
                </c:pt>
                <c:pt idx="1463">
                  <c:v>42832.864583333336</c:v>
                </c:pt>
                <c:pt idx="1464">
                  <c:v>42832.875</c:v>
                </c:pt>
                <c:pt idx="1465">
                  <c:v>42832.885416666664</c:v>
                </c:pt>
                <c:pt idx="1466">
                  <c:v>42832.895833333336</c:v>
                </c:pt>
                <c:pt idx="1467">
                  <c:v>42832.90625</c:v>
                </c:pt>
                <c:pt idx="1468">
                  <c:v>42832.916666666664</c:v>
                </c:pt>
                <c:pt idx="1469">
                  <c:v>42832.927083333336</c:v>
                </c:pt>
                <c:pt idx="1470">
                  <c:v>42832.9375</c:v>
                </c:pt>
                <c:pt idx="1471">
                  <c:v>42832.947916666664</c:v>
                </c:pt>
                <c:pt idx="1472">
                  <c:v>42832.958333333336</c:v>
                </c:pt>
                <c:pt idx="1473">
                  <c:v>42832.96875</c:v>
                </c:pt>
                <c:pt idx="1474">
                  <c:v>42832.979166666664</c:v>
                </c:pt>
                <c:pt idx="1475">
                  <c:v>42832.989583333336</c:v>
                </c:pt>
                <c:pt idx="1476">
                  <c:v>42833</c:v>
                </c:pt>
                <c:pt idx="1477">
                  <c:v>42833.010416666664</c:v>
                </c:pt>
                <c:pt idx="1478">
                  <c:v>42833.020833333336</c:v>
                </c:pt>
                <c:pt idx="1479">
                  <c:v>42833.03125</c:v>
                </c:pt>
                <c:pt idx="1480">
                  <c:v>42833.041666666664</c:v>
                </c:pt>
                <c:pt idx="1481">
                  <c:v>42833.052083333336</c:v>
                </c:pt>
                <c:pt idx="1482">
                  <c:v>42833.0625</c:v>
                </c:pt>
                <c:pt idx="1483">
                  <c:v>42833.072916666664</c:v>
                </c:pt>
                <c:pt idx="1484">
                  <c:v>42833.083333333336</c:v>
                </c:pt>
                <c:pt idx="1485">
                  <c:v>42833.09375</c:v>
                </c:pt>
                <c:pt idx="1486">
                  <c:v>42833.104166666664</c:v>
                </c:pt>
                <c:pt idx="1487">
                  <c:v>42833.114583333336</c:v>
                </c:pt>
                <c:pt idx="1488">
                  <c:v>42833.125</c:v>
                </c:pt>
                <c:pt idx="1489">
                  <c:v>42833.135416666664</c:v>
                </c:pt>
                <c:pt idx="1490">
                  <c:v>42833.145833333336</c:v>
                </c:pt>
                <c:pt idx="1491">
                  <c:v>42833.15625</c:v>
                </c:pt>
                <c:pt idx="1492">
                  <c:v>42833.166666666664</c:v>
                </c:pt>
                <c:pt idx="1493">
                  <c:v>42833.177083333336</c:v>
                </c:pt>
                <c:pt idx="1494">
                  <c:v>42833.1875</c:v>
                </c:pt>
                <c:pt idx="1495">
                  <c:v>42833.197916666664</c:v>
                </c:pt>
                <c:pt idx="1496">
                  <c:v>42833.208333333336</c:v>
                </c:pt>
                <c:pt idx="1497">
                  <c:v>42833.21875</c:v>
                </c:pt>
                <c:pt idx="1498">
                  <c:v>42833.229166666664</c:v>
                </c:pt>
                <c:pt idx="1499">
                  <c:v>42833.239583333336</c:v>
                </c:pt>
                <c:pt idx="1500">
                  <c:v>42833.25</c:v>
                </c:pt>
                <c:pt idx="1501">
                  <c:v>42833.260416666664</c:v>
                </c:pt>
                <c:pt idx="1502">
                  <c:v>42833.270833333336</c:v>
                </c:pt>
                <c:pt idx="1503">
                  <c:v>42833.28125</c:v>
                </c:pt>
                <c:pt idx="1504">
                  <c:v>42833.291666666664</c:v>
                </c:pt>
                <c:pt idx="1505">
                  <c:v>42833.302083333336</c:v>
                </c:pt>
                <c:pt idx="1506">
                  <c:v>42833.3125</c:v>
                </c:pt>
                <c:pt idx="1507">
                  <c:v>42833.322916666664</c:v>
                </c:pt>
                <c:pt idx="1508">
                  <c:v>42833.333333333336</c:v>
                </c:pt>
                <c:pt idx="1509">
                  <c:v>42833.34375</c:v>
                </c:pt>
                <c:pt idx="1510">
                  <c:v>42833.354166666664</c:v>
                </c:pt>
                <c:pt idx="1511">
                  <c:v>42833.364583333336</c:v>
                </c:pt>
                <c:pt idx="1512">
                  <c:v>42833.375</c:v>
                </c:pt>
                <c:pt idx="1513">
                  <c:v>42833.385416666664</c:v>
                </c:pt>
                <c:pt idx="1514">
                  <c:v>42833.395833333336</c:v>
                </c:pt>
                <c:pt idx="1515">
                  <c:v>42833.40625</c:v>
                </c:pt>
                <c:pt idx="1516">
                  <c:v>42833.416666666664</c:v>
                </c:pt>
                <c:pt idx="1517">
                  <c:v>42833.427083333336</c:v>
                </c:pt>
                <c:pt idx="1518">
                  <c:v>42833.4375</c:v>
                </c:pt>
                <c:pt idx="1519">
                  <c:v>42833.447916666664</c:v>
                </c:pt>
                <c:pt idx="1520">
                  <c:v>42833.458333333336</c:v>
                </c:pt>
                <c:pt idx="1521">
                  <c:v>42833.46875</c:v>
                </c:pt>
                <c:pt idx="1522">
                  <c:v>42833.479166666664</c:v>
                </c:pt>
                <c:pt idx="1523">
                  <c:v>42833.489583333336</c:v>
                </c:pt>
                <c:pt idx="1524">
                  <c:v>42833.5</c:v>
                </c:pt>
                <c:pt idx="1525">
                  <c:v>42833.510416666664</c:v>
                </c:pt>
                <c:pt idx="1526">
                  <c:v>42833.520833333336</c:v>
                </c:pt>
                <c:pt idx="1527">
                  <c:v>42833.53125</c:v>
                </c:pt>
                <c:pt idx="1528">
                  <c:v>42833.541666666664</c:v>
                </c:pt>
                <c:pt idx="1529">
                  <c:v>42833.552083333336</c:v>
                </c:pt>
                <c:pt idx="1530">
                  <c:v>42833.5625</c:v>
                </c:pt>
                <c:pt idx="1531">
                  <c:v>42833.572916666664</c:v>
                </c:pt>
                <c:pt idx="1532">
                  <c:v>42833.583333333336</c:v>
                </c:pt>
                <c:pt idx="1533">
                  <c:v>42833.59375</c:v>
                </c:pt>
                <c:pt idx="1534">
                  <c:v>42833.604166666664</c:v>
                </c:pt>
                <c:pt idx="1535">
                  <c:v>42833.614583333336</c:v>
                </c:pt>
                <c:pt idx="1536">
                  <c:v>42833.625</c:v>
                </c:pt>
                <c:pt idx="1537">
                  <c:v>42833.635416666664</c:v>
                </c:pt>
                <c:pt idx="1538">
                  <c:v>42833.645833333336</c:v>
                </c:pt>
                <c:pt idx="1539">
                  <c:v>42833.65625</c:v>
                </c:pt>
                <c:pt idx="1540">
                  <c:v>42833.666666666664</c:v>
                </c:pt>
                <c:pt idx="1541">
                  <c:v>42833.677083333336</c:v>
                </c:pt>
                <c:pt idx="1542">
                  <c:v>42833.6875</c:v>
                </c:pt>
                <c:pt idx="1543">
                  <c:v>42833.697916666664</c:v>
                </c:pt>
                <c:pt idx="1544">
                  <c:v>42833.708333333336</c:v>
                </c:pt>
                <c:pt idx="1545">
                  <c:v>42833.71875</c:v>
                </c:pt>
                <c:pt idx="1546">
                  <c:v>42833.729166666664</c:v>
                </c:pt>
                <c:pt idx="1547">
                  <c:v>42833.739583333336</c:v>
                </c:pt>
                <c:pt idx="1548">
                  <c:v>42833.75</c:v>
                </c:pt>
                <c:pt idx="1549">
                  <c:v>42833.760416666664</c:v>
                </c:pt>
                <c:pt idx="1550">
                  <c:v>42833.770833333336</c:v>
                </c:pt>
                <c:pt idx="1551">
                  <c:v>42833.78125</c:v>
                </c:pt>
                <c:pt idx="1552">
                  <c:v>42833.791666666664</c:v>
                </c:pt>
                <c:pt idx="1553">
                  <c:v>42833.802083333336</c:v>
                </c:pt>
                <c:pt idx="1554">
                  <c:v>42833.8125</c:v>
                </c:pt>
                <c:pt idx="1555">
                  <c:v>42833.822916666664</c:v>
                </c:pt>
                <c:pt idx="1556">
                  <c:v>42833.833333333336</c:v>
                </c:pt>
                <c:pt idx="1557">
                  <c:v>42833.84375</c:v>
                </c:pt>
                <c:pt idx="1558">
                  <c:v>42833.854166666664</c:v>
                </c:pt>
                <c:pt idx="1559">
                  <c:v>42833.864583333336</c:v>
                </c:pt>
                <c:pt idx="1560">
                  <c:v>42833.875</c:v>
                </c:pt>
                <c:pt idx="1561">
                  <c:v>42833.885416666664</c:v>
                </c:pt>
                <c:pt idx="1562">
                  <c:v>42833.895833333336</c:v>
                </c:pt>
                <c:pt idx="1563">
                  <c:v>42833.90625</c:v>
                </c:pt>
                <c:pt idx="1564">
                  <c:v>42833.916666666664</c:v>
                </c:pt>
                <c:pt idx="1565">
                  <c:v>42833.927083333336</c:v>
                </c:pt>
                <c:pt idx="1566">
                  <c:v>42833.9375</c:v>
                </c:pt>
                <c:pt idx="1567">
                  <c:v>42833.947916666664</c:v>
                </c:pt>
                <c:pt idx="1568">
                  <c:v>42833.958333333336</c:v>
                </c:pt>
                <c:pt idx="1569">
                  <c:v>42833.96875</c:v>
                </c:pt>
                <c:pt idx="1570">
                  <c:v>42833.979166666664</c:v>
                </c:pt>
                <c:pt idx="1571">
                  <c:v>42833.989583333336</c:v>
                </c:pt>
                <c:pt idx="1572">
                  <c:v>42834</c:v>
                </c:pt>
                <c:pt idx="1573">
                  <c:v>42834.010416666664</c:v>
                </c:pt>
                <c:pt idx="1574">
                  <c:v>42834.020833333336</c:v>
                </c:pt>
                <c:pt idx="1575">
                  <c:v>42834.03125</c:v>
                </c:pt>
                <c:pt idx="1576">
                  <c:v>42834.041666666664</c:v>
                </c:pt>
                <c:pt idx="1577">
                  <c:v>42834.052083333336</c:v>
                </c:pt>
                <c:pt idx="1578">
                  <c:v>42834.0625</c:v>
                </c:pt>
                <c:pt idx="1579">
                  <c:v>42834.072916666664</c:v>
                </c:pt>
                <c:pt idx="1580">
                  <c:v>42834.083333333336</c:v>
                </c:pt>
                <c:pt idx="1581">
                  <c:v>42834.09375</c:v>
                </c:pt>
                <c:pt idx="1582">
                  <c:v>42834.104166666664</c:v>
                </c:pt>
                <c:pt idx="1583">
                  <c:v>42834.114583333336</c:v>
                </c:pt>
                <c:pt idx="1584">
                  <c:v>42834.125</c:v>
                </c:pt>
                <c:pt idx="1585">
                  <c:v>42834.135416666664</c:v>
                </c:pt>
                <c:pt idx="1586">
                  <c:v>42834.145833333336</c:v>
                </c:pt>
                <c:pt idx="1587">
                  <c:v>42834.15625</c:v>
                </c:pt>
                <c:pt idx="1588">
                  <c:v>42834.166666666664</c:v>
                </c:pt>
                <c:pt idx="1589">
                  <c:v>42834.177083333336</c:v>
                </c:pt>
                <c:pt idx="1590">
                  <c:v>42834.1875</c:v>
                </c:pt>
                <c:pt idx="1591">
                  <c:v>42834.197916666664</c:v>
                </c:pt>
                <c:pt idx="1592">
                  <c:v>42834.208333333336</c:v>
                </c:pt>
                <c:pt idx="1593">
                  <c:v>42834.21875</c:v>
                </c:pt>
                <c:pt idx="1594">
                  <c:v>42834.229166666664</c:v>
                </c:pt>
                <c:pt idx="1595">
                  <c:v>42834.239583333336</c:v>
                </c:pt>
                <c:pt idx="1596">
                  <c:v>42834.25</c:v>
                </c:pt>
                <c:pt idx="1597">
                  <c:v>42834.260416666664</c:v>
                </c:pt>
                <c:pt idx="1598">
                  <c:v>42834.270833333336</c:v>
                </c:pt>
                <c:pt idx="1599">
                  <c:v>42834.28125</c:v>
                </c:pt>
                <c:pt idx="1600">
                  <c:v>42834.291666666664</c:v>
                </c:pt>
                <c:pt idx="1601">
                  <c:v>42834.302083333336</c:v>
                </c:pt>
                <c:pt idx="1602">
                  <c:v>42834.3125</c:v>
                </c:pt>
                <c:pt idx="1603">
                  <c:v>42834.322916666664</c:v>
                </c:pt>
                <c:pt idx="1604">
                  <c:v>42834.333333333336</c:v>
                </c:pt>
                <c:pt idx="1605">
                  <c:v>42834.34375</c:v>
                </c:pt>
                <c:pt idx="1606">
                  <c:v>42834.354166666664</c:v>
                </c:pt>
                <c:pt idx="1607">
                  <c:v>42834.364583333336</c:v>
                </c:pt>
                <c:pt idx="1608">
                  <c:v>42834.375</c:v>
                </c:pt>
                <c:pt idx="1609">
                  <c:v>42834.385416666664</c:v>
                </c:pt>
                <c:pt idx="1610">
                  <c:v>42834.395833333336</c:v>
                </c:pt>
                <c:pt idx="1611">
                  <c:v>42834.40625</c:v>
                </c:pt>
                <c:pt idx="1612">
                  <c:v>42834.416666666664</c:v>
                </c:pt>
                <c:pt idx="1613">
                  <c:v>42834.427083333336</c:v>
                </c:pt>
                <c:pt idx="1614">
                  <c:v>42834.4375</c:v>
                </c:pt>
                <c:pt idx="1615">
                  <c:v>42834.447916666664</c:v>
                </c:pt>
                <c:pt idx="1616">
                  <c:v>42834.458333333336</c:v>
                </c:pt>
                <c:pt idx="1617">
                  <c:v>42834.46875</c:v>
                </c:pt>
                <c:pt idx="1618">
                  <c:v>42834.479166666664</c:v>
                </c:pt>
                <c:pt idx="1619">
                  <c:v>42834.489583333336</c:v>
                </c:pt>
                <c:pt idx="1620">
                  <c:v>42834.5</c:v>
                </c:pt>
                <c:pt idx="1621">
                  <c:v>42834.510416666664</c:v>
                </c:pt>
                <c:pt idx="1622">
                  <c:v>42834.520833333336</c:v>
                </c:pt>
                <c:pt idx="1623">
                  <c:v>42834.53125</c:v>
                </c:pt>
                <c:pt idx="1624">
                  <c:v>42834.541666666664</c:v>
                </c:pt>
                <c:pt idx="1625">
                  <c:v>42834.552083333336</c:v>
                </c:pt>
                <c:pt idx="1626">
                  <c:v>42834.5625</c:v>
                </c:pt>
                <c:pt idx="1627">
                  <c:v>42834.572916666664</c:v>
                </c:pt>
                <c:pt idx="1628">
                  <c:v>42834.583333333336</c:v>
                </c:pt>
                <c:pt idx="1629">
                  <c:v>42834.59375</c:v>
                </c:pt>
                <c:pt idx="1630">
                  <c:v>42834.604166666664</c:v>
                </c:pt>
                <c:pt idx="1631">
                  <c:v>42834.614583333336</c:v>
                </c:pt>
                <c:pt idx="1632">
                  <c:v>42834.625</c:v>
                </c:pt>
                <c:pt idx="1633">
                  <c:v>42834.635416666664</c:v>
                </c:pt>
                <c:pt idx="1634">
                  <c:v>42834.645833333336</c:v>
                </c:pt>
                <c:pt idx="1635">
                  <c:v>42834.65625</c:v>
                </c:pt>
                <c:pt idx="1636">
                  <c:v>42834.666666666664</c:v>
                </c:pt>
                <c:pt idx="1637">
                  <c:v>42834.677083333336</c:v>
                </c:pt>
                <c:pt idx="1638">
                  <c:v>42834.6875</c:v>
                </c:pt>
                <c:pt idx="1639">
                  <c:v>42834.697916666664</c:v>
                </c:pt>
                <c:pt idx="1640">
                  <c:v>42834.708333333336</c:v>
                </c:pt>
                <c:pt idx="1641">
                  <c:v>42834.71875</c:v>
                </c:pt>
                <c:pt idx="1642">
                  <c:v>42834.729166666664</c:v>
                </c:pt>
                <c:pt idx="1643">
                  <c:v>42834.739583333336</c:v>
                </c:pt>
                <c:pt idx="1644">
                  <c:v>42834.75</c:v>
                </c:pt>
                <c:pt idx="1645">
                  <c:v>42834.760416666664</c:v>
                </c:pt>
                <c:pt idx="1646">
                  <c:v>42834.770833333336</c:v>
                </c:pt>
                <c:pt idx="1647">
                  <c:v>42834.78125</c:v>
                </c:pt>
                <c:pt idx="1648">
                  <c:v>42834.791666666664</c:v>
                </c:pt>
                <c:pt idx="1649">
                  <c:v>42834.802083333336</c:v>
                </c:pt>
                <c:pt idx="1650">
                  <c:v>42834.8125</c:v>
                </c:pt>
                <c:pt idx="1651">
                  <c:v>42834.822916666664</c:v>
                </c:pt>
                <c:pt idx="1652">
                  <c:v>42834.833333333336</c:v>
                </c:pt>
                <c:pt idx="1653">
                  <c:v>42834.84375</c:v>
                </c:pt>
                <c:pt idx="1654">
                  <c:v>42834.854166666664</c:v>
                </c:pt>
                <c:pt idx="1655">
                  <c:v>42834.864583333336</c:v>
                </c:pt>
                <c:pt idx="1656">
                  <c:v>42834.875</c:v>
                </c:pt>
                <c:pt idx="1657">
                  <c:v>42834.885416666664</c:v>
                </c:pt>
                <c:pt idx="1658">
                  <c:v>42834.895833333336</c:v>
                </c:pt>
                <c:pt idx="1659">
                  <c:v>42834.90625</c:v>
                </c:pt>
                <c:pt idx="1660">
                  <c:v>42834.916666666664</c:v>
                </c:pt>
                <c:pt idx="1661">
                  <c:v>42834.927083333336</c:v>
                </c:pt>
                <c:pt idx="1662">
                  <c:v>42834.9375</c:v>
                </c:pt>
                <c:pt idx="1663">
                  <c:v>42834.947916666664</c:v>
                </c:pt>
                <c:pt idx="1664">
                  <c:v>42834.958333333336</c:v>
                </c:pt>
                <c:pt idx="1665">
                  <c:v>42834.96875</c:v>
                </c:pt>
                <c:pt idx="1666">
                  <c:v>42834.979166666664</c:v>
                </c:pt>
                <c:pt idx="1667">
                  <c:v>42834.989583333336</c:v>
                </c:pt>
                <c:pt idx="1668">
                  <c:v>42835</c:v>
                </c:pt>
                <c:pt idx="1669">
                  <c:v>42835.010416666664</c:v>
                </c:pt>
                <c:pt idx="1670">
                  <c:v>42835.020833333336</c:v>
                </c:pt>
                <c:pt idx="1671">
                  <c:v>42835.03125</c:v>
                </c:pt>
                <c:pt idx="1672">
                  <c:v>42835.041666666664</c:v>
                </c:pt>
                <c:pt idx="1673">
                  <c:v>42835.052083333336</c:v>
                </c:pt>
                <c:pt idx="1674">
                  <c:v>42835.0625</c:v>
                </c:pt>
                <c:pt idx="1675">
                  <c:v>42835.072916666664</c:v>
                </c:pt>
                <c:pt idx="1676">
                  <c:v>42835.083333333336</c:v>
                </c:pt>
                <c:pt idx="1677">
                  <c:v>42835.09375</c:v>
                </c:pt>
                <c:pt idx="1678">
                  <c:v>42835.104166666664</c:v>
                </c:pt>
                <c:pt idx="1679">
                  <c:v>42835.114583333336</c:v>
                </c:pt>
                <c:pt idx="1680">
                  <c:v>42835.125</c:v>
                </c:pt>
                <c:pt idx="1681">
                  <c:v>42835.135416666664</c:v>
                </c:pt>
                <c:pt idx="1682">
                  <c:v>42835.145833333336</c:v>
                </c:pt>
                <c:pt idx="1683">
                  <c:v>42835.15625</c:v>
                </c:pt>
                <c:pt idx="1684">
                  <c:v>42835.166666666664</c:v>
                </c:pt>
                <c:pt idx="1685">
                  <c:v>42835.177083333336</c:v>
                </c:pt>
                <c:pt idx="1686">
                  <c:v>42835.1875</c:v>
                </c:pt>
                <c:pt idx="1687">
                  <c:v>42835.197916666664</c:v>
                </c:pt>
                <c:pt idx="1688">
                  <c:v>42835.208333333336</c:v>
                </c:pt>
                <c:pt idx="1689">
                  <c:v>42835.21875</c:v>
                </c:pt>
                <c:pt idx="1690">
                  <c:v>42835.229166666664</c:v>
                </c:pt>
                <c:pt idx="1691">
                  <c:v>42835.239583333336</c:v>
                </c:pt>
                <c:pt idx="1692">
                  <c:v>42835.25</c:v>
                </c:pt>
                <c:pt idx="1693">
                  <c:v>42835.260416666664</c:v>
                </c:pt>
                <c:pt idx="1694">
                  <c:v>42835.270833333336</c:v>
                </c:pt>
                <c:pt idx="1695">
                  <c:v>42835.28125</c:v>
                </c:pt>
                <c:pt idx="1696">
                  <c:v>42835.291666666664</c:v>
                </c:pt>
                <c:pt idx="1697">
                  <c:v>42835.302083333336</c:v>
                </c:pt>
                <c:pt idx="1698">
                  <c:v>42835.3125</c:v>
                </c:pt>
                <c:pt idx="1699">
                  <c:v>42835.322916666664</c:v>
                </c:pt>
                <c:pt idx="1700">
                  <c:v>42835.333333333336</c:v>
                </c:pt>
                <c:pt idx="1701">
                  <c:v>42835.34375</c:v>
                </c:pt>
                <c:pt idx="1702">
                  <c:v>42835.354166666664</c:v>
                </c:pt>
                <c:pt idx="1703">
                  <c:v>42835.364583333336</c:v>
                </c:pt>
                <c:pt idx="1704">
                  <c:v>42835.375</c:v>
                </c:pt>
                <c:pt idx="1705">
                  <c:v>42835.385416666664</c:v>
                </c:pt>
                <c:pt idx="1706">
                  <c:v>42835.395833333336</c:v>
                </c:pt>
                <c:pt idx="1707">
                  <c:v>42835.40625</c:v>
                </c:pt>
                <c:pt idx="1708">
                  <c:v>42835.416666666664</c:v>
                </c:pt>
                <c:pt idx="1709">
                  <c:v>42835.427083333336</c:v>
                </c:pt>
                <c:pt idx="1710">
                  <c:v>42835.4375</c:v>
                </c:pt>
                <c:pt idx="1711">
                  <c:v>42835.447916666664</c:v>
                </c:pt>
                <c:pt idx="1712">
                  <c:v>42835.458333333336</c:v>
                </c:pt>
                <c:pt idx="1713">
                  <c:v>42835.46875</c:v>
                </c:pt>
                <c:pt idx="1714">
                  <c:v>42835.479166666664</c:v>
                </c:pt>
                <c:pt idx="1715">
                  <c:v>42835.489583333336</c:v>
                </c:pt>
                <c:pt idx="1716">
                  <c:v>42835.5</c:v>
                </c:pt>
                <c:pt idx="1717">
                  <c:v>42835.510416666664</c:v>
                </c:pt>
                <c:pt idx="1718">
                  <c:v>42835.520833333336</c:v>
                </c:pt>
                <c:pt idx="1719">
                  <c:v>42835.53125</c:v>
                </c:pt>
                <c:pt idx="1720">
                  <c:v>42835.541666666664</c:v>
                </c:pt>
                <c:pt idx="1721">
                  <c:v>42835.552083333336</c:v>
                </c:pt>
                <c:pt idx="1722">
                  <c:v>42835.5625</c:v>
                </c:pt>
                <c:pt idx="1723">
                  <c:v>42835.572916666664</c:v>
                </c:pt>
                <c:pt idx="1724">
                  <c:v>42835.583333333336</c:v>
                </c:pt>
                <c:pt idx="1725">
                  <c:v>42835.59375</c:v>
                </c:pt>
                <c:pt idx="1726">
                  <c:v>42835.604166666664</c:v>
                </c:pt>
                <c:pt idx="1727">
                  <c:v>42835.614583333336</c:v>
                </c:pt>
                <c:pt idx="1728">
                  <c:v>42835.625</c:v>
                </c:pt>
                <c:pt idx="1729">
                  <c:v>42835.635416666664</c:v>
                </c:pt>
                <c:pt idx="1730">
                  <c:v>42835.645833333336</c:v>
                </c:pt>
                <c:pt idx="1731">
                  <c:v>42835.65625</c:v>
                </c:pt>
                <c:pt idx="1732">
                  <c:v>42835.666666666664</c:v>
                </c:pt>
                <c:pt idx="1733">
                  <c:v>42835.677083333336</c:v>
                </c:pt>
                <c:pt idx="1734">
                  <c:v>42835.6875</c:v>
                </c:pt>
                <c:pt idx="1735">
                  <c:v>42835.697916666664</c:v>
                </c:pt>
                <c:pt idx="1736">
                  <c:v>42835.708333333336</c:v>
                </c:pt>
                <c:pt idx="1737">
                  <c:v>42835.71875</c:v>
                </c:pt>
                <c:pt idx="1738">
                  <c:v>42835.729166666664</c:v>
                </c:pt>
                <c:pt idx="1739">
                  <c:v>42835.739583333336</c:v>
                </c:pt>
                <c:pt idx="1740">
                  <c:v>42835.75</c:v>
                </c:pt>
                <c:pt idx="1741">
                  <c:v>42835.760416666664</c:v>
                </c:pt>
                <c:pt idx="1742">
                  <c:v>42835.770833333336</c:v>
                </c:pt>
                <c:pt idx="1743">
                  <c:v>42835.78125</c:v>
                </c:pt>
                <c:pt idx="1744">
                  <c:v>42835.791666666664</c:v>
                </c:pt>
                <c:pt idx="1745">
                  <c:v>42835.802083333336</c:v>
                </c:pt>
                <c:pt idx="1746">
                  <c:v>42835.8125</c:v>
                </c:pt>
                <c:pt idx="1747">
                  <c:v>42835.822916666664</c:v>
                </c:pt>
                <c:pt idx="1748">
                  <c:v>42835.833333333336</c:v>
                </c:pt>
                <c:pt idx="1749">
                  <c:v>42835.84375</c:v>
                </c:pt>
                <c:pt idx="1750">
                  <c:v>42835.854166666664</c:v>
                </c:pt>
                <c:pt idx="1751">
                  <c:v>42835.864583333336</c:v>
                </c:pt>
                <c:pt idx="1752">
                  <c:v>42835.875</c:v>
                </c:pt>
                <c:pt idx="1753">
                  <c:v>42835.885416666664</c:v>
                </c:pt>
                <c:pt idx="1754">
                  <c:v>42835.895833333336</c:v>
                </c:pt>
                <c:pt idx="1755">
                  <c:v>42835.90625</c:v>
                </c:pt>
                <c:pt idx="1756">
                  <c:v>42835.916666666664</c:v>
                </c:pt>
                <c:pt idx="1757">
                  <c:v>42835.927083333336</c:v>
                </c:pt>
                <c:pt idx="1758">
                  <c:v>42835.9375</c:v>
                </c:pt>
                <c:pt idx="1759">
                  <c:v>42835.947916666664</c:v>
                </c:pt>
                <c:pt idx="1760">
                  <c:v>42835.958333333336</c:v>
                </c:pt>
                <c:pt idx="1761">
                  <c:v>42835.96875</c:v>
                </c:pt>
                <c:pt idx="1762">
                  <c:v>42835.979166666664</c:v>
                </c:pt>
                <c:pt idx="1763">
                  <c:v>42835.989583333336</c:v>
                </c:pt>
                <c:pt idx="1764">
                  <c:v>42836</c:v>
                </c:pt>
                <c:pt idx="1765">
                  <c:v>42836.010416666664</c:v>
                </c:pt>
                <c:pt idx="1766">
                  <c:v>42836.020833333336</c:v>
                </c:pt>
                <c:pt idx="1767">
                  <c:v>42836.03125</c:v>
                </c:pt>
                <c:pt idx="1768">
                  <c:v>42836.041666666664</c:v>
                </c:pt>
                <c:pt idx="1769">
                  <c:v>42836.052083333336</c:v>
                </c:pt>
                <c:pt idx="1770">
                  <c:v>42836.0625</c:v>
                </c:pt>
                <c:pt idx="1771">
                  <c:v>42836.072916666664</c:v>
                </c:pt>
                <c:pt idx="1772">
                  <c:v>42836.083333333336</c:v>
                </c:pt>
                <c:pt idx="1773">
                  <c:v>42836.09375</c:v>
                </c:pt>
                <c:pt idx="1774">
                  <c:v>42836.104166666664</c:v>
                </c:pt>
                <c:pt idx="1775">
                  <c:v>42836.114583333336</c:v>
                </c:pt>
                <c:pt idx="1776">
                  <c:v>42836.125</c:v>
                </c:pt>
                <c:pt idx="1777">
                  <c:v>42836.135416666664</c:v>
                </c:pt>
                <c:pt idx="1778">
                  <c:v>42836.145833333336</c:v>
                </c:pt>
                <c:pt idx="1779">
                  <c:v>42836.15625</c:v>
                </c:pt>
                <c:pt idx="1780">
                  <c:v>42836.166666666664</c:v>
                </c:pt>
                <c:pt idx="1781">
                  <c:v>42836.177083333336</c:v>
                </c:pt>
                <c:pt idx="1782">
                  <c:v>42836.1875</c:v>
                </c:pt>
                <c:pt idx="1783">
                  <c:v>42836.197916666664</c:v>
                </c:pt>
                <c:pt idx="1784">
                  <c:v>42836.208333333336</c:v>
                </c:pt>
                <c:pt idx="1785">
                  <c:v>42836.21875</c:v>
                </c:pt>
                <c:pt idx="1786">
                  <c:v>42836.229166666664</c:v>
                </c:pt>
                <c:pt idx="1787">
                  <c:v>42836.239583333336</c:v>
                </c:pt>
                <c:pt idx="1788">
                  <c:v>42836.25</c:v>
                </c:pt>
                <c:pt idx="1789">
                  <c:v>42836.260416666664</c:v>
                </c:pt>
                <c:pt idx="1790">
                  <c:v>42836.270833333336</c:v>
                </c:pt>
                <c:pt idx="1791">
                  <c:v>42836.28125</c:v>
                </c:pt>
                <c:pt idx="1792">
                  <c:v>42836.291666666664</c:v>
                </c:pt>
                <c:pt idx="1793">
                  <c:v>42836.302083333336</c:v>
                </c:pt>
                <c:pt idx="1794">
                  <c:v>42836.3125</c:v>
                </c:pt>
                <c:pt idx="1795">
                  <c:v>42836.322916666664</c:v>
                </c:pt>
                <c:pt idx="1796">
                  <c:v>42836.333333333336</c:v>
                </c:pt>
                <c:pt idx="1797">
                  <c:v>42836.34375</c:v>
                </c:pt>
                <c:pt idx="1798">
                  <c:v>42836.354166666664</c:v>
                </c:pt>
                <c:pt idx="1799">
                  <c:v>42836.364583333336</c:v>
                </c:pt>
                <c:pt idx="1800">
                  <c:v>42836.375</c:v>
                </c:pt>
                <c:pt idx="1801">
                  <c:v>42836.385416666664</c:v>
                </c:pt>
                <c:pt idx="1802">
                  <c:v>42836.395833333336</c:v>
                </c:pt>
                <c:pt idx="1803">
                  <c:v>42836.40625</c:v>
                </c:pt>
                <c:pt idx="1804">
                  <c:v>42836.416666666664</c:v>
                </c:pt>
                <c:pt idx="1805">
                  <c:v>42836.427083333336</c:v>
                </c:pt>
                <c:pt idx="1806">
                  <c:v>42836.4375</c:v>
                </c:pt>
                <c:pt idx="1807">
                  <c:v>42836.447916666664</c:v>
                </c:pt>
                <c:pt idx="1808">
                  <c:v>42836.458333333336</c:v>
                </c:pt>
                <c:pt idx="1809">
                  <c:v>42836.46875</c:v>
                </c:pt>
                <c:pt idx="1810">
                  <c:v>42836.479166666664</c:v>
                </c:pt>
                <c:pt idx="1811">
                  <c:v>42836.489583333336</c:v>
                </c:pt>
                <c:pt idx="1812">
                  <c:v>42836.5</c:v>
                </c:pt>
                <c:pt idx="1813">
                  <c:v>42836.510416666664</c:v>
                </c:pt>
                <c:pt idx="1814">
                  <c:v>42836.520833333336</c:v>
                </c:pt>
                <c:pt idx="1815">
                  <c:v>42836.53125</c:v>
                </c:pt>
                <c:pt idx="1816">
                  <c:v>42836.541666666664</c:v>
                </c:pt>
                <c:pt idx="1817">
                  <c:v>42836.552083333336</c:v>
                </c:pt>
                <c:pt idx="1818">
                  <c:v>42836.5625</c:v>
                </c:pt>
                <c:pt idx="1819">
                  <c:v>42836.572916666664</c:v>
                </c:pt>
                <c:pt idx="1820">
                  <c:v>42836.583333333336</c:v>
                </c:pt>
                <c:pt idx="1821">
                  <c:v>42836.59375</c:v>
                </c:pt>
                <c:pt idx="1822">
                  <c:v>42836.604166666664</c:v>
                </c:pt>
                <c:pt idx="1823">
                  <c:v>42836.614583333336</c:v>
                </c:pt>
                <c:pt idx="1824">
                  <c:v>42836.625</c:v>
                </c:pt>
                <c:pt idx="1825">
                  <c:v>42836.635416666664</c:v>
                </c:pt>
                <c:pt idx="1826">
                  <c:v>42836.645833333336</c:v>
                </c:pt>
                <c:pt idx="1827">
                  <c:v>42836.65625</c:v>
                </c:pt>
                <c:pt idx="1828">
                  <c:v>42836.666666666664</c:v>
                </c:pt>
                <c:pt idx="1829">
                  <c:v>42836.677083333336</c:v>
                </c:pt>
                <c:pt idx="1830">
                  <c:v>42836.6875</c:v>
                </c:pt>
                <c:pt idx="1831">
                  <c:v>42836.697916666664</c:v>
                </c:pt>
                <c:pt idx="1832">
                  <c:v>42836.708333333336</c:v>
                </c:pt>
                <c:pt idx="1833">
                  <c:v>42836.71875</c:v>
                </c:pt>
                <c:pt idx="1834">
                  <c:v>42836.729166666664</c:v>
                </c:pt>
                <c:pt idx="1835">
                  <c:v>42836.739583333336</c:v>
                </c:pt>
                <c:pt idx="1836">
                  <c:v>42836.75</c:v>
                </c:pt>
                <c:pt idx="1837">
                  <c:v>42836.760416666664</c:v>
                </c:pt>
                <c:pt idx="1838">
                  <c:v>42836.770833333336</c:v>
                </c:pt>
                <c:pt idx="1839">
                  <c:v>42836.78125</c:v>
                </c:pt>
                <c:pt idx="1840">
                  <c:v>42836.791666666664</c:v>
                </c:pt>
                <c:pt idx="1841">
                  <c:v>42836.802083333336</c:v>
                </c:pt>
                <c:pt idx="1842">
                  <c:v>42836.8125</c:v>
                </c:pt>
                <c:pt idx="1843">
                  <c:v>42836.822916666664</c:v>
                </c:pt>
                <c:pt idx="1844">
                  <c:v>42836.833333333336</c:v>
                </c:pt>
                <c:pt idx="1845">
                  <c:v>42836.84375</c:v>
                </c:pt>
                <c:pt idx="1846">
                  <c:v>42836.854166666664</c:v>
                </c:pt>
                <c:pt idx="1847">
                  <c:v>42836.864583333336</c:v>
                </c:pt>
                <c:pt idx="1848">
                  <c:v>42836.875</c:v>
                </c:pt>
                <c:pt idx="1849">
                  <c:v>42836.885416666664</c:v>
                </c:pt>
                <c:pt idx="1850">
                  <c:v>42836.895833333336</c:v>
                </c:pt>
                <c:pt idx="1851">
                  <c:v>42836.90625</c:v>
                </c:pt>
                <c:pt idx="1852">
                  <c:v>42836.916666666664</c:v>
                </c:pt>
                <c:pt idx="1853">
                  <c:v>42836.927083333336</c:v>
                </c:pt>
                <c:pt idx="1854">
                  <c:v>42836.9375</c:v>
                </c:pt>
                <c:pt idx="1855">
                  <c:v>42836.947916666664</c:v>
                </c:pt>
                <c:pt idx="1856">
                  <c:v>42836.958333333336</c:v>
                </c:pt>
                <c:pt idx="1857">
                  <c:v>42836.96875</c:v>
                </c:pt>
                <c:pt idx="1858">
                  <c:v>42836.979166666664</c:v>
                </c:pt>
                <c:pt idx="1859">
                  <c:v>42836.989583333336</c:v>
                </c:pt>
                <c:pt idx="1860">
                  <c:v>42837</c:v>
                </c:pt>
                <c:pt idx="1861">
                  <c:v>42837.010416666664</c:v>
                </c:pt>
                <c:pt idx="1862">
                  <c:v>42837.020833333336</c:v>
                </c:pt>
                <c:pt idx="1863">
                  <c:v>42837.03125</c:v>
                </c:pt>
                <c:pt idx="1864">
                  <c:v>42837.041666666664</c:v>
                </c:pt>
                <c:pt idx="1865">
                  <c:v>42837.052083333336</c:v>
                </c:pt>
                <c:pt idx="1866">
                  <c:v>42837.0625</c:v>
                </c:pt>
                <c:pt idx="1867">
                  <c:v>42837.072916666664</c:v>
                </c:pt>
                <c:pt idx="1868">
                  <c:v>42837.083333333336</c:v>
                </c:pt>
                <c:pt idx="1869">
                  <c:v>42837.09375</c:v>
                </c:pt>
                <c:pt idx="1870">
                  <c:v>42837.104166666664</c:v>
                </c:pt>
                <c:pt idx="1871">
                  <c:v>42837.114583333336</c:v>
                </c:pt>
                <c:pt idx="1872">
                  <c:v>42837.125</c:v>
                </c:pt>
                <c:pt idx="1873">
                  <c:v>42837.135416666664</c:v>
                </c:pt>
                <c:pt idx="1874">
                  <c:v>42837.145833333336</c:v>
                </c:pt>
                <c:pt idx="1875">
                  <c:v>42837.15625</c:v>
                </c:pt>
                <c:pt idx="1876">
                  <c:v>42837.166666666664</c:v>
                </c:pt>
                <c:pt idx="1877">
                  <c:v>42837.177083333336</c:v>
                </c:pt>
                <c:pt idx="1878">
                  <c:v>42837.1875</c:v>
                </c:pt>
                <c:pt idx="1879">
                  <c:v>42837.197916666664</c:v>
                </c:pt>
                <c:pt idx="1880">
                  <c:v>42837.208333333336</c:v>
                </c:pt>
                <c:pt idx="1881">
                  <c:v>42837.21875</c:v>
                </c:pt>
                <c:pt idx="1882">
                  <c:v>42837.229166666664</c:v>
                </c:pt>
                <c:pt idx="1883">
                  <c:v>42837.239583333336</c:v>
                </c:pt>
                <c:pt idx="1884">
                  <c:v>42837.25</c:v>
                </c:pt>
                <c:pt idx="1885">
                  <c:v>42837.260416666664</c:v>
                </c:pt>
                <c:pt idx="1886">
                  <c:v>42837.270833333336</c:v>
                </c:pt>
                <c:pt idx="1887">
                  <c:v>42837.28125</c:v>
                </c:pt>
                <c:pt idx="1888">
                  <c:v>42837.291666666664</c:v>
                </c:pt>
                <c:pt idx="1889">
                  <c:v>42837.302083333336</c:v>
                </c:pt>
                <c:pt idx="1890">
                  <c:v>42837.3125</c:v>
                </c:pt>
                <c:pt idx="1891">
                  <c:v>42837.322916666664</c:v>
                </c:pt>
                <c:pt idx="1892">
                  <c:v>42837.333333333336</c:v>
                </c:pt>
                <c:pt idx="1893">
                  <c:v>42837.34375</c:v>
                </c:pt>
                <c:pt idx="1894">
                  <c:v>42837.354166666664</c:v>
                </c:pt>
                <c:pt idx="1895">
                  <c:v>42837.364583333336</c:v>
                </c:pt>
                <c:pt idx="1896">
                  <c:v>42837.375</c:v>
                </c:pt>
                <c:pt idx="1897">
                  <c:v>42837.385416666664</c:v>
                </c:pt>
                <c:pt idx="1898">
                  <c:v>42837.395833333336</c:v>
                </c:pt>
                <c:pt idx="1899">
                  <c:v>42837.40625</c:v>
                </c:pt>
                <c:pt idx="1900">
                  <c:v>42837.416666666664</c:v>
                </c:pt>
                <c:pt idx="1901">
                  <c:v>42837.427083333336</c:v>
                </c:pt>
                <c:pt idx="1902">
                  <c:v>42837.4375</c:v>
                </c:pt>
                <c:pt idx="1903">
                  <c:v>42837.447916666664</c:v>
                </c:pt>
                <c:pt idx="1904">
                  <c:v>42837.458333333336</c:v>
                </c:pt>
                <c:pt idx="1905">
                  <c:v>42837.46875</c:v>
                </c:pt>
                <c:pt idx="1906">
                  <c:v>42837.479166666664</c:v>
                </c:pt>
                <c:pt idx="1907">
                  <c:v>42837.489583333336</c:v>
                </c:pt>
                <c:pt idx="1908">
                  <c:v>42837.5</c:v>
                </c:pt>
                <c:pt idx="1909">
                  <c:v>42837.510416666664</c:v>
                </c:pt>
                <c:pt idx="1910">
                  <c:v>42837.520833333336</c:v>
                </c:pt>
                <c:pt idx="1911">
                  <c:v>42837.53125</c:v>
                </c:pt>
                <c:pt idx="1912">
                  <c:v>42837.541666666664</c:v>
                </c:pt>
                <c:pt idx="1913">
                  <c:v>42837.552083333336</c:v>
                </c:pt>
                <c:pt idx="1914">
                  <c:v>42837.5625</c:v>
                </c:pt>
                <c:pt idx="1915">
                  <c:v>42837.572916666664</c:v>
                </c:pt>
                <c:pt idx="1916">
                  <c:v>42837.583333333336</c:v>
                </c:pt>
                <c:pt idx="1917">
                  <c:v>42837.59375</c:v>
                </c:pt>
                <c:pt idx="1918">
                  <c:v>42837.604166666664</c:v>
                </c:pt>
                <c:pt idx="1919">
                  <c:v>42837.614583333336</c:v>
                </c:pt>
                <c:pt idx="1920">
                  <c:v>42837.625</c:v>
                </c:pt>
                <c:pt idx="1921">
                  <c:v>42837.635416666664</c:v>
                </c:pt>
                <c:pt idx="1922">
                  <c:v>42837.645833333336</c:v>
                </c:pt>
                <c:pt idx="1923">
                  <c:v>42837.65625</c:v>
                </c:pt>
                <c:pt idx="1924">
                  <c:v>42837.666666666664</c:v>
                </c:pt>
                <c:pt idx="1925">
                  <c:v>42837.677083333336</c:v>
                </c:pt>
                <c:pt idx="1926">
                  <c:v>42837.6875</c:v>
                </c:pt>
                <c:pt idx="1927">
                  <c:v>42837.697916666664</c:v>
                </c:pt>
                <c:pt idx="1928">
                  <c:v>42837.708333333336</c:v>
                </c:pt>
                <c:pt idx="1929">
                  <c:v>42837.71875</c:v>
                </c:pt>
                <c:pt idx="1930">
                  <c:v>42837.729166666664</c:v>
                </c:pt>
                <c:pt idx="1931">
                  <c:v>42837.739583333336</c:v>
                </c:pt>
                <c:pt idx="1932">
                  <c:v>42837.75</c:v>
                </c:pt>
                <c:pt idx="1933">
                  <c:v>42837.760416666664</c:v>
                </c:pt>
                <c:pt idx="1934">
                  <c:v>42837.770833333336</c:v>
                </c:pt>
                <c:pt idx="1935">
                  <c:v>42837.78125</c:v>
                </c:pt>
                <c:pt idx="1936">
                  <c:v>42837.791666666664</c:v>
                </c:pt>
                <c:pt idx="1937">
                  <c:v>42837.802083333336</c:v>
                </c:pt>
                <c:pt idx="1938">
                  <c:v>42837.8125</c:v>
                </c:pt>
                <c:pt idx="1939">
                  <c:v>42837.822916666664</c:v>
                </c:pt>
                <c:pt idx="1940">
                  <c:v>42837.833333333336</c:v>
                </c:pt>
                <c:pt idx="1941">
                  <c:v>42837.84375</c:v>
                </c:pt>
                <c:pt idx="1942">
                  <c:v>42837.854166666664</c:v>
                </c:pt>
                <c:pt idx="1943">
                  <c:v>42837.864583333336</c:v>
                </c:pt>
                <c:pt idx="1944">
                  <c:v>42837.875</c:v>
                </c:pt>
                <c:pt idx="1945">
                  <c:v>42837.885416666664</c:v>
                </c:pt>
                <c:pt idx="1946">
                  <c:v>42837.895833333336</c:v>
                </c:pt>
                <c:pt idx="1947">
                  <c:v>42837.90625</c:v>
                </c:pt>
                <c:pt idx="1948">
                  <c:v>42837.916666666664</c:v>
                </c:pt>
                <c:pt idx="1949">
                  <c:v>42837.927083333336</c:v>
                </c:pt>
                <c:pt idx="1950">
                  <c:v>42837.9375</c:v>
                </c:pt>
                <c:pt idx="1951">
                  <c:v>42837.947916666664</c:v>
                </c:pt>
                <c:pt idx="1952">
                  <c:v>42837.958333333336</c:v>
                </c:pt>
                <c:pt idx="1953">
                  <c:v>42837.96875</c:v>
                </c:pt>
                <c:pt idx="1954">
                  <c:v>42837.979166666664</c:v>
                </c:pt>
                <c:pt idx="1955">
                  <c:v>42837.989583333336</c:v>
                </c:pt>
                <c:pt idx="1956">
                  <c:v>42838</c:v>
                </c:pt>
                <c:pt idx="1957">
                  <c:v>42838.010416666664</c:v>
                </c:pt>
                <c:pt idx="1958">
                  <c:v>42838.020833333336</c:v>
                </c:pt>
                <c:pt idx="1959">
                  <c:v>42838.03125</c:v>
                </c:pt>
                <c:pt idx="1960">
                  <c:v>42838.041666666664</c:v>
                </c:pt>
                <c:pt idx="1961">
                  <c:v>42838.052083333336</c:v>
                </c:pt>
                <c:pt idx="1962">
                  <c:v>42838.0625</c:v>
                </c:pt>
                <c:pt idx="1963">
                  <c:v>42838.072916666664</c:v>
                </c:pt>
                <c:pt idx="1964">
                  <c:v>42838.083333333336</c:v>
                </c:pt>
                <c:pt idx="1965">
                  <c:v>42838.09375</c:v>
                </c:pt>
                <c:pt idx="1966">
                  <c:v>42838.104166666664</c:v>
                </c:pt>
                <c:pt idx="1967">
                  <c:v>42838.114583333336</c:v>
                </c:pt>
                <c:pt idx="1968">
                  <c:v>42838.125</c:v>
                </c:pt>
                <c:pt idx="1969">
                  <c:v>42838.135416666664</c:v>
                </c:pt>
                <c:pt idx="1970">
                  <c:v>42838.145833333336</c:v>
                </c:pt>
                <c:pt idx="1971">
                  <c:v>42838.15625</c:v>
                </c:pt>
                <c:pt idx="1972">
                  <c:v>42838.166666666664</c:v>
                </c:pt>
                <c:pt idx="1973">
                  <c:v>42838.177083333336</c:v>
                </c:pt>
                <c:pt idx="1974">
                  <c:v>42838.1875</c:v>
                </c:pt>
                <c:pt idx="1975">
                  <c:v>42838.197916666664</c:v>
                </c:pt>
                <c:pt idx="1976">
                  <c:v>42838.208333333336</c:v>
                </c:pt>
                <c:pt idx="1977">
                  <c:v>42838.21875</c:v>
                </c:pt>
                <c:pt idx="1978">
                  <c:v>42838.229166666664</c:v>
                </c:pt>
                <c:pt idx="1979">
                  <c:v>42838.239583333336</c:v>
                </c:pt>
                <c:pt idx="1980">
                  <c:v>42838.25</c:v>
                </c:pt>
                <c:pt idx="1981">
                  <c:v>42838.260416666664</c:v>
                </c:pt>
                <c:pt idx="1982">
                  <c:v>42838.270833333336</c:v>
                </c:pt>
                <c:pt idx="1983">
                  <c:v>42838.28125</c:v>
                </c:pt>
                <c:pt idx="1984">
                  <c:v>42838.291666666664</c:v>
                </c:pt>
                <c:pt idx="1985">
                  <c:v>42838.302083333336</c:v>
                </c:pt>
                <c:pt idx="1986">
                  <c:v>42838.3125</c:v>
                </c:pt>
                <c:pt idx="1987">
                  <c:v>42838.322916666664</c:v>
                </c:pt>
                <c:pt idx="1988">
                  <c:v>42838.333333333336</c:v>
                </c:pt>
                <c:pt idx="1989">
                  <c:v>42838.34375</c:v>
                </c:pt>
                <c:pt idx="1990">
                  <c:v>42838.354166666664</c:v>
                </c:pt>
                <c:pt idx="1991">
                  <c:v>42838.364583333336</c:v>
                </c:pt>
                <c:pt idx="1992">
                  <c:v>42838.375</c:v>
                </c:pt>
                <c:pt idx="1993">
                  <c:v>42838.385416666664</c:v>
                </c:pt>
                <c:pt idx="1994">
                  <c:v>42838.395833333336</c:v>
                </c:pt>
                <c:pt idx="1995">
                  <c:v>42838.40625</c:v>
                </c:pt>
                <c:pt idx="1996">
                  <c:v>42838.416666666664</c:v>
                </c:pt>
                <c:pt idx="1997">
                  <c:v>42838.427083333336</c:v>
                </c:pt>
                <c:pt idx="1998">
                  <c:v>42838.4375</c:v>
                </c:pt>
                <c:pt idx="1999">
                  <c:v>42838.447916666664</c:v>
                </c:pt>
                <c:pt idx="2000">
                  <c:v>42838.458333333336</c:v>
                </c:pt>
                <c:pt idx="2001">
                  <c:v>42838.46875</c:v>
                </c:pt>
                <c:pt idx="2002">
                  <c:v>42838.479166666664</c:v>
                </c:pt>
                <c:pt idx="2003">
                  <c:v>42838.489583333336</c:v>
                </c:pt>
                <c:pt idx="2004">
                  <c:v>42838.5</c:v>
                </c:pt>
                <c:pt idx="2005">
                  <c:v>42838.510416666664</c:v>
                </c:pt>
                <c:pt idx="2006">
                  <c:v>42838.520833333336</c:v>
                </c:pt>
                <c:pt idx="2007">
                  <c:v>42838.53125</c:v>
                </c:pt>
                <c:pt idx="2008">
                  <c:v>42838.541666666664</c:v>
                </c:pt>
                <c:pt idx="2009">
                  <c:v>42838.552083333336</c:v>
                </c:pt>
                <c:pt idx="2010">
                  <c:v>42838.5625</c:v>
                </c:pt>
                <c:pt idx="2011">
                  <c:v>42838.572916666664</c:v>
                </c:pt>
                <c:pt idx="2012">
                  <c:v>42838.583333333336</c:v>
                </c:pt>
                <c:pt idx="2013">
                  <c:v>42838.59375</c:v>
                </c:pt>
                <c:pt idx="2014">
                  <c:v>42838.604166666664</c:v>
                </c:pt>
                <c:pt idx="2015">
                  <c:v>42838.614583333336</c:v>
                </c:pt>
                <c:pt idx="2016">
                  <c:v>42838.625</c:v>
                </c:pt>
                <c:pt idx="2017">
                  <c:v>42838.635416666664</c:v>
                </c:pt>
                <c:pt idx="2018">
                  <c:v>42838.645833333336</c:v>
                </c:pt>
                <c:pt idx="2019">
                  <c:v>42838.65625</c:v>
                </c:pt>
                <c:pt idx="2020">
                  <c:v>42838.666666666664</c:v>
                </c:pt>
                <c:pt idx="2021">
                  <c:v>42838.677083333336</c:v>
                </c:pt>
                <c:pt idx="2022">
                  <c:v>42838.6875</c:v>
                </c:pt>
                <c:pt idx="2023">
                  <c:v>42838.697916666664</c:v>
                </c:pt>
                <c:pt idx="2024">
                  <c:v>42838.708333333336</c:v>
                </c:pt>
                <c:pt idx="2025">
                  <c:v>42838.71875</c:v>
                </c:pt>
                <c:pt idx="2026">
                  <c:v>42838.729166666664</c:v>
                </c:pt>
                <c:pt idx="2027">
                  <c:v>42838.739583333336</c:v>
                </c:pt>
                <c:pt idx="2028">
                  <c:v>42838.75</c:v>
                </c:pt>
                <c:pt idx="2029">
                  <c:v>42838.760416666664</c:v>
                </c:pt>
                <c:pt idx="2030">
                  <c:v>42838.770833333336</c:v>
                </c:pt>
                <c:pt idx="2031">
                  <c:v>42838.78125</c:v>
                </c:pt>
                <c:pt idx="2032">
                  <c:v>42838.791666666664</c:v>
                </c:pt>
                <c:pt idx="2033">
                  <c:v>42838.802083333336</c:v>
                </c:pt>
                <c:pt idx="2034">
                  <c:v>42838.8125</c:v>
                </c:pt>
                <c:pt idx="2035">
                  <c:v>42838.822916666664</c:v>
                </c:pt>
                <c:pt idx="2036">
                  <c:v>42838.833333333336</c:v>
                </c:pt>
                <c:pt idx="2037">
                  <c:v>42838.84375</c:v>
                </c:pt>
                <c:pt idx="2038">
                  <c:v>42838.854166666664</c:v>
                </c:pt>
                <c:pt idx="2039">
                  <c:v>42838.864583333336</c:v>
                </c:pt>
                <c:pt idx="2040">
                  <c:v>42838.875</c:v>
                </c:pt>
                <c:pt idx="2041">
                  <c:v>42838.885416666664</c:v>
                </c:pt>
                <c:pt idx="2042">
                  <c:v>42838.895833333336</c:v>
                </c:pt>
                <c:pt idx="2043">
                  <c:v>42838.90625</c:v>
                </c:pt>
                <c:pt idx="2044">
                  <c:v>42838.916666666664</c:v>
                </c:pt>
                <c:pt idx="2045">
                  <c:v>42838.927083333336</c:v>
                </c:pt>
                <c:pt idx="2046">
                  <c:v>42838.9375</c:v>
                </c:pt>
                <c:pt idx="2047">
                  <c:v>42838.947916666664</c:v>
                </c:pt>
                <c:pt idx="2048">
                  <c:v>42838.958333333336</c:v>
                </c:pt>
                <c:pt idx="2049">
                  <c:v>42838.96875</c:v>
                </c:pt>
                <c:pt idx="2050">
                  <c:v>42838.979166666664</c:v>
                </c:pt>
                <c:pt idx="2051">
                  <c:v>42838.989583333336</c:v>
                </c:pt>
                <c:pt idx="2052">
                  <c:v>42839</c:v>
                </c:pt>
                <c:pt idx="2053">
                  <c:v>42839.010416666664</c:v>
                </c:pt>
                <c:pt idx="2054">
                  <c:v>42839.020833333336</c:v>
                </c:pt>
                <c:pt idx="2055">
                  <c:v>42839.03125</c:v>
                </c:pt>
                <c:pt idx="2056">
                  <c:v>42839.041666666664</c:v>
                </c:pt>
                <c:pt idx="2057">
                  <c:v>42839.052083333336</c:v>
                </c:pt>
                <c:pt idx="2058">
                  <c:v>42839.0625</c:v>
                </c:pt>
                <c:pt idx="2059">
                  <c:v>42839.072916666664</c:v>
                </c:pt>
                <c:pt idx="2060">
                  <c:v>42839.083333333336</c:v>
                </c:pt>
                <c:pt idx="2061">
                  <c:v>42839.09375</c:v>
                </c:pt>
                <c:pt idx="2062">
                  <c:v>42839.104166666664</c:v>
                </c:pt>
                <c:pt idx="2063">
                  <c:v>42839.114583333336</c:v>
                </c:pt>
                <c:pt idx="2064">
                  <c:v>42839.125</c:v>
                </c:pt>
                <c:pt idx="2065">
                  <c:v>42839.135416666664</c:v>
                </c:pt>
                <c:pt idx="2066">
                  <c:v>42839.145833333336</c:v>
                </c:pt>
                <c:pt idx="2067">
                  <c:v>42839.15625</c:v>
                </c:pt>
                <c:pt idx="2068">
                  <c:v>42839.166666666664</c:v>
                </c:pt>
                <c:pt idx="2069">
                  <c:v>42839.177083333336</c:v>
                </c:pt>
                <c:pt idx="2070">
                  <c:v>42839.1875</c:v>
                </c:pt>
                <c:pt idx="2071">
                  <c:v>42839.197916666664</c:v>
                </c:pt>
                <c:pt idx="2072">
                  <c:v>42839.208333333336</c:v>
                </c:pt>
                <c:pt idx="2073">
                  <c:v>42839.21875</c:v>
                </c:pt>
                <c:pt idx="2074">
                  <c:v>42839.229166666664</c:v>
                </c:pt>
                <c:pt idx="2075">
                  <c:v>42839.239583333336</c:v>
                </c:pt>
                <c:pt idx="2076">
                  <c:v>42839.25</c:v>
                </c:pt>
                <c:pt idx="2077">
                  <c:v>42839.260416666664</c:v>
                </c:pt>
                <c:pt idx="2078">
                  <c:v>42839.270833333336</c:v>
                </c:pt>
                <c:pt idx="2079">
                  <c:v>42839.28125</c:v>
                </c:pt>
                <c:pt idx="2080">
                  <c:v>42839.291666666664</c:v>
                </c:pt>
                <c:pt idx="2081">
                  <c:v>42839.302083333336</c:v>
                </c:pt>
                <c:pt idx="2082">
                  <c:v>42839.3125</c:v>
                </c:pt>
                <c:pt idx="2083">
                  <c:v>42839.322916666664</c:v>
                </c:pt>
                <c:pt idx="2084">
                  <c:v>42839.333333333336</c:v>
                </c:pt>
                <c:pt idx="2085">
                  <c:v>42839.34375</c:v>
                </c:pt>
                <c:pt idx="2086">
                  <c:v>42839.354166666664</c:v>
                </c:pt>
                <c:pt idx="2087">
                  <c:v>42839.364583333336</c:v>
                </c:pt>
                <c:pt idx="2088">
                  <c:v>42839.375</c:v>
                </c:pt>
                <c:pt idx="2089">
                  <c:v>42839.385416666664</c:v>
                </c:pt>
                <c:pt idx="2090">
                  <c:v>42839.395833333336</c:v>
                </c:pt>
                <c:pt idx="2091">
                  <c:v>42839.40625</c:v>
                </c:pt>
                <c:pt idx="2092">
                  <c:v>42839.416666666664</c:v>
                </c:pt>
                <c:pt idx="2093">
                  <c:v>42839.427083333336</c:v>
                </c:pt>
                <c:pt idx="2094">
                  <c:v>42839.4375</c:v>
                </c:pt>
                <c:pt idx="2095">
                  <c:v>42839.447916666664</c:v>
                </c:pt>
                <c:pt idx="2096">
                  <c:v>42839.458333333336</c:v>
                </c:pt>
                <c:pt idx="2097">
                  <c:v>42839.46875</c:v>
                </c:pt>
                <c:pt idx="2098">
                  <c:v>42839.479166666664</c:v>
                </c:pt>
                <c:pt idx="2099">
                  <c:v>42839.489583333336</c:v>
                </c:pt>
                <c:pt idx="2100">
                  <c:v>42839.5</c:v>
                </c:pt>
                <c:pt idx="2101">
                  <c:v>42839.510416666664</c:v>
                </c:pt>
                <c:pt idx="2102">
                  <c:v>42839.520833333336</c:v>
                </c:pt>
                <c:pt idx="2103">
                  <c:v>42839.53125</c:v>
                </c:pt>
                <c:pt idx="2104">
                  <c:v>42839.541666666664</c:v>
                </c:pt>
                <c:pt idx="2105">
                  <c:v>42839.552083333336</c:v>
                </c:pt>
                <c:pt idx="2106">
                  <c:v>42839.5625</c:v>
                </c:pt>
                <c:pt idx="2107">
                  <c:v>42839.572916666664</c:v>
                </c:pt>
                <c:pt idx="2108">
                  <c:v>42839.583333333336</c:v>
                </c:pt>
                <c:pt idx="2109">
                  <c:v>42839.59375</c:v>
                </c:pt>
                <c:pt idx="2110">
                  <c:v>42839.604166666664</c:v>
                </c:pt>
                <c:pt idx="2111">
                  <c:v>42839.614583333336</c:v>
                </c:pt>
                <c:pt idx="2112">
                  <c:v>42839.625</c:v>
                </c:pt>
                <c:pt idx="2113">
                  <c:v>42839.635416666664</c:v>
                </c:pt>
                <c:pt idx="2114">
                  <c:v>42839.645833333336</c:v>
                </c:pt>
                <c:pt idx="2115">
                  <c:v>42839.65625</c:v>
                </c:pt>
                <c:pt idx="2116">
                  <c:v>42839.666666666664</c:v>
                </c:pt>
                <c:pt idx="2117">
                  <c:v>42839.677083333336</c:v>
                </c:pt>
                <c:pt idx="2118">
                  <c:v>42839.6875</c:v>
                </c:pt>
                <c:pt idx="2119">
                  <c:v>42839.697916666664</c:v>
                </c:pt>
                <c:pt idx="2120">
                  <c:v>42839.708333333336</c:v>
                </c:pt>
                <c:pt idx="2121">
                  <c:v>42839.71875</c:v>
                </c:pt>
                <c:pt idx="2122">
                  <c:v>42839.729166666664</c:v>
                </c:pt>
                <c:pt idx="2123">
                  <c:v>42839.739583333336</c:v>
                </c:pt>
                <c:pt idx="2124">
                  <c:v>42839.75</c:v>
                </c:pt>
                <c:pt idx="2125">
                  <c:v>42839.760416666664</c:v>
                </c:pt>
                <c:pt idx="2126">
                  <c:v>42839.770833333336</c:v>
                </c:pt>
                <c:pt idx="2127">
                  <c:v>42839.78125</c:v>
                </c:pt>
                <c:pt idx="2128">
                  <c:v>42839.791666666664</c:v>
                </c:pt>
                <c:pt idx="2129">
                  <c:v>42839.802083333336</c:v>
                </c:pt>
                <c:pt idx="2130">
                  <c:v>42839.8125</c:v>
                </c:pt>
                <c:pt idx="2131">
                  <c:v>42839.822916666664</c:v>
                </c:pt>
                <c:pt idx="2132">
                  <c:v>42839.833333333336</c:v>
                </c:pt>
                <c:pt idx="2133">
                  <c:v>42839.84375</c:v>
                </c:pt>
                <c:pt idx="2134">
                  <c:v>42839.854166666664</c:v>
                </c:pt>
                <c:pt idx="2135">
                  <c:v>42839.864583333336</c:v>
                </c:pt>
                <c:pt idx="2136">
                  <c:v>42839.875</c:v>
                </c:pt>
                <c:pt idx="2137">
                  <c:v>42839.885416666664</c:v>
                </c:pt>
                <c:pt idx="2138">
                  <c:v>42839.895833333336</c:v>
                </c:pt>
                <c:pt idx="2139">
                  <c:v>42839.90625</c:v>
                </c:pt>
                <c:pt idx="2140">
                  <c:v>42839.916666666664</c:v>
                </c:pt>
                <c:pt idx="2141">
                  <c:v>42839.927083333336</c:v>
                </c:pt>
                <c:pt idx="2142">
                  <c:v>42839.9375</c:v>
                </c:pt>
                <c:pt idx="2143">
                  <c:v>42839.947916666664</c:v>
                </c:pt>
                <c:pt idx="2144">
                  <c:v>42839.958333333336</c:v>
                </c:pt>
                <c:pt idx="2145">
                  <c:v>42839.96875</c:v>
                </c:pt>
                <c:pt idx="2146">
                  <c:v>42839.979166666664</c:v>
                </c:pt>
                <c:pt idx="2147">
                  <c:v>42839.989583333336</c:v>
                </c:pt>
                <c:pt idx="2148">
                  <c:v>42840</c:v>
                </c:pt>
                <c:pt idx="2149">
                  <c:v>42840.010416666664</c:v>
                </c:pt>
                <c:pt idx="2150">
                  <c:v>42840.020833333336</c:v>
                </c:pt>
                <c:pt idx="2151">
                  <c:v>42840.03125</c:v>
                </c:pt>
                <c:pt idx="2152">
                  <c:v>42840.041666666664</c:v>
                </c:pt>
                <c:pt idx="2153">
                  <c:v>42840.052083333336</c:v>
                </c:pt>
                <c:pt idx="2154">
                  <c:v>42840.0625</c:v>
                </c:pt>
                <c:pt idx="2155">
                  <c:v>42840.072916666664</c:v>
                </c:pt>
                <c:pt idx="2156">
                  <c:v>42840.083333333336</c:v>
                </c:pt>
                <c:pt idx="2157">
                  <c:v>42840.09375</c:v>
                </c:pt>
                <c:pt idx="2158">
                  <c:v>42840.104166666664</c:v>
                </c:pt>
                <c:pt idx="2159">
                  <c:v>42840.114583333336</c:v>
                </c:pt>
                <c:pt idx="2160">
                  <c:v>42840.125</c:v>
                </c:pt>
                <c:pt idx="2161">
                  <c:v>42840.135416666664</c:v>
                </c:pt>
                <c:pt idx="2162">
                  <c:v>42840.145833333336</c:v>
                </c:pt>
                <c:pt idx="2163">
                  <c:v>42840.15625</c:v>
                </c:pt>
                <c:pt idx="2164">
                  <c:v>42840.166666666664</c:v>
                </c:pt>
                <c:pt idx="2165">
                  <c:v>42840.177083333336</c:v>
                </c:pt>
                <c:pt idx="2166">
                  <c:v>42840.1875</c:v>
                </c:pt>
                <c:pt idx="2167">
                  <c:v>42840.197916666664</c:v>
                </c:pt>
                <c:pt idx="2168">
                  <c:v>42840.208333333336</c:v>
                </c:pt>
                <c:pt idx="2169">
                  <c:v>42840.21875</c:v>
                </c:pt>
                <c:pt idx="2170">
                  <c:v>42840.229166666664</c:v>
                </c:pt>
                <c:pt idx="2171">
                  <c:v>42840.239583333336</c:v>
                </c:pt>
                <c:pt idx="2172">
                  <c:v>42840.25</c:v>
                </c:pt>
                <c:pt idx="2173">
                  <c:v>42840.260416666664</c:v>
                </c:pt>
                <c:pt idx="2174">
                  <c:v>42840.270833333336</c:v>
                </c:pt>
                <c:pt idx="2175">
                  <c:v>42840.28125</c:v>
                </c:pt>
                <c:pt idx="2176">
                  <c:v>42840.291666666664</c:v>
                </c:pt>
                <c:pt idx="2177">
                  <c:v>42840.302083333336</c:v>
                </c:pt>
                <c:pt idx="2178">
                  <c:v>42840.3125</c:v>
                </c:pt>
                <c:pt idx="2179">
                  <c:v>42840.322916666664</c:v>
                </c:pt>
                <c:pt idx="2180">
                  <c:v>42840.333333333336</c:v>
                </c:pt>
                <c:pt idx="2181">
                  <c:v>42840.34375</c:v>
                </c:pt>
                <c:pt idx="2182">
                  <c:v>42840.354166666664</c:v>
                </c:pt>
                <c:pt idx="2183">
                  <c:v>42840.364583333336</c:v>
                </c:pt>
                <c:pt idx="2184">
                  <c:v>42840.375</c:v>
                </c:pt>
                <c:pt idx="2185">
                  <c:v>42840.385416666664</c:v>
                </c:pt>
                <c:pt idx="2186">
                  <c:v>42840.395833333336</c:v>
                </c:pt>
                <c:pt idx="2187">
                  <c:v>42840.40625</c:v>
                </c:pt>
                <c:pt idx="2188">
                  <c:v>42840.416666666664</c:v>
                </c:pt>
                <c:pt idx="2189">
                  <c:v>42840.427083333336</c:v>
                </c:pt>
                <c:pt idx="2190">
                  <c:v>42840.4375</c:v>
                </c:pt>
                <c:pt idx="2191">
                  <c:v>42840.447916666664</c:v>
                </c:pt>
                <c:pt idx="2192">
                  <c:v>42840.458333333336</c:v>
                </c:pt>
                <c:pt idx="2193">
                  <c:v>42840.46875</c:v>
                </c:pt>
                <c:pt idx="2194">
                  <c:v>42840.479166666664</c:v>
                </c:pt>
                <c:pt idx="2195">
                  <c:v>42840.489583333336</c:v>
                </c:pt>
                <c:pt idx="2196">
                  <c:v>42840.5</c:v>
                </c:pt>
                <c:pt idx="2197">
                  <c:v>42840.510416666664</c:v>
                </c:pt>
                <c:pt idx="2198">
                  <c:v>42840.520833333336</c:v>
                </c:pt>
                <c:pt idx="2199">
                  <c:v>42840.53125</c:v>
                </c:pt>
                <c:pt idx="2200">
                  <c:v>42840.541666666664</c:v>
                </c:pt>
                <c:pt idx="2201">
                  <c:v>42840.552083333336</c:v>
                </c:pt>
                <c:pt idx="2202">
                  <c:v>42840.5625</c:v>
                </c:pt>
                <c:pt idx="2203">
                  <c:v>42840.572916666664</c:v>
                </c:pt>
                <c:pt idx="2204">
                  <c:v>42840.583333333336</c:v>
                </c:pt>
                <c:pt idx="2205">
                  <c:v>42840.59375</c:v>
                </c:pt>
                <c:pt idx="2206">
                  <c:v>42840.604166666664</c:v>
                </c:pt>
                <c:pt idx="2207">
                  <c:v>42840.614583333336</c:v>
                </c:pt>
                <c:pt idx="2208">
                  <c:v>42840.625</c:v>
                </c:pt>
                <c:pt idx="2209">
                  <c:v>42840.635416666664</c:v>
                </c:pt>
                <c:pt idx="2210">
                  <c:v>42840.645833333336</c:v>
                </c:pt>
                <c:pt idx="2211">
                  <c:v>42840.65625</c:v>
                </c:pt>
                <c:pt idx="2212">
                  <c:v>42840.666666666664</c:v>
                </c:pt>
                <c:pt idx="2213">
                  <c:v>42840.677083333336</c:v>
                </c:pt>
                <c:pt idx="2214">
                  <c:v>42840.6875</c:v>
                </c:pt>
                <c:pt idx="2215">
                  <c:v>42840.697916666664</c:v>
                </c:pt>
                <c:pt idx="2216">
                  <c:v>42840.708333333336</c:v>
                </c:pt>
                <c:pt idx="2217">
                  <c:v>42840.71875</c:v>
                </c:pt>
                <c:pt idx="2218">
                  <c:v>42840.729166666664</c:v>
                </c:pt>
                <c:pt idx="2219">
                  <c:v>42840.739583333336</c:v>
                </c:pt>
                <c:pt idx="2220">
                  <c:v>42840.75</c:v>
                </c:pt>
                <c:pt idx="2221">
                  <c:v>42840.760416666664</c:v>
                </c:pt>
                <c:pt idx="2222">
                  <c:v>42840.770833333336</c:v>
                </c:pt>
                <c:pt idx="2223">
                  <c:v>42840.78125</c:v>
                </c:pt>
                <c:pt idx="2224">
                  <c:v>42840.791666666664</c:v>
                </c:pt>
                <c:pt idx="2225">
                  <c:v>42840.802083333336</c:v>
                </c:pt>
                <c:pt idx="2226">
                  <c:v>42840.8125</c:v>
                </c:pt>
                <c:pt idx="2227">
                  <c:v>42840.822916666664</c:v>
                </c:pt>
                <c:pt idx="2228">
                  <c:v>42840.833333333336</c:v>
                </c:pt>
                <c:pt idx="2229">
                  <c:v>42840.84375</c:v>
                </c:pt>
                <c:pt idx="2230">
                  <c:v>42840.854166666664</c:v>
                </c:pt>
                <c:pt idx="2231">
                  <c:v>42840.864583333336</c:v>
                </c:pt>
                <c:pt idx="2232">
                  <c:v>42840.875</c:v>
                </c:pt>
                <c:pt idx="2233">
                  <c:v>42840.885416666664</c:v>
                </c:pt>
                <c:pt idx="2234">
                  <c:v>42840.895833333336</c:v>
                </c:pt>
                <c:pt idx="2235">
                  <c:v>42840.90625</c:v>
                </c:pt>
                <c:pt idx="2236">
                  <c:v>42840.916666666664</c:v>
                </c:pt>
                <c:pt idx="2237">
                  <c:v>42840.927083333336</c:v>
                </c:pt>
                <c:pt idx="2238">
                  <c:v>42840.9375</c:v>
                </c:pt>
                <c:pt idx="2239">
                  <c:v>42840.947916666664</c:v>
                </c:pt>
                <c:pt idx="2240">
                  <c:v>42840.958333333336</c:v>
                </c:pt>
                <c:pt idx="2241">
                  <c:v>42840.96875</c:v>
                </c:pt>
                <c:pt idx="2242">
                  <c:v>42840.979166666664</c:v>
                </c:pt>
                <c:pt idx="2243">
                  <c:v>42840.989583333336</c:v>
                </c:pt>
                <c:pt idx="2244">
                  <c:v>42841</c:v>
                </c:pt>
                <c:pt idx="2245">
                  <c:v>42841.010416666664</c:v>
                </c:pt>
                <c:pt idx="2246">
                  <c:v>42841.020833333336</c:v>
                </c:pt>
                <c:pt idx="2247">
                  <c:v>42841.03125</c:v>
                </c:pt>
                <c:pt idx="2248">
                  <c:v>42841.041666666664</c:v>
                </c:pt>
                <c:pt idx="2249">
                  <c:v>42841.052083333336</c:v>
                </c:pt>
                <c:pt idx="2250">
                  <c:v>42841.0625</c:v>
                </c:pt>
                <c:pt idx="2251">
                  <c:v>42841.072916666664</c:v>
                </c:pt>
                <c:pt idx="2252">
                  <c:v>42841.083333333336</c:v>
                </c:pt>
                <c:pt idx="2253">
                  <c:v>42841.09375</c:v>
                </c:pt>
                <c:pt idx="2254">
                  <c:v>42841.104166666664</c:v>
                </c:pt>
                <c:pt idx="2255">
                  <c:v>42841.114583333336</c:v>
                </c:pt>
                <c:pt idx="2256">
                  <c:v>42841.125</c:v>
                </c:pt>
                <c:pt idx="2257">
                  <c:v>42841.135416666664</c:v>
                </c:pt>
                <c:pt idx="2258">
                  <c:v>42841.145833333336</c:v>
                </c:pt>
                <c:pt idx="2259">
                  <c:v>42841.15625</c:v>
                </c:pt>
                <c:pt idx="2260">
                  <c:v>42841.166666666664</c:v>
                </c:pt>
                <c:pt idx="2261">
                  <c:v>42841.177083333336</c:v>
                </c:pt>
                <c:pt idx="2262">
                  <c:v>42841.1875</c:v>
                </c:pt>
                <c:pt idx="2263">
                  <c:v>42841.197916666664</c:v>
                </c:pt>
                <c:pt idx="2264">
                  <c:v>42841.208333333336</c:v>
                </c:pt>
                <c:pt idx="2265">
                  <c:v>42841.21875</c:v>
                </c:pt>
                <c:pt idx="2266">
                  <c:v>42841.229166666664</c:v>
                </c:pt>
                <c:pt idx="2267">
                  <c:v>42841.239583333336</c:v>
                </c:pt>
                <c:pt idx="2268">
                  <c:v>42841.25</c:v>
                </c:pt>
                <c:pt idx="2269">
                  <c:v>42841.260416666664</c:v>
                </c:pt>
                <c:pt idx="2270">
                  <c:v>42841.270833333336</c:v>
                </c:pt>
                <c:pt idx="2271">
                  <c:v>42841.28125</c:v>
                </c:pt>
                <c:pt idx="2272">
                  <c:v>42841.291666666664</c:v>
                </c:pt>
                <c:pt idx="2273">
                  <c:v>42841.302083333336</c:v>
                </c:pt>
                <c:pt idx="2274">
                  <c:v>42841.3125</c:v>
                </c:pt>
                <c:pt idx="2275">
                  <c:v>42841.322916666664</c:v>
                </c:pt>
                <c:pt idx="2276">
                  <c:v>42841.333333333336</c:v>
                </c:pt>
                <c:pt idx="2277">
                  <c:v>42841.34375</c:v>
                </c:pt>
                <c:pt idx="2278">
                  <c:v>42841.354166666664</c:v>
                </c:pt>
                <c:pt idx="2279">
                  <c:v>42841.364583333336</c:v>
                </c:pt>
                <c:pt idx="2280">
                  <c:v>42841.375</c:v>
                </c:pt>
                <c:pt idx="2281">
                  <c:v>42841.385416666664</c:v>
                </c:pt>
                <c:pt idx="2282">
                  <c:v>42841.395833333336</c:v>
                </c:pt>
                <c:pt idx="2283">
                  <c:v>42841.40625</c:v>
                </c:pt>
                <c:pt idx="2284">
                  <c:v>42841.416666666664</c:v>
                </c:pt>
                <c:pt idx="2285">
                  <c:v>42841.427083333336</c:v>
                </c:pt>
                <c:pt idx="2286">
                  <c:v>42841.4375</c:v>
                </c:pt>
                <c:pt idx="2287">
                  <c:v>42841.447916666664</c:v>
                </c:pt>
                <c:pt idx="2288">
                  <c:v>42841.458333333336</c:v>
                </c:pt>
                <c:pt idx="2289">
                  <c:v>42841.46875</c:v>
                </c:pt>
                <c:pt idx="2290">
                  <c:v>42841.479166666664</c:v>
                </c:pt>
                <c:pt idx="2291">
                  <c:v>42841.489583333336</c:v>
                </c:pt>
                <c:pt idx="2292">
                  <c:v>42841.5</c:v>
                </c:pt>
                <c:pt idx="2293">
                  <c:v>42841.510416666664</c:v>
                </c:pt>
                <c:pt idx="2294">
                  <c:v>42841.520833333336</c:v>
                </c:pt>
                <c:pt idx="2295">
                  <c:v>42841.53125</c:v>
                </c:pt>
                <c:pt idx="2296">
                  <c:v>42841.541666666664</c:v>
                </c:pt>
                <c:pt idx="2297">
                  <c:v>42841.552083333336</c:v>
                </c:pt>
                <c:pt idx="2298">
                  <c:v>42841.5625</c:v>
                </c:pt>
                <c:pt idx="2299">
                  <c:v>42841.572916666664</c:v>
                </c:pt>
                <c:pt idx="2300">
                  <c:v>42841.583333333336</c:v>
                </c:pt>
                <c:pt idx="2301">
                  <c:v>42841.59375</c:v>
                </c:pt>
                <c:pt idx="2302">
                  <c:v>42841.604166666664</c:v>
                </c:pt>
                <c:pt idx="2303">
                  <c:v>42841.614583333336</c:v>
                </c:pt>
                <c:pt idx="2304">
                  <c:v>42841.625</c:v>
                </c:pt>
                <c:pt idx="2305">
                  <c:v>42841.635416666664</c:v>
                </c:pt>
                <c:pt idx="2306">
                  <c:v>42841.645833333336</c:v>
                </c:pt>
                <c:pt idx="2307">
                  <c:v>42841.65625</c:v>
                </c:pt>
                <c:pt idx="2308">
                  <c:v>42841.666666666664</c:v>
                </c:pt>
                <c:pt idx="2309">
                  <c:v>42841.677083333336</c:v>
                </c:pt>
                <c:pt idx="2310">
                  <c:v>42841.6875</c:v>
                </c:pt>
                <c:pt idx="2311">
                  <c:v>42841.697916666664</c:v>
                </c:pt>
                <c:pt idx="2312">
                  <c:v>42841.708333333336</c:v>
                </c:pt>
                <c:pt idx="2313">
                  <c:v>42841.71875</c:v>
                </c:pt>
                <c:pt idx="2314">
                  <c:v>42841.729166666664</c:v>
                </c:pt>
                <c:pt idx="2315">
                  <c:v>42841.739583333336</c:v>
                </c:pt>
                <c:pt idx="2316">
                  <c:v>42841.75</c:v>
                </c:pt>
                <c:pt idx="2317">
                  <c:v>42841.760416666664</c:v>
                </c:pt>
                <c:pt idx="2318">
                  <c:v>42841.770833333336</c:v>
                </c:pt>
                <c:pt idx="2319">
                  <c:v>42841.78125</c:v>
                </c:pt>
                <c:pt idx="2320">
                  <c:v>42841.791666666664</c:v>
                </c:pt>
                <c:pt idx="2321">
                  <c:v>42841.802083333336</c:v>
                </c:pt>
                <c:pt idx="2322">
                  <c:v>42841.8125</c:v>
                </c:pt>
                <c:pt idx="2323">
                  <c:v>42841.822916666664</c:v>
                </c:pt>
                <c:pt idx="2324">
                  <c:v>42841.833333333336</c:v>
                </c:pt>
                <c:pt idx="2325">
                  <c:v>42841.84375</c:v>
                </c:pt>
                <c:pt idx="2326">
                  <c:v>42841.854166666664</c:v>
                </c:pt>
                <c:pt idx="2327">
                  <c:v>42841.864583333336</c:v>
                </c:pt>
                <c:pt idx="2328">
                  <c:v>42841.875</c:v>
                </c:pt>
                <c:pt idx="2329">
                  <c:v>42841.885416666664</c:v>
                </c:pt>
                <c:pt idx="2330">
                  <c:v>42841.895833333336</c:v>
                </c:pt>
                <c:pt idx="2331">
                  <c:v>42841.90625</c:v>
                </c:pt>
                <c:pt idx="2332">
                  <c:v>42841.916666666664</c:v>
                </c:pt>
                <c:pt idx="2333">
                  <c:v>42841.927083333336</c:v>
                </c:pt>
                <c:pt idx="2334">
                  <c:v>42841.9375</c:v>
                </c:pt>
                <c:pt idx="2335">
                  <c:v>42841.947916666664</c:v>
                </c:pt>
                <c:pt idx="2336">
                  <c:v>42841.958333333336</c:v>
                </c:pt>
                <c:pt idx="2337">
                  <c:v>42841.96875</c:v>
                </c:pt>
                <c:pt idx="2338">
                  <c:v>42841.979166666664</c:v>
                </c:pt>
                <c:pt idx="2339">
                  <c:v>42841.989583333336</c:v>
                </c:pt>
                <c:pt idx="2340">
                  <c:v>42842</c:v>
                </c:pt>
                <c:pt idx="2341">
                  <c:v>42842.010416666664</c:v>
                </c:pt>
                <c:pt idx="2342">
                  <c:v>42842.020833333336</c:v>
                </c:pt>
                <c:pt idx="2343">
                  <c:v>42842.03125</c:v>
                </c:pt>
                <c:pt idx="2344">
                  <c:v>42842.041666666664</c:v>
                </c:pt>
                <c:pt idx="2345">
                  <c:v>42842.052083333336</c:v>
                </c:pt>
                <c:pt idx="2346">
                  <c:v>42842.0625</c:v>
                </c:pt>
                <c:pt idx="2347">
                  <c:v>42842.072916666664</c:v>
                </c:pt>
                <c:pt idx="2348">
                  <c:v>42842.083333333336</c:v>
                </c:pt>
                <c:pt idx="2349">
                  <c:v>42842.09375</c:v>
                </c:pt>
                <c:pt idx="2350">
                  <c:v>42842.104166666664</c:v>
                </c:pt>
                <c:pt idx="2351">
                  <c:v>42842.114583333336</c:v>
                </c:pt>
                <c:pt idx="2352">
                  <c:v>42842.125</c:v>
                </c:pt>
                <c:pt idx="2353">
                  <c:v>42842.135416666664</c:v>
                </c:pt>
                <c:pt idx="2354">
                  <c:v>42842.145833333336</c:v>
                </c:pt>
                <c:pt idx="2355">
                  <c:v>42842.15625</c:v>
                </c:pt>
                <c:pt idx="2356">
                  <c:v>42842.166666666664</c:v>
                </c:pt>
                <c:pt idx="2357">
                  <c:v>42842.177083333336</c:v>
                </c:pt>
                <c:pt idx="2358">
                  <c:v>42842.1875</c:v>
                </c:pt>
                <c:pt idx="2359">
                  <c:v>42842.197916666664</c:v>
                </c:pt>
                <c:pt idx="2360">
                  <c:v>42842.208333333336</c:v>
                </c:pt>
                <c:pt idx="2361">
                  <c:v>42842.21875</c:v>
                </c:pt>
                <c:pt idx="2362">
                  <c:v>42842.229166666664</c:v>
                </c:pt>
                <c:pt idx="2363">
                  <c:v>42842.239583333336</c:v>
                </c:pt>
                <c:pt idx="2364">
                  <c:v>42842.25</c:v>
                </c:pt>
                <c:pt idx="2365">
                  <c:v>42842.260416666664</c:v>
                </c:pt>
                <c:pt idx="2366">
                  <c:v>42842.270833333336</c:v>
                </c:pt>
                <c:pt idx="2367">
                  <c:v>42842.28125</c:v>
                </c:pt>
                <c:pt idx="2368">
                  <c:v>42842.291666666664</c:v>
                </c:pt>
                <c:pt idx="2369">
                  <c:v>42842.302083333336</c:v>
                </c:pt>
                <c:pt idx="2370">
                  <c:v>42842.3125</c:v>
                </c:pt>
                <c:pt idx="2371">
                  <c:v>42842.322916666664</c:v>
                </c:pt>
                <c:pt idx="2372">
                  <c:v>42842.333333333336</c:v>
                </c:pt>
                <c:pt idx="2373">
                  <c:v>42842.34375</c:v>
                </c:pt>
                <c:pt idx="2374">
                  <c:v>42842.354166666664</c:v>
                </c:pt>
                <c:pt idx="2375">
                  <c:v>42842.364583333336</c:v>
                </c:pt>
                <c:pt idx="2376">
                  <c:v>42842.375</c:v>
                </c:pt>
                <c:pt idx="2377">
                  <c:v>42842.385416666664</c:v>
                </c:pt>
                <c:pt idx="2378">
                  <c:v>42842.395833333336</c:v>
                </c:pt>
                <c:pt idx="2379">
                  <c:v>42842.40625</c:v>
                </c:pt>
                <c:pt idx="2380">
                  <c:v>42842.416666666664</c:v>
                </c:pt>
                <c:pt idx="2381">
                  <c:v>42842.427083333336</c:v>
                </c:pt>
                <c:pt idx="2382">
                  <c:v>42842.4375</c:v>
                </c:pt>
                <c:pt idx="2383">
                  <c:v>42842.447916666664</c:v>
                </c:pt>
                <c:pt idx="2384">
                  <c:v>42842.458333333336</c:v>
                </c:pt>
                <c:pt idx="2385">
                  <c:v>42842.46875</c:v>
                </c:pt>
                <c:pt idx="2386">
                  <c:v>42842.479166666664</c:v>
                </c:pt>
                <c:pt idx="2387">
                  <c:v>42842.489583333336</c:v>
                </c:pt>
                <c:pt idx="2388">
                  <c:v>42842.5</c:v>
                </c:pt>
                <c:pt idx="2389">
                  <c:v>42842.510416666664</c:v>
                </c:pt>
                <c:pt idx="2390">
                  <c:v>42842.520833333336</c:v>
                </c:pt>
                <c:pt idx="2391">
                  <c:v>42842.53125</c:v>
                </c:pt>
                <c:pt idx="2392">
                  <c:v>42842.541666666664</c:v>
                </c:pt>
                <c:pt idx="2393">
                  <c:v>42842.552083333336</c:v>
                </c:pt>
                <c:pt idx="2394">
                  <c:v>42842.5625</c:v>
                </c:pt>
                <c:pt idx="2395">
                  <c:v>42842.572916666664</c:v>
                </c:pt>
                <c:pt idx="2396">
                  <c:v>42842.583333333336</c:v>
                </c:pt>
                <c:pt idx="2397">
                  <c:v>42842.59375</c:v>
                </c:pt>
                <c:pt idx="2398">
                  <c:v>42842.604166666664</c:v>
                </c:pt>
                <c:pt idx="2399">
                  <c:v>42842.614583333336</c:v>
                </c:pt>
                <c:pt idx="2400">
                  <c:v>42842.625</c:v>
                </c:pt>
                <c:pt idx="2401">
                  <c:v>42842.635416666664</c:v>
                </c:pt>
                <c:pt idx="2402">
                  <c:v>42842.645833333336</c:v>
                </c:pt>
                <c:pt idx="2403">
                  <c:v>42842.65625</c:v>
                </c:pt>
                <c:pt idx="2404">
                  <c:v>42842.666666666664</c:v>
                </c:pt>
                <c:pt idx="2405">
                  <c:v>42842.677083333336</c:v>
                </c:pt>
                <c:pt idx="2406">
                  <c:v>42842.6875</c:v>
                </c:pt>
                <c:pt idx="2407">
                  <c:v>42842.697916666664</c:v>
                </c:pt>
                <c:pt idx="2408">
                  <c:v>42842.708333333336</c:v>
                </c:pt>
                <c:pt idx="2409">
                  <c:v>42842.71875</c:v>
                </c:pt>
                <c:pt idx="2410">
                  <c:v>42842.729166666664</c:v>
                </c:pt>
                <c:pt idx="2411">
                  <c:v>42842.739583333336</c:v>
                </c:pt>
                <c:pt idx="2412">
                  <c:v>42842.75</c:v>
                </c:pt>
                <c:pt idx="2413">
                  <c:v>42842.760416666664</c:v>
                </c:pt>
                <c:pt idx="2414">
                  <c:v>42842.770833333336</c:v>
                </c:pt>
                <c:pt idx="2415">
                  <c:v>42842.78125</c:v>
                </c:pt>
                <c:pt idx="2416">
                  <c:v>42842.791666666664</c:v>
                </c:pt>
                <c:pt idx="2417">
                  <c:v>42842.802083333336</c:v>
                </c:pt>
                <c:pt idx="2418">
                  <c:v>42842.8125</c:v>
                </c:pt>
                <c:pt idx="2419">
                  <c:v>42842.822916666664</c:v>
                </c:pt>
                <c:pt idx="2420">
                  <c:v>42842.833333333336</c:v>
                </c:pt>
                <c:pt idx="2421">
                  <c:v>42842.84375</c:v>
                </c:pt>
                <c:pt idx="2422">
                  <c:v>42842.854166666664</c:v>
                </c:pt>
                <c:pt idx="2423">
                  <c:v>42842.864583333336</c:v>
                </c:pt>
                <c:pt idx="2424">
                  <c:v>42842.875</c:v>
                </c:pt>
                <c:pt idx="2425">
                  <c:v>42842.885416666664</c:v>
                </c:pt>
                <c:pt idx="2426">
                  <c:v>42842.895833333336</c:v>
                </c:pt>
                <c:pt idx="2427">
                  <c:v>42842.90625</c:v>
                </c:pt>
                <c:pt idx="2428">
                  <c:v>42842.916666666664</c:v>
                </c:pt>
                <c:pt idx="2429">
                  <c:v>42842.927083333336</c:v>
                </c:pt>
                <c:pt idx="2430">
                  <c:v>42842.9375</c:v>
                </c:pt>
                <c:pt idx="2431">
                  <c:v>42842.947916666664</c:v>
                </c:pt>
                <c:pt idx="2432">
                  <c:v>42842.958333333336</c:v>
                </c:pt>
                <c:pt idx="2433">
                  <c:v>42842.96875</c:v>
                </c:pt>
                <c:pt idx="2434">
                  <c:v>42842.979166666664</c:v>
                </c:pt>
                <c:pt idx="2435">
                  <c:v>42842.989583333336</c:v>
                </c:pt>
                <c:pt idx="2436">
                  <c:v>42843</c:v>
                </c:pt>
                <c:pt idx="2437">
                  <c:v>42843.010416666664</c:v>
                </c:pt>
                <c:pt idx="2438">
                  <c:v>42843.020833333336</c:v>
                </c:pt>
                <c:pt idx="2439">
                  <c:v>42843.03125</c:v>
                </c:pt>
                <c:pt idx="2440">
                  <c:v>42843.041666666664</c:v>
                </c:pt>
                <c:pt idx="2441">
                  <c:v>42843.052083333336</c:v>
                </c:pt>
                <c:pt idx="2442">
                  <c:v>42843.0625</c:v>
                </c:pt>
                <c:pt idx="2443">
                  <c:v>42843.072916666664</c:v>
                </c:pt>
                <c:pt idx="2444">
                  <c:v>42843.083333333336</c:v>
                </c:pt>
                <c:pt idx="2445">
                  <c:v>42843.09375</c:v>
                </c:pt>
                <c:pt idx="2446">
                  <c:v>42843.104166666664</c:v>
                </c:pt>
                <c:pt idx="2447">
                  <c:v>42843.114583333336</c:v>
                </c:pt>
                <c:pt idx="2448">
                  <c:v>42843.125</c:v>
                </c:pt>
                <c:pt idx="2449">
                  <c:v>42843.135416666664</c:v>
                </c:pt>
                <c:pt idx="2450">
                  <c:v>42843.145833333336</c:v>
                </c:pt>
                <c:pt idx="2451">
                  <c:v>42843.15625</c:v>
                </c:pt>
                <c:pt idx="2452">
                  <c:v>42843.166666666664</c:v>
                </c:pt>
                <c:pt idx="2453">
                  <c:v>42843.177083333336</c:v>
                </c:pt>
                <c:pt idx="2454">
                  <c:v>42843.1875</c:v>
                </c:pt>
                <c:pt idx="2455">
                  <c:v>42843.197916666664</c:v>
                </c:pt>
                <c:pt idx="2456">
                  <c:v>42843.208333333336</c:v>
                </c:pt>
                <c:pt idx="2457">
                  <c:v>42843.21875</c:v>
                </c:pt>
                <c:pt idx="2458">
                  <c:v>42843.229166666664</c:v>
                </c:pt>
                <c:pt idx="2459">
                  <c:v>42843.239583333336</c:v>
                </c:pt>
                <c:pt idx="2460">
                  <c:v>42843.25</c:v>
                </c:pt>
                <c:pt idx="2461">
                  <c:v>42843.260416666664</c:v>
                </c:pt>
                <c:pt idx="2462">
                  <c:v>42843.270833333336</c:v>
                </c:pt>
                <c:pt idx="2463">
                  <c:v>42843.28125</c:v>
                </c:pt>
                <c:pt idx="2464">
                  <c:v>42843.291666666664</c:v>
                </c:pt>
                <c:pt idx="2465">
                  <c:v>42843.302083333336</c:v>
                </c:pt>
                <c:pt idx="2466">
                  <c:v>42843.3125</c:v>
                </c:pt>
                <c:pt idx="2467">
                  <c:v>42843.322916666664</c:v>
                </c:pt>
                <c:pt idx="2468">
                  <c:v>42843.333333333336</c:v>
                </c:pt>
                <c:pt idx="2469">
                  <c:v>42843.34375</c:v>
                </c:pt>
                <c:pt idx="2470">
                  <c:v>42843.354166666664</c:v>
                </c:pt>
                <c:pt idx="2471">
                  <c:v>42843.364583333336</c:v>
                </c:pt>
                <c:pt idx="2472">
                  <c:v>42843.375</c:v>
                </c:pt>
                <c:pt idx="2473">
                  <c:v>42843.385416666664</c:v>
                </c:pt>
                <c:pt idx="2474">
                  <c:v>42843.395833333336</c:v>
                </c:pt>
                <c:pt idx="2475">
                  <c:v>42843.40625</c:v>
                </c:pt>
                <c:pt idx="2476">
                  <c:v>42843.416666666664</c:v>
                </c:pt>
                <c:pt idx="2477">
                  <c:v>42843.427083333336</c:v>
                </c:pt>
                <c:pt idx="2478">
                  <c:v>42843.4375</c:v>
                </c:pt>
                <c:pt idx="2479">
                  <c:v>42843.447916666664</c:v>
                </c:pt>
                <c:pt idx="2480">
                  <c:v>42843.458333333336</c:v>
                </c:pt>
                <c:pt idx="2481">
                  <c:v>42843.46875</c:v>
                </c:pt>
                <c:pt idx="2482">
                  <c:v>42843.479166666664</c:v>
                </c:pt>
                <c:pt idx="2483">
                  <c:v>42843.489583333336</c:v>
                </c:pt>
                <c:pt idx="2484">
                  <c:v>42843.5</c:v>
                </c:pt>
                <c:pt idx="2485">
                  <c:v>42843.510416666664</c:v>
                </c:pt>
                <c:pt idx="2486">
                  <c:v>42843.520833333336</c:v>
                </c:pt>
                <c:pt idx="2487">
                  <c:v>42843.53125</c:v>
                </c:pt>
                <c:pt idx="2488">
                  <c:v>42843.541666666664</c:v>
                </c:pt>
                <c:pt idx="2489">
                  <c:v>42843.552083333336</c:v>
                </c:pt>
                <c:pt idx="2490">
                  <c:v>42843.5625</c:v>
                </c:pt>
                <c:pt idx="2491">
                  <c:v>42843.572916666664</c:v>
                </c:pt>
                <c:pt idx="2492">
                  <c:v>42843.583333333336</c:v>
                </c:pt>
                <c:pt idx="2493">
                  <c:v>42843.59375</c:v>
                </c:pt>
                <c:pt idx="2494">
                  <c:v>42843.604166666664</c:v>
                </c:pt>
                <c:pt idx="2495">
                  <c:v>42843.614583333336</c:v>
                </c:pt>
                <c:pt idx="2496">
                  <c:v>42843.625</c:v>
                </c:pt>
                <c:pt idx="2497">
                  <c:v>42843.635416666664</c:v>
                </c:pt>
                <c:pt idx="2498">
                  <c:v>42843.645833333336</c:v>
                </c:pt>
                <c:pt idx="2499">
                  <c:v>42843.65625</c:v>
                </c:pt>
                <c:pt idx="2500">
                  <c:v>42843.666666666664</c:v>
                </c:pt>
                <c:pt idx="2501">
                  <c:v>42843.677083333336</c:v>
                </c:pt>
                <c:pt idx="2502">
                  <c:v>42843.6875</c:v>
                </c:pt>
                <c:pt idx="2503">
                  <c:v>42843.697916666664</c:v>
                </c:pt>
                <c:pt idx="2504">
                  <c:v>42843.708333333336</c:v>
                </c:pt>
                <c:pt idx="2505">
                  <c:v>42843.71875</c:v>
                </c:pt>
                <c:pt idx="2506">
                  <c:v>42843.729166666664</c:v>
                </c:pt>
                <c:pt idx="2507">
                  <c:v>42843.739583333336</c:v>
                </c:pt>
                <c:pt idx="2508">
                  <c:v>42843.75</c:v>
                </c:pt>
                <c:pt idx="2509">
                  <c:v>42843.760416666664</c:v>
                </c:pt>
                <c:pt idx="2510">
                  <c:v>42843.770833333336</c:v>
                </c:pt>
                <c:pt idx="2511">
                  <c:v>42843.78125</c:v>
                </c:pt>
                <c:pt idx="2512">
                  <c:v>42843.791666666664</c:v>
                </c:pt>
                <c:pt idx="2513">
                  <c:v>42843.802083333336</c:v>
                </c:pt>
                <c:pt idx="2514">
                  <c:v>42843.8125</c:v>
                </c:pt>
                <c:pt idx="2515">
                  <c:v>42843.822916666664</c:v>
                </c:pt>
                <c:pt idx="2516">
                  <c:v>42843.833333333336</c:v>
                </c:pt>
                <c:pt idx="2517">
                  <c:v>42843.84375</c:v>
                </c:pt>
                <c:pt idx="2518">
                  <c:v>42843.854166666664</c:v>
                </c:pt>
                <c:pt idx="2519">
                  <c:v>42843.864583333336</c:v>
                </c:pt>
                <c:pt idx="2520">
                  <c:v>42843.875</c:v>
                </c:pt>
                <c:pt idx="2521">
                  <c:v>42843.885416666664</c:v>
                </c:pt>
                <c:pt idx="2522">
                  <c:v>42843.895833333336</c:v>
                </c:pt>
                <c:pt idx="2523">
                  <c:v>42843.90625</c:v>
                </c:pt>
                <c:pt idx="2524">
                  <c:v>42843.916666666664</c:v>
                </c:pt>
                <c:pt idx="2525">
                  <c:v>42843.927083333336</c:v>
                </c:pt>
                <c:pt idx="2526">
                  <c:v>42843.9375</c:v>
                </c:pt>
                <c:pt idx="2527">
                  <c:v>42843.947916666664</c:v>
                </c:pt>
                <c:pt idx="2528">
                  <c:v>42843.958333333336</c:v>
                </c:pt>
                <c:pt idx="2529">
                  <c:v>42843.96875</c:v>
                </c:pt>
                <c:pt idx="2530">
                  <c:v>42843.979166666664</c:v>
                </c:pt>
                <c:pt idx="2531">
                  <c:v>42843.989583333336</c:v>
                </c:pt>
                <c:pt idx="2532">
                  <c:v>42844</c:v>
                </c:pt>
                <c:pt idx="2533">
                  <c:v>42844.010416666664</c:v>
                </c:pt>
                <c:pt idx="2534">
                  <c:v>42844.020833333336</c:v>
                </c:pt>
                <c:pt idx="2535">
                  <c:v>42844.03125</c:v>
                </c:pt>
                <c:pt idx="2536">
                  <c:v>42844.041666666664</c:v>
                </c:pt>
                <c:pt idx="2537">
                  <c:v>42844.052083333336</c:v>
                </c:pt>
                <c:pt idx="2538">
                  <c:v>42844.0625</c:v>
                </c:pt>
                <c:pt idx="2539">
                  <c:v>42844.072916666664</c:v>
                </c:pt>
                <c:pt idx="2540">
                  <c:v>42844.083333333336</c:v>
                </c:pt>
                <c:pt idx="2541">
                  <c:v>42844.09375</c:v>
                </c:pt>
                <c:pt idx="2542">
                  <c:v>42844.104166666664</c:v>
                </c:pt>
                <c:pt idx="2543">
                  <c:v>42844.114583333336</c:v>
                </c:pt>
                <c:pt idx="2544">
                  <c:v>42844.125</c:v>
                </c:pt>
                <c:pt idx="2545">
                  <c:v>42844.135416666664</c:v>
                </c:pt>
                <c:pt idx="2546">
                  <c:v>42844.145833333336</c:v>
                </c:pt>
                <c:pt idx="2547">
                  <c:v>42844.15625</c:v>
                </c:pt>
                <c:pt idx="2548">
                  <c:v>42844.166666666664</c:v>
                </c:pt>
                <c:pt idx="2549">
                  <c:v>42844.177083333336</c:v>
                </c:pt>
                <c:pt idx="2550">
                  <c:v>42844.1875</c:v>
                </c:pt>
                <c:pt idx="2551">
                  <c:v>42844.197916666664</c:v>
                </c:pt>
                <c:pt idx="2552">
                  <c:v>42844.208333333336</c:v>
                </c:pt>
                <c:pt idx="2553">
                  <c:v>42844.21875</c:v>
                </c:pt>
                <c:pt idx="2554">
                  <c:v>42844.229166666664</c:v>
                </c:pt>
                <c:pt idx="2555">
                  <c:v>42844.239583333336</c:v>
                </c:pt>
                <c:pt idx="2556">
                  <c:v>42844.25</c:v>
                </c:pt>
                <c:pt idx="2557">
                  <c:v>42844.260416666664</c:v>
                </c:pt>
                <c:pt idx="2558">
                  <c:v>42844.270833333336</c:v>
                </c:pt>
                <c:pt idx="2559">
                  <c:v>42844.28125</c:v>
                </c:pt>
                <c:pt idx="2560">
                  <c:v>42844.291666666664</c:v>
                </c:pt>
                <c:pt idx="2561">
                  <c:v>42844.302083333336</c:v>
                </c:pt>
                <c:pt idx="2562">
                  <c:v>42844.3125</c:v>
                </c:pt>
                <c:pt idx="2563">
                  <c:v>42844.322916666664</c:v>
                </c:pt>
                <c:pt idx="2564">
                  <c:v>42844.333333333336</c:v>
                </c:pt>
                <c:pt idx="2565">
                  <c:v>42844.34375</c:v>
                </c:pt>
                <c:pt idx="2566">
                  <c:v>42844.354166666664</c:v>
                </c:pt>
                <c:pt idx="2567">
                  <c:v>42844.364583333336</c:v>
                </c:pt>
                <c:pt idx="2568">
                  <c:v>42844.375</c:v>
                </c:pt>
                <c:pt idx="2569">
                  <c:v>42844.385416666664</c:v>
                </c:pt>
                <c:pt idx="2570">
                  <c:v>42844.395833333336</c:v>
                </c:pt>
                <c:pt idx="2571">
                  <c:v>42844.40625</c:v>
                </c:pt>
                <c:pt idx="2572">
                  <c:v>42844.416666666664</c:v>
                </c:pt>
                <c:pt idx="2573">
                  <c:v>42844.427083333336</c:v>
                </c:pt>
                <c:pt idx="2574">
                  <c:v>42844.4375</c:v>
                </c:pt>
                <c:pt idx="2575">
                  <c:v>42844.447916666664</c:v>
                </c:pt>
                <c:pt idx="2576">
                  <c:v>42844.458333333336</c:v>
                </c:pt>
                <c:pt idx="2577">
                  <c:v>42844.46875</c:v>
                </c:pt>
                <c:pt idx="2578">
                  <c:v>42844.479166666664</c:v>
                </c:pt>
                <c:pt idx="2579">
                  <c:v>42844.489583333336</c:v>
                </c:pt>
                <c:pt idx="2580">
                  <c:v>42844.5</c:v>
                </c:pt>
                <c:pt idx="2581">
                  <c:v>42844.510416666664</c:v>
                </c:pt>
                <c:pt idx="2582">
                  <c:v>42844.520833333336</c:v>
                </c:pt>
                <c:pt idx="2583">
                  <c:v>42844.53125</c:v>
                </c:pt>
                <c:pt idx="2584">
                  <c:v>42844.541666666664</c:v>
                </c:pt>
                <c:pt idx="2585">
                  <c:v>42844.552083333336</c:v>
                </c:pt>
                <c:pt idx="2586">
                  <c:v>42844.5625</c:v>
                </c:pt>
                <c:pt idx="2587">
                  <c:v>42844.572916666664</c:v>
                </c:pt>
                <c:pt idx="2588">
                  <c:v>42844.583333333336</c:v>
                </c:pt>
                <c:pt idx="2589">
                  <c:v>42844.59375</c:v>
                </c:pt>
                <c:pt idx="2590">
                  <c:v>42844.604166666664</c:v>
                </c:pt>
                <c:pt idx="2591">
                  <c:v>42844.614583333336</c:v>
                </c:pt>
                <c:pt idx="2592">
                  <c:v>42844.625</c:v>
                </c:pt>
                <c:pt idx="2593">
                  <c:v>42844.635416666664</c:v>
                </c:pt>
                <c:pt idx="2594">
                  <c:v>42844.645833333336</c:v>
                </c:pt>
                <c:pt idx="2595">
                  <c:v>42844.65625</c:v>
                </c:pt>
                <c:pt idx="2596">
                  <c:v>42844.666666666664</c:v>
                </c:pt>
                <c:pt idx="2597">
                  <c:v>42844.677083333336</c:v>
                </c:pt>
                <c:pt idx="2598">
                  <c:v>42844.6875</c:v>
                </c:pt>
                <c:pt idx="2599">
                  <c:v>42844.697916666664</c:v>
                </c:pt>
                <c:pt idx="2600">
                  <c:v>42844.708333333336</c:v>
                </c:pt>
                <c:pt idx="2601">
                  <c:v>42844.71875</c:v>
                </c:pt>
                <c:pt idx="2602">
                  <c:v>42844.729166666664</c:v>
                </c:pt>
                <c:pt idx="2603">
                  <c:v>42844.739583333336</c:v>
                </c:pt>
                <c:pt idx="2604">
                  <c:v>42844.75</c:v>
                </c:pt>
                <c:pt idx="2605">
                  <c:v>42844.760416666664</c:v>
                </c:pt>
                <c:pt idx="2606">
                  <c:v>42844.770833333336</c:v>
                </c:pt>
                <c:pt idx="2607">
                  <c:v>42844.78125</c:v>
                </c:pt>
                <c:pt idx="2608">
                  <c:v>42844.791666666664</c:v>
                </c:pt>
                <c:pt idx="2609">
                  <c:v>42844.802083333336</c:v>
                </c:pt>
                <c:pt idx="2610">
                  <c:v>42844.8125</c:v>
                </c:pt>
                <c:pt idx="2611">
                  <c:v>42844.822916666664</c:v>
                </c:pt>
                <c:pt idx="2612">
                  <c:v>42844.833333333336</c:v>
                </c:pt>
                <c:pt idx="2613">
                  <c:v>42844.84375</c:v>
                </c:pt>
                <c:pt idx="2614">
                  <c:v>42844.854166666664</c:v>
                </c:pt>
                <c:pt idx="2615">
                  <c:v>42844.864583333336</c:v>
                </c:pt>
                <c:pt idx="2616">
                  <c:v>42844.875</c:v>
                </c:pt>
                <c:pt idx="2617">
                  <c:v>42844.885416666664</c:v>
                </c:pt>
                <c:pt idx="2618">
                  <c:v>42844.895833333336</c:v>
                </c:pt>
                <c:pt idx="2619">
                  <c:v>42844.90625</c:v>
                </c:pt>
                <c:pt idx="2620">
                  <c:v>42844.916666666664</c:v>
                </c:pt>
                <c:pt idx="2621">
                  <c:v>42844.927083333336</c:v>
                </c:pt>
                <c:pt idx="2622">
                  <c:v>42844.9375</c:v>
                </c:pt>
                <c:pt idx="2623">
                  <c:v>42844.947916666664</c:v>
                </c:pt>
                <c:pt idx="2624">
                  <c:v>42844.958333333336</c:v>
                </c:pt>
                <c:pt idx="2625">
                  <c:v>42844.96875</c:v>
                </c:pt>
                <c:pt idx="2626">
                  <c:v>42844.979166666664</c:v>
                </c:pt>
                <c:pt idx="2627">
                  <c:v>42844.989583333336</c:v>
                </c:pt>
                <c:pt idx="2628">
                  <c:v>42845</c:v>
                </c:pt>
                <c:pt idx="2629">
                  <c:v>42845.010416666664</c:v>
                </c:pt>
                <c:pt idx="2630">
                  <c:v>42845.020833333336</c:v>
                </c:pt>
                <c:pt idx="2631">
                  <c:v>42845.03125</c:v>
                </c:pt>
                <c:pt idx="2632">
                  <c:v>42845.041666666664</c:v>
                </c:pt>
                <c:pt idx="2633">
                  <c:v>42845.052083333336</c:v>
                </c:pt>
                <c:pt idx="2634">
                  <c:v>42845.0625</c:v>
                </c:pt>
                <c:pt idx="2635">
                  <c:v>42845.072916666664</c:v>
                </c:pt>
                <c:pt idx="2636">
                  <c:v>42845.083333333336</c:v>
                </c:pt>
                <c:pt idx="2637">
                  <c:v>42845.09375</c:v>
                </c:pt>
                <c:pt idx="2638">
                  <c:v>42845.104166666664</c:v>
                </c:pt>
                <c:pt idx="2639">
                  <c:v>42845.114583333336</c:v>
                </c:pt>
                <c:pt idx="2640">
                  <c:v>42845.125</c:v>
                </c:pt>
                <c:pt idx="2641">
                  <c:v>42845.135416666664</c:v>
                </c:pt>
                <c:pt idx="2642">
                  <c:v>42845.145833333336</c:v>
                </c:pt>
                <c:pt idx="2643">
                  <c:v>42845.15625</c:v>
                </c:pt>
                <c:pt idx="2644">
                  <c:v>42845.166666666664</c:v>
                </c:pt>
                <c:pt idx="2645">
                  <c:v>42845.177083333336</c:v>
                </c:pt>
                <c:pt idx="2646">
                  <c:v>42845.1875</c:v>
                </c:pt>
                <c:pt idx="2647">
                  <c:v>42845.197916666664</c:v>
                </c:pt>
                <c:pt idx="2648">
                  <c:v>42845.208333333336</c:v>
                </c:pt>
                <c:pt idx="2649">
                  <c:v>42845.21875</c:v>
                </c:pt>
                <c:pt idx="2650">
                  <c:v>42845.229166666664</c:v>
                </c:pt>
                <c:pt idx="2651">
                  <c:v>42845.239583333336</c:v>
                </c:pt>
                <c:pt idx="2652">
                  <c:v>42845.25</c:v>
                </c:pt>
                <c:pt idx="2653">
                  <c:v>42845.260416666664</c:v>
                </c:pt>
                <c:pt idx="2654">
                  <c:v>42845.270833333336</c:v>
                </c:pt>
                <c:pt idx="2655">
                  <c:v>42845.28125</c:v>
                </c:pt>
                <c:pt idx="2656">
                  <c:v>42845.291666666664</c:v>
                </c:pt>
                <c:pt idx="2657">
                  <c:v>42845.302083333336</c:v>
                </c:pt>
                <c:pt idx="2658">
                  <c:v>42845.3125</c:v>
                </c:pt>
                <c:pt idx="2659">
                  <c:v>42845.322916666664</c:v>
                </c:pt>
                <c:pt idx="2660">
                  <c:v>42845.333333333336</c:v>
                </c:pt>
                <c:pt idx="2661">
                  <c:v>42845.34375</c:v>
                </c:pt>
                <c:pt idx="2662">
                  <c:v>42845.354166666664</c:v>
                </c:pt>
                <c:pt idx="2663">
                  <c:v>42845.364583333336</c:v>
                </c:pt>
                <c:pt idx="2664">
                  <c:v>42845.375</c:v>
                </c:pt>
                <c:pt idx="2665">
                  <c:v>42845.385416666664</c:v>
                </c:pt>
                <c:pt idx="2666">
                  <c:v>42845.395833333336</c:v>
                </c:pt>
                <c:pt idx="2667">
                  <c:v>42845.40625</c:v>
                </c:pt>
                <c:pt idx="2668">
                  <c:v>42845.416666666664</c:v>
                </c:pt>
                <c:pt idx="2669">
                  <c:v>42845.427083333336</c:v>
                </c:pt>
                <c:pt idx="2670">
                  <c:v>42845.4375</c:v>
                </c:pt>
                <c:pt idx="2671">
                  <c:v>42845.447916666664</c:v>
                </c:pt>
                <c:pt idx="2672">
                  <c:v>42845.458333333336</c:v>
                </c:pt>
                <c:pt idx="2673">
                  <c:v>42845.46875</c:v>
                </c:pt>
                <c:pt idx="2674">
                  <c:v>42845.479166666664</c:v>
                </c:pt>
                <c:pt idx="2675">
                  <c:v>42845.489583333336</c:v>
                </c:pt>
                <c:pt idx="2676">
                  <c:v>42845.5</c:v>
                </c:pt>
                <c:pt idx="2677">
                  <c:v>42845.510416666664</c:v>
                </c:pt>
                <c:pt idx="2678">
                  <c:v>42845.520833333336</c:v>
                </c:pt>
                <c:pt idx="2679">
                  <c:v>42845.53125</c:v>
                </c:pt>
                <c:pt idx="2680">
                  <c:v>42845.541666666664</c:v>
                </c:pt>
                <c:pt idx="2681">
                  <c:v>42845.552083333336</c:v>
                </c:pt>
                <c:pt idx="2682">
                  <c:v>42845.5625</c:v>
                </c:pt>
                <c:pt idx="2683">
                  <c:v>42845.572916666664</c:v>
                </c:pt>
                <c:pt idx="2684">
                  <c:v>42845.583333333336</c:v>
                </c:pt>
                <c:pt idx="2685">
                  <c:v>42845.59375</c:v>
                </c:pt>
                <c:pt idx="2686">
                  <c:v>42845.604166666664</c:v>
                </c:pt>
                <c:pt idx="2687">
                  <c:v>42845.614583333336</c:v>
                </c:pt>
                <c:pt idx="2688">
                  <c:v>42845.625</c:v>
                </c:pt>
                <c:pt idx="2689">
                  <c:v>42845.635416666664</c:v>
                </c:pt>
                <c:pt idx="2690">
                  <c:v>42845.645833333336</c:v>
                </c:pt>
                <c:pt idx="2691">
                  <c:v>42845.65625</c:v>
                </c:pt>
                <c:pt idx="2692">
                  <c:v>42845.666666666664</c:v>
                </c:pt>
                <c:pt idx="2693">
                  <c:v>42845.677083333336</c:v>
                </c:pt>
                <c:pt idx="2694">
                  <c:v>42845.6875</c:v>
                </c:pt>
                <c:pt idx="2695">
                  <c:v>42845.697916666664</c:v>
                </c:pt>
                <c:pt idx="2696">
                  <c:v>42845.708333333336</c:v>
                </c:pt>
                <c:pt idx="2697">
                  <c:v>42845.71875</c:v>
                </c:pt>
                <c:pt idx="2698">
                  <c:v>42845.729166666664</c:v>
                </c:pt>
                <c:pt idx="2699">
                  <c:v>42845.739583333336</c:v>
                </c:pt>
                <c:pt idx="2700">
                  <c:v>42845.75</c:v>
                </c:pt>
                <c:pt idx="2701">
                  <c:v>42845.760416666664</c:v>
                </c:pt>
                <c:pt idx="2702">
                  <c:v>42845.770833333336</c:v>
                </c:pt>
                <c:pt idx="2703">
                  <c:v>42845.78125</c:v>
                </c:pt>
                <c:pt idx="2704">
                  <c:v>42845.791666666664</c:v>
                </c:pt>
                <c:pt idx="2705">
                  <c:v>42845.802083333336</c:v>
                </c:pt>
                <c:pt idx="2706">
                  <c:v>42845.8125</c:v>
                </c:pt>
                <c:pt idx="2707">
                  <c:v>42845.822916666664</c:v>
                </c:pt>
                <c:pt idx="2708">
                  <c:v>42845.833333333336</c:v>
                </c:pt>
                <c:pt idx="2709">
                  <c:v>42845.84375</c:v>
                </c:pt>
                <c:pt idx="2710">
                  <c:v>42845.854166666664</c:v>
                </c:pt>
                <c:pt idx="2711">
                  <c:v>42845.864583333336</c:v>
                </c:pt>
                <c:pt idx="2712">
                  <c:v>42845.875</c:v>
                </c:pt>
                <c:pt idx="2713">
                  <c:v>42845.885416666664</c:v>
                </c:pt>
                <c:pt idx="2714">
                  <c:v>42845.895833333336</c:v>
                </c:pt>
                <c:pt idx="2715">
                  <c:v>42845.90625</c:v>
                </c:pt>
                <c:pt idx="2716">
                  <c:v>42845.916666666664</c:v>
                </c:pt>
                <c:pt idx="2717">
                  <c:v>42845.927083333336</c:v>
                </c:pt>
                <c:pt idx="2718">
                  <c:v>42845.9375</c:v>
                </c:pt>
                <c:pt idx="2719">
                  <c:v>42845.947916666664</c:v>
                </c:pt>
                <c:pt idx="2720">
                  <c:v>42845.958333333336</c:v>
                </c:pt>
                <c:pt idx="2721">
                  <c:v>42845.96875</c:v>
                </c:pt>
                <c:pt idx="2722">
                  <c:v>42845.979166666664</c:v>
                </c:pt>
                <c:pt idx="2723">
                  <c:v>42845.989583333336</c:v>
                </c:pt>
                <c:pt idx="2724">
                  <c:v>42846</c:v>
                </c:pt>
                <c:pt idx="2725">
                  <c:v>42846.010416666664</c:v>
                </c:pt>
                <c:pt idx="2726">
                  <c:v>42846.020833333336</c:v>
                </c:pt>
                <c:pt idx="2727">
                  <c:v>42846.03125</c:v>
                </c:pt>
                <c:pt idx="2728">
                  <c:v>42846.041666666664</c:v>
                </c:pt>
                <c:pt idx="2729">
                  <c:v>42846.052083333336</c:v>
                </c:pt>
                <c:pt idx="2730">
                  <c:v>42846.0625</c:v>
                </c:pt>
                <c:pt idx="2731">
                  <c:v>42846.072916666664</c:v>
                </c:pt>
                <c:pt idx="2732">
                  <c:v>42846.083333333336</c:v>
                </c:pt>
                <c:pt idx="2733">
                  <c:v>42846.09375</c:v>
                </c:pt>
                <c:pt idx="2734">
                  <c:v>42846.104166666664</c:v>
                </c:pt>
                <c:pt idx="2735">
                  <c:v>42846.114583333336</c:v>
                </c:pt>
                <c:pt idx="2736">
                  <c:v>42846.125</c:v>
                </c:pt>
                <c:pt idx="2737">
                  <c:v>42846.135416666664</c:v>
                </c:pt>
                <c:pt idx="2738">
                  <c:v>42846.145833333336</c:v>
                </c:pt>
                <c:pt idx="2739">
                  <c:v>42846.15625</c:v>
                </c:pt>
                <c:pt idx="2740">
                  <c:v>42846.166666666664</c:v>
                </c:pt>
                <c:pt idx="2741">
                  <c:v>42846.177083333336</c:v>
                </c:pt>
                <c:pt idx="2742">
                  <c:v>42846.1875</c:v>
                </c:pt>
                <c:pt idx="2743">
                  <c:v>42846.197916666664</c:v>
                </c:pt>
                <c:pt idx="2744">
                  <c:v>42846.208333333336</c:v>
                </c:pt>
                <c:pt idx="2745">
                  <c:v>42846.21875</c:v>
                </c:pt>
                <c:pt idx="2746">
                  <c:v>42846.229166666664</c:v>
                </c:pt>
                <c:pt idx="2747">
                  <c:v>42846.239583333336</c:v>
                </c:pt>
                <c:pt idx="2748">
                  <c:v>42846.25</c:v>
                </c:pt>
                <c:pt idx="2749">
                  <c:v>42846.260416666664</c:v>
                </c:pt>
                <c:pt idx="2750">
                  <c:v>42846.270833333336</c:v>
                </c:pt>
                <c:pt idx="2751">
                  <c:v>42846.28125</c:v>
                </c:pt>
                <c:pt idx="2752">
                  <c:v>42846.291666666664</c:v>
                </c:pt>
                <c:pt idx="2753">
                  <c:v>42846.302083333336</c:v>
                </c:pt>
                <c:pt idx="2754">
                  <c:v>42846.3125</c:v>
                </c:pt>
                <c:pt idx="2755">
                  <c:v>42846.322916666664</c:v>
                </c:pt>
                <c:pt idx="2756">
                  <c:v>42846.333333333336</c:v>
                </c:pt>
                <c:pt idx="2757">
                  <c:v>42846.34375</c:v>
                </c:pt>
                <c:pt idx="2758">
                  <c:v>42846.354166666664</c:v>
                </c:pt>
                <c:pt idx="2759">
                  <c:v>42846.364583333336</c:v>
                </c:pt>
                <c:pt idx="2760">
                  <c:v>42846.375</c:v>
                </c:pt>
                <c:pt idx="2761">
                  <c:v>42846.385416666664</c:v>
                </c:pt>
                <c:pt idx="2762">
                  <c:v>42846.395833333336</c:v>
                </c:pt>
                <c:pt idx="2763">
                  <c:v>42846.40625</c:v>
                </c:pt>
                <c:pt idx="2764">
                  <c:v>42846.416666666664</c:v>
                </c:pt>
                <c:pt idx="2765">
                  <c:v>42846.427083333336</c:v>
                </c:pt>
                <c:pt idx="2766">
                  <c:v>42846.4375</c:v>
                </c:pt>
                <c:pt idx="2767">
                  <c:v>42846.447916666664</c:v>
                </c:pt>
                <c:pt idx="2768">
                  <c:v>42846.458333333336</c:v>
                </c:pt>
                <c:pt idx="2769">
                  <c:v>42846.46875</c:v>
                </c:pt>
                <c:pt idx="2770">
                  <c:v>42846.479166666664</c:v>
                </c:pt>
                <c:pt idx="2771">
                  <c:v>42846.489583333336</c:v>
                </c:pt>
                <c:pt idx="2772">
                  <c:v>42846.5</c:v>
                </c:pt>
                <c:pt idx="2773">
                  <c:v>42846.510416666664</c:v>
                </c:pt>
                <c:pt idx="2774">
                  <c:v>42846.520833333336</c:v>
                </c:pt>
                <c:pt idx="2775">
                  <c:v>42846.53125</c:v>
                </c:pt>
                <c:pt idx="2776">
                  <c:v>42846.541666666664</c:v>
                </c:pt>
                <c:pt idx="2777">
                  <c:v>42846.552083333336</c:v>
                </c:pt>
                <c:pt idx="2778">
                  <c:v>42846.5625</c:v>
                </c:pt>
                <c:pt idx="2779">
                  <c:v>42846.572916666664</c:v>
                </c:pt>
                <c:pt idx="2780">
                  <c:v>42846.583333333336</c:v>
                </c:pt>
                <c:pt idx="2781">
                  <c:v>42846.59375</c:v>
                </c:pt>
                <c:pt idx="2782">
                  <c:v>42846.604166666664</c:v>
                </c:pt>
                <c:pt idx="2783">
                  <c:v>42846.614583333336</c:v>
                </c:pt>
                <c:pt idx="2784">
                  <c:v>42846.625</c:v>
                </c:pt>
                <c:pt idx="2785">
                  <c:v>42846.635416666664</c:v>
                </c:pt>
                <c:pt idx="2786">
                  <c:v>42846.645833333336</c:v>
                </c:pt>
                <c:pt idx="2787">
                  <c:v>42846.65625</c:v>
                </c:pt>
                <c:pt idx="2788">
                  <c:v>42846.666666666664</c:v>
                </c:pt>
                <c:pt idx="2789">
                  <c:v>42846.677083333336</c:v>
                </c:pt>
                <c:pt idx="2790">
                  <c:v>42846.6875</c:v>
                </c:pt>
                <c:pt idx="2791">
                  <c:v>42846.697916666664</c:v>
                </c:pt>
                <c:pt idx="2792">
                  <c:v>42846.708333333336</c:v>
                </c:pt>
                <c:pt idx="2793">
                  <c:v>42846.71875</c:v>
                </c:pt>
                <c:pt idx="2794">
                  <c:v>42846.729166666664</c:v>
                </c:pt>
                <c:pt idx="2795">
                  <c:v>42846.739583333336</c:v>
                </c:pt>
                <c:pt idx="2796">
                  <c:v>42846.75</c:v>
                </c:pt>
                <c:pt idx="2797">
                  <c:v>42846.760416666664</c:v>
                </c:pt>
                <c:pt idx="2798">
                  <c:v>42846.770833333336</c:v>
                </c:pt>
                <c:pt idx="2799">
                  <c:v>42846.78125</c:v>
                </c:pt>
                <c:pt idx="2800">
                  <c:v>42846.791666666664</c:v>
                </c:pt>
                <c:pt idx="2801">
                  <c:v>42846.802083333336</c:v>
                </c:pt>
                <c:pt idx="2802">
                  <c:v>42846.8125</c:v>
                </c:pt>
                <c:pt idx="2803">
                  <c:v>42846.822916666664</c:v>
                </c:pt>
                <c:pt idx="2804">
                  <c:v>42846.833333333336</c:v>
                </c:pt>
                <c:pt idx="2805">
                  <c:v>42846.84375</c:v>
                </c:pt>
                <c:pt idx="2806">
                  <c:v>42846.854166666664</c:v>
                </c:pt>
                <c:pt idx="2807">
                  <c:v>42846.864583333336</c:v>
                </c:pt>
                <c:pt idx="2808">
                  <c:v>42846.875</c:v>
                </c:pt>
                <c:pt idx="2809">
                  <c:v>42846.885416666664</c:v>
                </c:pt>
                <c:pt idx="2810">
                  <c:v>42846.895833333336</c:v>
                </c:pt>
                <c:pt idx="2811">
                  <c:v>42846.90625</c:v>
                </c:pt>
                <c:pt idx="2812">
                  <c:v>42846.916666666664</c:v>
                </c:pt>
                <c:pt idx="2813">
                  <c:v>42846.927083333336</c:v>
                </c:pt>
                <c:pt idx="2814">
                  <c:v>42846.9375</c:v>
                </c:pt>
                <c:pt idx="2815">
                  <c:v>42846.947916666664</c:v>
                </c:pt>
                <c:pt idx="2816">
                  <c:v>42846.958333333336</c:v>
                </c:pt>
                <c:pt idx="2817">
                  <c:v>42846.96875</c:v>
                </c:pt>
                <c:pt idx="2818">
                  <c:v>42846.979166666664</c:v>
                </c:pt>
                <c:pt idx="2819">
                  <c:v>42846.989583333336</c:v>
                </c:pt>
                <c:pt idx="2820">
                  <c:v>42847</c:v>
                </c:pt>
                <c:pt idx="2821">
                  <c:v>42847.010416666664</c:v>
                </c:pt>
                <c:pt idx="2822">
                  <c:v>42847.020833333336</c:v>
                </c:pt>
                <c:pt idx="2823">
                  <c:v>42847.03125</c:v>
                </c:pt>
                <c:pt idx="2824">
                  <c:v>42847.041666666664</c:v>
                </c:pt>
                <c:pt idx="2825">
                  <c:v>42847.052083333336</c:v>
                </c:pt>
                <c:pt idx="2826">
                  <c:v>42847.0625</c:v>
                </c:pt>
                <c:pt idx="2827">
                  <c:v>42847.072916666664</c:v>
                </c:pt>
                <c:pt idx="2828">
                  <c:v>42847.083333333336</c:v>
                </c:pt>
                <c:pt idx="2829">
                  <c:v>42847.09375</c:v>
                </c:pt>
                <c:pt idx="2830">
                  <c:v>42847.104166666664</c:v>
                </c:pt>
                <c:pt idx="2831">
                  <c:v>42847.114583333336</c:v>
                </c:pt>
                <c:pt idx="2832">
                  <c:v>42847.125</c:v>
                </c:pt>
                <c:pt idx="2833">
                  <c:v>42847.135416666664</c:v>
                </c:pt>
                <c:pt idx="2834">
                  <c:v>42847.145833333336</c:v>
                </c:pt>
                <c:pt idx="2835">
                  <c:v>42847.15625</c:v>
                </c:pt>
                <c:pt idx="2836">
                  <c:v>42847.166666666664</c:v>
                </c:pt>
                <c:pt idx="2837">
                  <c:v>42847.177083333336</c:v>
                </c:pt>
                <c:pt idx="2838">
                  <c:v>42847.1875</c:v>
                </c:pt>
                <c:pt idx="2839">
                  <c:v>42847.197916666664</c:v>
                </c:pt>
                <c:pt idx="2840">
                  <c:v>42847.208333333336</c:v>
                </c:pt>
                <c:pt idx="2841">
                  <c:v>42847.21875</c:v>
                </c:pt>
                <c:pt idx="2842">
                  <c:v>42847.229166666664</c:v>
                </c:pt>
                <c:pt idx="2843">
                  <c:v>42847.239583333336</c:v>
                </c:pt>
                <c:pt idx="2844">
                  <c:v>42847.25</c:v>
                </c:pt>
                <c:pt idx="2845">
                  <c:v>42847.260416666664</c:v>
                </c:pt>
                <c:pt idx="2846">
                  <c:v>42847.270833333336</c:v>
                </c:pt>
                <c:pt idx="2847">
                  <c:v>42847.28125</c:v>
                </c:pt>
                <c:pt idx="2848">
                  <c:v>42847.291666666664</c:v>
                </c:pt>
                <c:pt idx="2849">
                  <c:v>42847.302083333336</c:v>
                </c:pt>
                <c:pt idx="2850">
                  <c:v>42847.3125</c:v>
                </c:pt>
                <c:pt idx="2851">
                  <c:v>42847.322916666664</c:v>
                </c:pt>
                <c:pt idx="2852">
                  <c:v>42847.333333333336</c:v>
                </c:pt>
                <c:pt idx="2853">
                  <c:v>42847.34375</c:v>
                </c:pt>
                <c:pt idx="2854">
                  <c:v>42847.354166666664</c:v>
                </c:pt>
                <c:pt idx="2855">
                  <c:v>42847.364583333336</c:v>
                </c:pt>
                <c:pt idx="2856">
                  <c:v>42847.375</c:v>
                </c:pt>
                <c:pt idx="2857">
                  <c:v>42847.385416666664</c:v>
                </c:pt>
                <c:pt idx="2858">
                  <c:v>42847.395833333336</c:v>
                </c:pt>
                <c:pt idx="2859">
                  <c:v>42847.40625</c:v>
                </c:pt>
                <c:pt idx="2860">
                  <c:v>42847.416666666664</c:v>
                </c:pt>
                <c:pt idx="2861">
                  <c:v>42847.427083333336</c:v>
                </c:pt>
                <c:pt idx="2862">
                  <c:v>42847.4375</c:v>
                </c:pt>
                <c:pt idx="2863">
                  <c:v>42847.447916666664</c:v>
                </c:pt>
                <c:pt idx="2864">
                  <c:v>42847.458333333336</c:v>
                </c:pt>
                <c:pt idx="2865">
                  <c:v>42847.46875</c:v>
                </c:pt>
                <c:pt idx="2866">
                  <c:v>42847.479166666664</c:v>
                </c:pt>
                <c:pt idx="2867">
                  <c:v>42847.489583333336</c:v>
                </c:pt>
                <c:pt idx="2868">
                  <c:v>42847.5</c:v>
                </c:pt>
                <c:pt idx="2869">
                  <c:v>42847.510416666664</c:v>
                </c:pt>
                <c:pt idx="2870">
                  <c:v>42847.520833333336</c:v>
                </c:pt>
                <c:pt idx="2871">
                  <c:v>42847.53125</c:v>
                </c:pt>
                <c:pt idx="2872">
                  <c:v>42847.541666666664</c:v>
                </c:pt>
                <c:pt idx="2873">
                  <c:v>42847.552083333336</c:v>
                </c:pt>
                <c:pt idx="2874">
                  <c:v>42847.5625</c:v>
                </c:pt>
                <c:pt idx="2875">
                  <c:v>42847.572916666664</c:v>
                </c:pt>
                <c:pt idx="2876">
                  <c:v>42847.583333333336</c:v>
                </c:pt>
                <c:pt idx="2877">
                  <c:v>42847.59375</c:v>
                </c:pt>
                <c:pt idx="2878">
                  <c:v>42847.604166666664</c:v>
                </c:pt>
                <c:pt idx="2879">
                  <c:v>42847.614583333336</c:v>
                </c:pt>
                <c:pt idx="2880">
                  <c:v>42847.625</c:v>
                </c:pt>
                <c:pt idx="2881">
                  <c:v>42847.635416666664</c:v>
                </c:pt>
                <c:pt idx="2882">
                  <c:v>42847.645833333336</c:v>
                </c:pt>
                <c:pt idx="2883">
                  <c:v>42847.65625</c:v>
                </c:pt>
                <c:pt idx="2884">
                  <c:v>42847.666666666664</c:v>
                </c:pt>
                <c:pt idx="2885">
                  <c:v>42847.677083333336</c:v>
                </c:pt>
                <c:pt idx="2886">
                  <c:v>42847.6875</c:v>
                </c:pt>
                <c:pt idx="2887">
                  <c:v>42847.697916666664</c:v>
                </c:pt>
                <c:pt idx="2888">
                  <c:v>42847.708333333336</c:v>
                </c:pt>
                <c:pt idx="2889">
                  <c:v>42847.71875</c:v>
                </c:pt>
                <c:pt idx="2890">
                  <c:v>42847.729166666664</c:v>
                </c:pt>
                <c:pt idx="2891">
                  <c:v>42847.739583333336</c:v>
                </c:pt>
                <c:pt idx="2892">
                  <c:v>42847.75</c:v>
                </c:pt>
                <c:pt idx="2893">
                  <c:v>42847.760416666664</c:v>
                </c:pt>
                <c:pt idx="2894">
                  <c:v>42847.770833333336</c:v>
                </c:pt>
                <c:pt idx="2895">
                  <c:v>42847.78125</c:v>
                </c:pt>
                <c:pt idx="2896">
                  <c:v>42847.791666666664</c:v>
                </c:pt>
                <c:pt idx="2897">
                  <c:v>42847.802083333336</c:v>
                </c:pt>
                <c:pt idx="2898">
                  <c:v>42847.8125</c:v>
                </c:pt>
                <c:pt idx="2899">
                  <c:v>42847.822916666664</c:v>
                </c:pt>
                <c:pt idx="2900">
                  <c:v>42847.833333333336</c:v>
                </c:pt>
                <c:pt idx="2901">
                  <c:v>42847.84375</c:v>
                </c:pt>
                <c:pt idx="2902">
                  <c:v>42847.854166666664</c:v>
                </c:pt>
                <c:pt idx="2903">
                  <c:v>42847.864583333336</c:v>
                </c:pt>
                <c:pt idx="2904">
                  <c:v>42847.875</c:v>
                </c:pt>
                <c:pt idx="2905">
                  <c:v>42847.885416666664</c:v>
                </c:pt>
                <c:pt idx="2906">
                  <c:v>42847.895833333336</c:v>
                </c:pt>
                <c:pt idx="2907">
                  <c:v>42847.90625</c:v>
                </c:pt>
                <c:pt idx="2908">
                  <c:v>42847.916666666664</c:v>
                </c:pt>
                <c:pt idx="2909">
                  <c:v>42847.927083333336</c:v>
                </c:pt>
                <c:pt idx="2910">
                  <c:v>42847.9375</c:v>
                </c:pt>
                <c:pt idx="2911">
                  <c:v>42847.947916666664</c:v>
                </c:pt>
                <c:pt idx="2912">
                  <c:v>42847.958333333336</c:v>
                </c:pt>
                <c:pt idx="2913">
                  <c:v>42847.96875</c:v>
                </c:pt>
                <c:pt idx="2914">
                  <c:v>42847.979166666664</c:v>
                </c:pt>
                <c:pt idx="2915">
                  <c:v>42847.989583333336</c:v>
                </c:pt>
                <c:pt idx="2916">
                  <c:v>42848</c:v>
                </c:pt>
                <c:pt idx="2917">
                  <c:v>42848.010416666664</c:v>
                </c:pt>
                <c:pt idx="2918">
                  <c:v>42848.020833333336</c:v>
                </c:pt>
                <c:pt idx="2919">
                  <c:v>42848.03125</c:v>
                </c:pt>
                <c:pt idx="2920">
                  <c:v>42848.041666666664</c:v>
                </c:pt>
                <c:pt idx="2921">
                  <c:v>42848.052083333336</c:v>
                </c:pt>
                <c:pt idx="2922">
                  <c:v>42848.0625</c:v>
                </c:pt>
                <c:pt idx="2923">
                  <c:v>42848.072916666664</c:v>
                </c:pt>
                <c:pt idx="2924">
                  <c:v>42848.083333333336</c:v>
                </c:pt>
                <c:pt idx="2925">
                  <c:v>42848.09375</c:v>
                </c:pt>
                <c:pt idx="2926">
                  <c:v>42848.104166666664</c:v>
                </c:pt>
                <c:pt idx="2927">
                  <c:v>42848.114583333336</c:v>
                </c:pt>
                <c:pt idx="2928">
                  <c:v>42848.125</c:v>
                </c:pt>
                <c:pt idx="2929">
                  <c:v>42848.135416666664</c:v>
                </c:pt>
                <c:pt idx="2930">
                  <c:v>42848.145833333336</c:v>
                </c:pt>
                <c:pt idx="2931">
                  <c:v>42848.15625</c:v>
                </c:pt>
                <c:pt idx="2932">
                  <c:v>42848.166666666664</c:v>
                </c:pt>
                <c:pt idx="2933">
                  <c:v>42848.177083333336</c:v>
                </c:pt>
                <c:pt idx="2934">
                  <c:v>42848.1875</c:v>
                </c:pt>
                <c:pt idx="2935">
                  <c:v>42848.197916666664</c:v>
                </c:pt>
                <c:pt idx="2936">
                  <c:v>42848.208333333336</c:v>
                </c:pt>
                <c:pt idx="2937">
                  <c:v>42848.21875</c:v>
                </c:pt>
                <c:pt idx="2938">
                  <c:v>42848.229166666664</c:v>
                </c:pt>
                <c:pt idx="2939">
                  <c:v>42848.239583333336</c:v>
                </c:pt>
                <c:pt idx="2940">
                  <c:v>42848.25</c:v>
                </c:pt>
                <c:pt idx="2941">
                  <c:v>42848.260416666664</c:v>
                </c:pt>
                <c:pt idx="2942">
                  <c:v>42848.270833333336</c:v>
                </c:pt>
                <c:pt idx="2943">
                  <c:v>42848.28125</c:v>
                </c:pt>
                <c:pt idx="2944">
                  <c:v>42848.291666666664</c:v>
                </c:pt>
                <c:pt idx="2945">
                  <c:v>42848.302083333336</c:v>
                </c:pt>
                <c:pt idx="2946">
                  <c:v>42848.3125</c:v>
                </c:pt>
                <c:pt idx="2947">
                  <c:v>42848.322916666664</c:v>
                </c:pt>
                <c:pt idx="2948">
                  <c:v>42848.333333333336</c:v>
                </c:pt>
                <c:pt idx="2949">
                  <c:v>42848.34375</c:v>
                </c:pt>
                <c:pt idx="2950">
                  <c:v>42848.354166666664</c:v>
                </c:pt>
                <c:pt idx="2951">
                  <c:v>42848.364583333336</c:v>
                </c:pt>
                <c:pt idx="2952">
                  <c:v>42848.375</c:v>
                </c:pt>
                <c:pt idx="2953">
                  <c:v>42848.385416666664</c:v>
                </c:pt>
                <c:pt idx="2954">
                  <c:v>42848.395833333336</c:v>
                </c:pt>
                <c:pt idx="2955">
                  <c:v>42848.40625</c:v>
                </c:pt>
                <c:pt idx="2956">
                  <c:v>42848.416666666664</c:v>
                </c:pt>
                <c:pt idx="2957">
                  <c:v>42848.427083333336</c:v>
                </c:pt>
                <c:pt idx="2958">
                  <c:v>42848.4375</c:v>
                </c:pt>
                <c:pt idx="2959">
                  <c:v>42848.447916666664</c:v>
                </c:pt>
                <c:pt idx="2960">
                  <c:v>42848.458333333336</c:v>
                </c:pt>
                <c:pt idx="2961">
                  <c:v>42848.46875</c:v>
                </c:pt>
                <c:pt idx="2962">
                  <c:v>42848.479166666664</c:v>
                </c:pt>
                <c:pt idx="2963">
                  <c:v>42848.489583333336</c:v>
                </c:pt>
                <c:pt idx="2964">
                  <c:v>42848.5</c:v>
                </c:pt>
                <c:pt idx="2965">
                  <c:v>42848.510416666664</c:v>
                </c:pt>
                <c:pt idx="2966">
                  <c:v>42848.520833333336</c:v>
                </c:pt>
                <c:pt idx="2967">
                  <c:v>42848.53125</c:v>
                </c:pt>
                <c:pt idx="2968">
                  <c:v>42848.541666666664</c:v>
                </c:pt>
                <c:pt idx="2969">
                  <c:v>42848.552083333336</c:v>
                </c:pt>
                <c:pt idx="2970">
                  <c:v>42848.5625</c:v>
                </c:pt>
                <c:pt idx="2971">
                  <c:v>42848.572916666664</c:v>
                </c:pt>
                <c:pt idx="2972">
                  <c:v>42848.583333333336</c:v>
                </c:pt>
                <c:pt idx="2973">
                  <c:v>42848.59375</c:v>
                </c:pt>
                <c:pt idx="2974">
                  <c:v>42848.604166666664</c:v>
                </c:pt>
                <c:pt idx="2975">
                  <c:v>42848.614583333336</c:v>
                </c:pt>
                <c:pt idx="2976">
                  <c:v>42848.625</c:v>
                </c:pt>
                <c:pt idx="2977">
                  <c:v>42848.635416666664</c:v>
                </c:pt>
                <c:pt idx="2978">
                  <c:v>42848.645833333336</c:v>
                </c:pt>
                <c:pt idx="2979">
                  <c:v>42848.65625</c:v>
                </c:pt>
                <c:pt idx="2980">
                  <c:v>42848.666666666664</c:v>
                </c:pt>
                <c:pt idx="2981">
                  <c:v>42848.677083333336</c:v>
                </c:pt>
                <c:pt idx="2982">
                  <c:v>42848.6875</c:v>
                </c:pt>
                <c:pt idx="2983">
                  <c:v>42848.697916666664</c:v>
                </c:pt>
                <c:pt idx="2984">
                  <c:v>42848.708333333336</c:v>
                </c:pt>
                <c:pt idx="2985">
                  <c:v>42848.71875</c:v>
                </c:pt>
                <c:pt idx="2986">
                  <c:v>42848.729166666664</c:v>
                </c:pt>
                <c:pt idx="2987">
                  <c:v>42848.739583333336</c:v>
                </c:pt>
                <c:pt idx="2988">
                  <c:v>42848.75</c:v>
                </c:pt>
                <c:pt idx="2989">
                  <c:v>42848.760416666664</c:v>
                </c:pt>
                <c:pt idx="2990">
                  <c:v>42848.770833333336</c:v>
                </c:pt>
                <c:pt idx="2991">
                  <c:v>42848.78125</c:v>
                </c:pt>
                <c:pt idx="2992">
                  <c:v>42848.791666666664</c:v>
                </c:pt>
                <c:pt idx="2993">
                  <c:v>42848.802083333336</c:v>
                </c:pt>
                <c:pt idx="2994">
                  <c:v>42848.8125</c:v>
                </c:pt>
                <c:pt idx="2995">
                  <c:v>42848.822916666664</c:v>
                </c:pt>
                <c:pt idx="2996">
                  <c:v>42848.833333333336</c:v>
                </c:pt>
                <c:pt idx="2997">
                  <c:v>42848.84375</c:v>
                </c:pt>
                <c:pt idx="2998">
                  <c:v>42848.854166666664</c:v>
                </c:pt>
                <c:pt idx="2999">
                  <c:v>42848.864583333336</c:v>
                </c:pt>
                <c:pt idx="3000">
                  <c:v>42848.875</c:v>
                </c:pt>
                <c:pt idx="3001">
                  <c:v>42848.885416666664</c:v>
                </c:pt>
                <c:pt idx="3002">
                  <c:v>42848.895833333336</c:v>
                </c:pt>
                <c:pt idx="3003">
                  <c:v>42848.90625</c:v>
                </c:pt>
                <c:pt idx="3004">
                  <c:v>42848.916666666664</c:v>
                </c:pt>
                <c:pt idx="3005">
                  <c:v>42848.927083333336</c:v>
                </c:pt>
                <c:pt idx="3006">
                  <c:v>42848.9375</c:v>
                </c:pt>
                <c:pt idx="3007">
                  <c:v>42848.947916666664</c:v>
                </c:pt>
                <c:pt idx="3008">
                  <c:v>42848.958333333336</c:v>
                </c:pt>
                <c:pt idx="3009">
                  <c:v>42848.96875</c:v>
                </c:pt>
                <c:pt idx="3010">
                  <c:v>42848.979166666664</c:v>
                </c:pt>
                <c:pt idx="3011">
                  <c:v>42848.989583333336</c:v>
                </c:pt>
                <c:pt idx="3012">
                  <c:v>42849</c:v>
                </c:pt>
                <c:pt idx="3013">
                  <c:v>42849.010416666664</c:v>
                </c:pt>
                <c:pt idx="3014">
                  <c:v>42849.020833333336</c:v>
                </c:pt>
                <c:pt idx="3015">
                  <c:v>42849.03125</c:v>
                </c:pt>
                <c:pt idx="3016">
                  <c:v>42849.041666666664</c:v>
                </c:pt>
                <c:pt idx="3017">
                  <c:v>42849.052083333336</c:v>
                </c:pt>
                <c:pt idx="3018">
                  <c:v>42849.0625</c:v>
                </c:pt>
                <c:pt idx="3019">
                  <c:v>42849.072916666664</c:v>
                </c:pt>
                <c:pt idx="3020">
                  <c:v>42849.083333333336</c:v>
                </c:pt>
                <c:pt idx="3021">
                  <c:v>42849.09375</c:v>
                </c:pt>
                <c:pt idx="3022">
                  <c:v>42849.104166666664</c:v>
                </c:pt>
                <c:pt idx="3023">
                  <c:v>42849.114583333336</c:v>
                </c:pt>
                <c:pt idx="3024">
                  <c:v>42849.125</c:v>
                </c:pt>
                <c:pt idx="3025">
                  <c:v>42849.135416666664</c:v>
                </c:pt>
                <c:pt idx="3026">
                  <c:v>42849.145833333336</c:v>
                </c:pt>
                <c:pt idx="3027">
                  <c:v>42849.15625</c:v>
                </c:pt>
                <c:pt idx="3028">
                  <c:v>42849.166666666664</c:v>
                </c:pt>
                <c:pt idx="3029">
                  <c:v>42849.177083333336</c:v>
                </c:pt>
                <c:pt idx="3030">
                  <c:v>42849.1875</c:v>
                </c:pt>
                <c:pt idx="3031">
                  <c:v>42849.197916666664</c:v>
                </c:pt>
                <c:pt idx="3032">
                  <c:v>42849.208333333336</c:v>
                </c:pt>
                <c:pt idx="3033">
                  <c:v>42849.21875</c:v>
                </c:pt>
                <c:pt idx="3034">
                  <c:v>42849.229166666664</c:v>
                </c:pt>
                <c:pt idx="3035">
                  <c:v>42849.239583333336</c:v>
                </c:pt>
                <c:pt idx="3036">
                  <c:v>42849.25</c:v>
                </c:pt>
                <c:pt idx="3037">
                  <c:v>42849.260416666664</c:v>
                </c:pt>
                <c:pt idx="3038">
                  <c:v>42849.270833333336</c:v>
                </c:pt>
                <c:pt idx="3039">
                  <c:v>42849.28125</c:v>
                </c:pt>
                <c:pt idx="3040">
                  <c:v>42849.291666666664</c:v>
                </c:pt>
                <c:pt idx="3041">
                  <c:v>42849.302083333336</c:v>
                </c:pt>
                <c:pt idx="3042">
                  <c:v>42849.3125</c:v>
                </c:pt>
                <c:pt idx="3043">
                  <c:v>42849.322916666664</c:v>
                </c:pt>
                <c:pt idx="3044">
                  <c:v>42849.333333333336</c:v>
                </c:pt>
                <c:pt idx="3045">
                  <c:v>42849.34375</c:v>
                </c:pt>
                <c:pt idx="3046">
                  <c:v>42849.354166666664</c:v>
                </c:pt>
                <c:pt idx="3047">
                  <c:v>42849.364583333336</c:v>
                </c:pt>
                <c:pt idx="3048">
                  <c:v>42849.375</c:v>
                </c:pt>
                <c:pt idx="3049">
                  <c:v>42849.385416666664</c:v>
                </c:pt>
                <c:pt idx="3050">
                  <c:v>42849.395833333336</c:v>
                </c:pt>
                <c:pt idx="3051">
                  <c:v>42849.40625</c:v>
                </c:pt>
                <c:pt idx="3052">
                  <c:v>42849.416666666664</c:v>
                </c:pt>
                <c:pt idx="3053">
                  <c:v>42849.427083333336</c:v>
                </c:pt>
                <c:pt idx="3054">
                  <c:v>42849.4375</c:v>
                </c:pt>
                <c:pt idx="3055">
                  <c:v>42849.447916666664</c:v>
                </c:pt>
                <c:pt idx="3056">
                  <c:v>42849.458333333336</c:v>
                </c:pt>
                <c:pt idx="3057">
                  <c:v>42849.46875</c:v>
                </c:pt>
                <c:pt idx="3058">
                  <c:v>42849.479166666664</c:v>
                </c:pt>
                <c:pt idx="3059">
                  <c:v>42849.489583333336</c:v>
                </c:pt>
                <c:pt idx="3060">
                  <c:v>42849.5</c:v>
                </c:pt>
                <c:pt idx="3061">
                  <c:v>42849.510416666664</c:v>
                </c:pt>
                <c:pt idx="3062">
                  <c:v>42849.520833333336</c:v>
                </c:pt>
                <c:pt idx="3063">
                  <c:v>42849.53125</c:v>
                </c:pt>
                <c:pt idx="3064">
                  <c:v>42849.541666666664</c:v>
                </c:pt>
                <c:pt idx="3065">
                  <c:v>42849.552083333336</c:v>
                </c:pt>
                <c:pt idx="3066">
                  <c:v>42849.5625</c:v>
                </c:pt>
                <c:pt idx="3067">
                  <c:v>42849.572916666664</c:v>
                </c:pt>
                <c:pt idx="3068">
                  <c:v>42849.583333333336</c:v>
                </c:pt>
                <c:pt idx="3069">
                  <c:v>42849.59375</c:v>
                </c:pt>
                <c:pt idx="3070">
                  <c:v>42849.604166666664</c:v>
                </c:pt>
                <c:pt idx="3071">
                  <c:v>42849.614583333336</c:v>
                </c:pt>
                <c:pt idx="3072">
                  <c:v>42849.625</c:v>
                </c:pt>
                <c:pt idx="3073">
                  <c:v>42849.635416666664</c:v>
                </c:pt>
                <c:pt idx="3074">
                  <c:v>42849.645833333336</c:v>
                </c:pt>
                <c:pt idx="3075">
                  <c:v>42849.65625</c:v>
                </c:pt>
                <c:pt idx="3076">
                  <c:v>42849.666666666664</c:v>
                </c:pt>
                <c:pt idx="3077">
                  <c:v>42849.677083333336</c:v>
                </c:pt>
                <c:pt idx="3078">
                  <c:v>42849.6875</c:v>
                </c:pt>
                <c:pt idx="3079">
                  <c:v>42849.697916666664</c:v>
                </c:pt>
                <c:pt idx="3080">
                  <c:v>42849.708333333336</c:v>
                </c:pt>
                <c:pt idx="3081">
                  <c:v>42849.71875</c:v>
                </c:pt>
                <c:pt idx="3082">
                  <c:v>42849.729166666664</c:v>
                </c:pt>
                <c:pt idx="3083">
                  <c:v>42849.739583333336</c:v>
                </c:pt>
                <c:pt idx="3084">
                  <c:v>42849.75</c:v>
                </c:pt>
                <c:pt idx="3085">
                  <c:v>42849.760416666664</c:v>
                </c:pt>
                <c:pt idx="3086">
                  <c:v>42849.770833333336</c:v>
                </c:pt>
                <c:pt idx="3087">
                  <c:v>42849.78125</c:v>
                </c:pt>
                <c:pt idx="3088">
                  <c:v>42849.791666666664</c:v>
                </c:pt>
                <c:pt idx="3089">
                  <c:v>42849.802083333336</c:v>
                </c:pt>
                <c:pt idx="3090">
                  <c:v>42849.8125</c:v>
                </c:pt>
                <c:pt idx="3091">
                  <c:v>42849.822916666664</c:v>
                </c:pt>
                <c:pt idx="3092">
                  <c:v>42849.833333333336</c:v>
                </c:pt>
                <c:pt idx="3093">
                  <c:v>42849.84375</c:v>
                </c:pt>
                <c:pt idx="3094">
                  <c:v>42849.854166666664</c:v>
                </c:pt>
                <c:pt idx="3095">
                  <c:v>42849.864583333336</c:v>
                </c:pt>
                <c:pt idx="3096">
                  <c:v>42849.875</c:v>
                </c:pt>
                <c:pt idx="3097">
                  <c:v>42849.885416666664</c:v>
                </c:pt>
                <c:pt idx="3098">
                  <c:v>42849.895833333336</c:v>
                </c:pt>
                <c:pt idx="3099">
                  <c:v>42849.90625</c:v>
                </c:pt>
                <c:pt idx="3100">
                  <c:v>42849.916666666664</c:v>
                </c:pt>
                <c:pt idx="3101">
                  <c:v>42849.927083333336</c:v>
                </c:pt>
                <c:pt idx="3102">
                  <c:v>42849.9375</c:v>
                </c:pt>
                <c:pt idx="3103">
                  <c:v>42849.947916666664</c:v>
                </c:pt>
                <c:pt idx="3104">
                  <c:v>42849.958333333336</c:v>
                </c:pt>
                <c:pt idx="3105">
                  <c:v>42849.96875</c:v>
                </c:pt>
                <c:pt idx="3106">
                  <c:v>42849.979166666664</c:v>
                </c:pt>
                <c:pt idx="3107">
                  <c:v>42849.989583333336</c:v>
                </c:pt>
                <c:pt idx="3108">
                  <c:v>42850</c:v>
                </c:pt>
                <c:pt idx="3109">
                  <c:v>42850.010416666664</c:v>
                </c:pt>
                <c:pt idx="3110">
                  <c:v>42850.020833333336</c:v>
                </c:pt>
                <c:pt idx="3111">
                  <c:v>42850.03125</c:v>
                </c:pt>
                <c:pt idx="3112">
                  <c:v>42850.041666666664</c:v>
                </c:pt>
                <c:pt idx="3113">
                  <c:v>42850.052083333336</c:v>
                </c:pt>
                <c:pt idx="3114">
                  <c:v>42850.0625</c:v>
                </c:pt>
                <c:pt idx="3115">
                  <c:v>42850.072916666664</c:v>
                </c:pt>
                <c:pt idx="3116">
                  <c:v>42850.083333333336</c:v>
                </c:pt>
                <c:pt idx="3117">
                  <c:v>42850.09375</c:v>
                </c:pt>
                <c:pt idx="3118">
                  <c:v>42850.104166666664</c:v>
                </c:pt>
                <c:pt idx="3119">
                  <c:v>42850.114583333336</c:v>
                </c:pt>
                <c:pt idx="3120">
                  <c:v>42850.125</c:v>
                </c:pt>
                <c:pt idx="3121">
                  <c:v>42850.135416666664</c:v>
                </c:pt>
                <c:pt idx="3122">
                  <c:v>42850.145833333336</c:v>
                </c:pt>
                <c:pt idx="3123">
                  <c:v>42850.15625</c:v>
                </c:pt>
                <c:pt idx="3124">
                  <c:v>42850.166666666664</c:v>
                </c:pt>
                <c:pt idx="3125">
                  <c:v>42850.177083333336</c:v>
                </c:pt>
                <c:pt idx="3126">
                  <c:v>42850.1875</c:v>
                </c:pt>
                <c:pt idx="3127">
                  <c:v>42850.197916666664</c:v>
                </c:pt>
                <c:pt idx="3128">
                  <c:v>42850.208333333336</c:v>
                </c:pt>
                <c:pt idx="3129">
                  <c:v>42850.21875</c:v>
                </c:pt>
                <c:pt idx="3130">
                  <c:v>42850.229166666664</c:v>
                </c:pt>
                <c:pt idx="3131">
                  <c:v>42850.239583333336</c:v>
                </c:pt>
                <c:pt idx="3132">
                  <c:v>42850.25</c:v>
                </c:pt>
                <c:pt idx="3133">
                  <c:v>42850.260416666664</c:v>
                </c:pt>
                <c:pt idx="3134">
                  <c:v>42850.270833333336</c:v>
                </c:pt>
                <c:pt idx="3135">
                  <c:v>42850.28125</c:v>
                </c:pt>
                <c:pt idx="3136">
                  <c:v>42850.291666666664</c:v>
                </c:pt>
                <c:pt idx="3137">
                  <c:v>42850.302083333336</c:v>
                </c:pt>
                <c:pt idx="3138">
                  <c:v>42850.3125</c:v>
                </c:pt>
                <c:pt idx="3139">
                  <c:v>42850.322916666664</c:v>
                </c:pt>
                <c:pt idx="3140">
                  <c:v>42850.333333333336</c:v>
                </c:pt>
                <c:pt idx="3141">
                  <c:v>42850.34375</c:v>
                </c:pt>
                <c:pt idx="3142">
                  <c:v>42850.354166666664</c:v>
                </c:pt>
                <c:pt idx="3143">
                  <c:v>42850.364583333336</c:v>
                </c:pt>
                <c:pt idx="3144">
                  <c:v>42850.375</c:v>
                </c:pt>
                <c:pt idx="3145">
                  <c:v>42850.385416666664</c:v>
                </c:pt>
                <c:pt idx="3146">
                  <c:v>42850.395833333336</c:v>
                </c:pt>
                <c:pt idx="3147">
                  <c:v>42850.40625</c:v>
                </c:pt>
                <c:pt idx="3148">
                  <c:v>42850.416666666664</c:v>
                </c:pt>
                <c:pt idx="3149">
                  <c:v>42850.427083333336</c:v>
                </c:pt>
                <c:pt idx="3150">
                  <c:v>42850.4375</c:v>
                </c:pt>
                <c:pt idx="3151">
                  <c:v>42850.447916666664</c:v>
                </c:pt>
                <c:pt idx="3152">
                  <c:v>42850.458333333336</c:v>
                </c:pt>
                <c:pt idx="3153">
                  <c:v>42850.46875</c:v>
                </c:pt>
                <c:pt idx="3154">
                  <c:v>42850.479166666664</c:v>
                </c:pt>
                <c:pt idx="3155">
                  <c:v>42850.489583333336</c:v>
                </c:pt>
                <c:pt idx="3156">
                  <c:v>42850.5</c:v>
                </c:pt>
                <c:pt idx="3157">
                  <c:v>42850.510416666664</c:v>
                </c:pt>
                <c:pt idx="3158">
                  <c:v>42850.520833333336</c:v>
                </c:pt>
                <c:pt idx="3159">
                  <c:v>42850.53125</c:v>
                </c:pt>
                <c:pt idx="3160">
                  <c:v>42850.541666666664</c:v>
                </c:pt>
                <c:pt idx="3161">
                  <c:v>42850.552083333336</c:v>
                </c:pt>
                <c:pt idx="3162">
                  <c:v>42850.5625</c:v>
                </c:pt>
                <c:pt idx="3163">
                  <c:v>42850.572916666664</c:v>
                </c:pt>
                <c:pt idx="3164">
                  <c:v>42850.583333333336</c:v>
                </c:pt>
                <c:pt idx="3165">
                  <c:v>42850.59375</c:v>
                </c:pt>
                <c:pt idx="3166">
                  <c:v>42850.604166666664</c:v>
                </c:pt>
                <c:pt idx="3167">
                  <c:v>42850.614583333336</c:v>
                </c:pt>
                <c:pt idx="3168">
                  <c:v>42850.625</c:v>
                </c:pt>
                <c:pt idx="3169">
                  <c:v>42850.635416666664</c:v>
                </c:pt>
                <c:pt idx="3170">
                  <c:v>42850.645833333336</c:v>
                </c:pt>
                <c:pt idx="3171">
                  <c:v>42850.65625</c:v>
                </c:pt>
                <c:pt idx="3172">
                  <c:v>42850.666666666664</c:v>
                </c:pt>
                <c:pt idx="3173">
                  <c:v>42850.677083333336</c:v>
                </c:pt>
                <c:pt idx="3174">
                  <c:v>42850.6875</c:v>
                </c:pt>
                <c:pt idx="3175">
                  <c:v>42850.697916666664</c:v>
                </c:pt>
                <c:pt idx="3176">
                  <c:v>42850.708333333336</c:v>
                </c:pt>
                <c:pt idx="3177">
                  <c:v>42850.71875</c:v>
                </c:pt>
                <c:pt idx="3178">
                  <c:v>42850.729166666664</c:v>
                </c:pt>
                <c:pt idx="3179">
                  <c:v>42850.739583333336</c:v>
                </c:pt>
                <c:pt idx="3180">
                  <c:v>42850.75</c:v>
                </c:pt>
                <c:pt idx="3181">
                  <c:v>42850.760416666664</c:v>
                </c:pt>
                <c:pt idx="3182">
                  <c:v>42850.770833333336</c:v>
                </c:pt>
                <c:pt idx="3183">
                  <c:v>42850.78125</c:v>
                </c:pt>
                <c:pt idx="3184">
                  <c:v>42850.791666666664</c:v>
                </c:pt>
                <c:pt idx="3185">
                  <c:v>42850.802083333336</c:v>
                </c:pt>
                <c:pt idx="3186">
                  <c:v>42850.8125</c:v>
                </c:pt>
                <c:pt idx="3187">
                  <c:v>42850.822916666664</c:v>
                </c:pt>
                <c:pt idx="3188">
                  <c:v>42850.833333333336</c:v>
                </c:pt>
                <c:pt idx="3189">
                  <c:v>42850.84375</c:v>
                </c:pt>
                <c:pt idx="3190">
                  <c:v>42850.854166666664</c:v>
                </c:pt>
                <c:pt idx="3191">
                  <c:v>42850.864583333336</c:v>
                </c:pt>
                <c:pt idx="3192">
                  <c:v>42850.875</c:v>
                </c:pt>
                <c:pt idx="3193">
                  <c:v>42850.885416666664</c:v>
                </c:pt>
                <c:pt idx="3194">
                  <c:v>42850.895833333336</c:v>
                </c:pt>
                <c:pt idx="3195">
                  <c:v>42850.90625</c:v>
                </c:pt>
                <c:pt idx="3196">
                  <c:v>42850.916666666664</c:v>
                </c:pt>
                <c:pt idx="3197">
                  <c:v>42850.927083333336</c:v>
                </c:pt>
                <c:pt idx="3198">
                  <c:v>42850.9375</c:v>
                </c:pt>
                <c:pt idx="3199">
                  <c:v>42850.947916666664</c:v>
                </c:pt>
                <c:pt idx="3200">
                  <c:v>42850.958333333336</c:v>
                </c:pt>
                <c:pt idx="3201">
                  <c:v>42850.96875</c:v>
                </c:pt>
                <c:pt idx="3202">
                  <c:v>42850.979166666664</c:v>
                </c:pt>
                <c:pt idx="3203">
                  <c:v>42850.989583333336</c:v>
                </c:pt>
                <c:pt idx="3204">
                  <c:v>42851</c:v>
                </c:pt>
                <c:pt idx="3205">
                  <c:v>42851.010416666664</c:v>
                </c:pt>
                <c:pt idx="3206">
                  <c:v>42851.020833333336</c:v>
                </c:pt>
                <c:pt idx="3207">
                  <c:v>42851.03125</c:v>
                </c:pt>
                <c:pt idx="3208">
                  <c:v>42851.041666666664</c:v>
                </c:pt>
                <c:pt idx="3209">
                  <c:v>42851.052083333336</c:v>
                </c:pt>
                <c:pt idx="3210">
                  <c:v>42851.0625</c:v>
                </c:pt>
                <c:pt idx="3211">
                  <c:v>42851.072916666664</c:v>
                </c:pt>
                <c:pt idx="3212">
                  <c:v>42851.083333333336</c:v>
                </c:pt>
                <c:pt idx="3213">
                  <c:v>42851.09375</c:v>
                </c:pt>
                <c:pt idx="3214">
                  <c:v>42851.104166666664</c:v>
                </c:pt>
                <c:pt idx="3215">
                  <c:v>42851.114583333336</c:v>
                </c:pt>
                <c:pt idx="3216">
                  <c:v>42851.125</c:v>
                </c:pt>
                <c:pt idx="3217">
                  <c:v>42851.135416666664</c:v>
                </c:pt>
                <c:pt idx="3218">
                  <c:v>42851.145833333336</c:v>
                </c:pt>
                <c:pt idx="3219">
                  <c:v>42851.15625</c:v>
                </c:pt>
                <c:pt idx="3220">
                  <c:v>42851.166666666664</c:v>
                </c:pt>
                <c:pt idx="3221">
                  <c:v>42851.177083333336</c:v>
                </c:pt>
                <c:pt idx="3222">
                  <c:v>42851.1875</c:v>
                </c:pt>
                <c:pt idx="3223">
                  <c:v>42851.197916666664</c:v>
                </c:pt>
                <c:pt idx="3224">
                  <c:v>42851.208333333336</c:v>
                </c:pt>
                <c:pt idx="3225">
                  <c:v>42851.21875</c:v>
                </c:pt>
                <c:pt idx="3226">
                  <c:v>42851.229166666664</c:v>
                </c:pt>
                <c:pt idx="3227">
                  <c:v>42851.239583333336</c:v>
                </c:pt>
                <c:pt idx="3228">
                  <c:v>42851.25</c:v>
                </c:pt>
                <c:pt idx="3229">
                  <c:v>42851.260416666664</c:v>
                </c:pt>
                <c:pt idx="3230">
                  <c:v>42851.270833333336</c:v>
                </c:pt>
                <c:pt idx="3231">
                  <c:v>42851.28125</c:v>
                </c:pt>
                <c:pt idx="3232">
                  <c:v>42851.291666666664</c:v>
                </c:pt>
                <c:pt idx="3233">
                  <c:v>42851.302083333336</c:v>
                </c:pt>
                <c:pt idx="3234">
                  <c:v>42851.3125</c:v>
                </c:pt>
                <c:pt idx="3235">
                  <c:v>42851.322916666664</c:v>
                </c:pt>
                <c:pt idx="3236">
                  <c:v>42851.333333333336</c:v>
                </c:pt>
                <c:pt idx="3237">
                  <c:v>42851.34375</c:v>
                </c:pt>
                <c:pt idx="3238">
                  <c:v>42851.354166666664</c:v>
                </c:pt>
                <c:pt idx="3239">
                  <c:v>42851.364583333336</c:v>
                </c:pt>
                <c:pt idx="3240">
                  <c:v>42851.375</c:v>
                </c:pt>
                <c:pt idx="3241">
                  <c:v>42851.385416666664</c:v>
                </c:pt>
                <c:pt idx="3242">
                  <c:v>42851.395833333336</c:v>
                </c:pt>
                <c:pt idx="3243">
                  <c:v>42851.40625</c:v>
                </c:pt>
                <c:pt idx="3244">
                  <c:v>42851.416666666664</c:v>
                </c:pt>
                <c:pt idx="3245">
                  <c:v>42851.427083333336</c:v>
                </c:pt>
                <c:pt idx="3246">
                  <c:v>42851.4375</c:v>
                </c:pt>
                <c:pt idx="3247">
                  <c:v>42851.447916666664</c:v>
                </c:pt>
                <c:pt idx="3248">
                  <c:v>42851.458333333336</c:v>
                </c:pt>
                <c:pt idx="3249">
                  <c:v>42851.46875</c:v>
                </c:pt>
                <c:pt idx="3250">
                  <c:v>42851.479166666664</c:v>
                </c:pt>
                <c:pt idx="3251">
                  <c:v>42851.489583333336</c:v>
                </c:pt>
                <c:pt idx="3252">
                  <c:v>42851.5</c:v>
                </c:pt>
                <c:pt idx="3253">
                  <c:v>42851.510416666664</c:v>
                </c:pt>
                <c:pt idx="3254">
                  <c:v>42851.520833333336</c:v>
                </c:pt>
                <c:pt idx="3255">
                  <c:v>42851.53125</c:v>
                </c:pt>
                <c:pt idx="3256">
                  <c:v>42851.541666666664</c:v>
                </c:pt>
                <c:pt idx="3257">
                  <c:v>42851.552083333336</c:v>
                </c:pt>
                <c:pt idx="3258">
                  <c:v>42851.5625</c:v>
                </c:pt>
                <c:pt idx="3259">
                  <c:v>42851.572916666664</c:v>
                </c:pt>
                <c:pt idx="3260">
                  <c:v>42851.583333333336</c:v>
                </c:pt>
                <c:pt idx="3261">
                  <c:v>42851.59375</c:v>
                </c:pt>
                <c:pt idx="3262">
                  <c:v>42851.604166666664</c:v>
                </c:pt>
                <c:pt idx="3263">
                  <c:v>42851.614583333336</c:v>
                </c:pt>
                <c:pt idx="3264">
                  <c:v>42851.625</c:v>
                </c:pt>
                <c:pt idx="3265">
                  <c:v>42851.635416666664</c:v>
                </c:pt>
                <c:pt idx="3266">
                  <c:v>42851.645833333336</c:v>
                </c:pt>
                <c:pt idx="3267">
                  <c:v>42851.65625</c:v>
                </c:pt>
                <c:pt idx="3268">
                  <c:v>42851.666666666664</c:v>
                </c:pt>
                <c:pt idx="3269">
                  <c:v>42851.677083333336</c:v>
                </c:pt>
                <c:pt idx="3270">
                  <c:v>42851.6875</c:v>
                </c:pt>
                <c:pt idx="3271">
                  <c:v>42851.697916666664</c:v>
                </c:pt>
                <c:pt idx="3272">
                  <c:v>42851.708333333336</c:v>
                </c:pt>
                <c:pt idx="3273">
                  <c:v>42851.71875</c:v>
                </c:pt>
                <c:pt idx="3274">
                  <c:v>42851.729166666664</c:v>
                </c:pt>
                <c:pt idx="3275">
                  <c:v>42851.739583333336</c:v>
                </c:pt>
                <c:pt idx="3276">
                  <c:v>42851.75</c:v>
                </c:pt>
                <c:pt idx="3277">
                  <c:v>42851.760416666664</c:v>
                </c:pt>
                <c:pt idx="3278">
                  <c:v>42851.770833333336</c:v>
                </c:pt>
                <c:pt idx="3279">
                  <c:v>42851.78125</c:v>
                </c:pt>
                <c:pt idx="3280">
                  <c:v>42851.791666666664</c:v>
                </c:pt>
                <c:pt idx="3281">
                  <c:v>42851.802083333336</c:v>
                </c:pt>
                <c:pt idx="3282">
                  <c:v>42851.8125</c:v>
                </c:pt>
                <c:pt idx="3283">
                  <c:v>42851.822916666664</c:v>
                </c:pt>
                <c:pt idx="3284">
                  <c:v>42851.833333333336</c:v>
                </c:pt>
                <c:pt idx="3285">
                  <c:v>42851.84375</c:v>
                </c:pt>
                <c:pt idx="3286">
                  <c:v>42851.854166666664</c:v>
                </c:pt>
                <c:pt idx="3287">
                  <c:v>42851.864583333336</c:v>
                </c:pt>
                <c:pt idx="3288">
                  <c:v>42851.875</c:v>
                </c:pt>
                <c:pt idx="3289">
                  <c:v>42851.885416666664</c:v>
                </c:pt>
                <c:pt idx="3290">
                  <c:v>42851.895833333336</c:v>
                </c:pt>
                <c:pt idx="3291">
                  <c:v>42851.90625</c:v>
                </c:pt>
                <c:pt idx="3292">
                  <c:v>42851.916666666664</c:v>
                </c:pt>
                <c:pt idx="3293">
                  <c:v>42851.927083333336</c:v>
                </c:pt>
                <c:pt idx="3294">
                  <c:v>42851.9375</c:v>
                </c:pt>
                <c:pt idx="3295">
                  <c:v>42851.947916666664</c:v>
                </c:pt>
                <c:pt idx="3296">
                  <c:v>42851.958333333336</c:v>
                </c:pt>
                <c:pt idx="3297">
                  <c:v>42851.96875</c:v>
                </c:pt>
                <c:pt idx="3298">
                  <c:v>42851.979166666664</c:v>
                </c:pt>
                <c:pt idx="3299">
                  <c:v>42851.989583333336</c:v>
                </c:pt>
                <c:pt idx="3300">
                  <c:v>42852</c:v>
                </c:pt>
                <c:pt idx="3301">
                  <c:v>42852.010416666664</c:v>
                </c:pt>
                <c:pt idx="3302">
                  <c:v>42852.020833333336</c:v>
                </c:pt>
                <c:pt idx="3303">
                  <c:v>42852.03125</c:v>
                </c:pt>
                <c:pt idx="3304">
                  <c:v>42852.041666666664</c:v>
                </c:pt>
                <c:pt idx="3305">
                  <c:v>42852.052083333336</c:v>
                </c:pt>
                <c:pt idx="3306">
                  <c:v>42852.0625</c:v>
                </c:pt>
                <c:pt idx="3307">
                  <c:v>42852.072916666664</c:v>
                </c:pt>
                <c:pt idx="3308">
                  <c:v>42852.083333333336</c:v>
                </c:pt>
                <c:pt idx="3309">
                  <c:v>42852.09375</c:v>
                </c:pt>
                <c:pt idx="3310">
                  <c:v>42852.104166666664</c:v>
                </c:pt>
                <c:pt idx="3311">
                  <c:v>42852.114583333336</c:v>
                </c:pt>
                <c:pt idx="3312">
                  <c:v>42852.125</c:v>
                </c:pt>
                <c:pt idx="3313">
                  <c:v>42852.135416666664</c:v>
                </c:pt>
                <c:pt idx="3314">
                  <c:v>42852.145833333336</c:v>
                </c:pt>
                <c:pt idx="3315">
                  <c:v>42852.15625</c:v>
                </c:pt>
                <c:pt idx="3316">
                  <c:v>42852.166666666664</c:v>
                </c:pt>
                <c:pt idx="3317">
                  <c:v>42852.177083333336</c:v>
                </c:pt>
                <c:pt idx="3318">
                  <c:v>42852.1875</c:v>
                </c:pt>
                <c:pt idx="3319">
                  <c:v>42852.197916666664</c:v>
                </c:pt>
                <c:pt idx="3320">
                  <c:v>42852.208333333336</c:v>
                </c:pt>
                <c:pt idx="3321">
                  <c:v>42852.21875</c:v>
                </c:pt>
                <c:pt idx="3322">
                  <c:v>42852.229166666664</c:v>
                </c:pt>
                <c:pt idx="3323">
                  <c:v>42852.239583333336</c:v>
                </c:pt>
                <c:pt idx="3324">
                  <c:v>42852.25</c:v>
                </c:pt>
                <c:pt idx="3325">
                  <c:v>42852.260416666664</c:v>
                </c:pt>
                <c:pt idx="3326">
                  <c:v>42852.270833333336</c:v>
                </c:pt>
                <c:pt idx="3327">
                  <c:v>42852.28125</c:v>
                </c:pt>
                <c:pt idx="3328">
                  <c:v>42852.291666666664</c:v>
                </c:pt>
                <c:pt idx="3329">
                  <c:v>42852.302083333336</c:v>
                </c:pt>
                <c:pt idx="3330">
                  <c:v>42852.3125</c:v>
                </c:pt>
                <c:pt idx="3331">
                  <c:v>42852.322916666664</c:v>
                </c:pt>
                <c:pt idx="3332">
                  <c:v>42852.333333333336</c:v>
                </c:pt>
                <c:pt idx="3333">
                  <c:v>42852.34375</c:v>
                </c:pt>
                <c:pt idx="3334">
                  <c:v>42852.354166666664</c:v>
                </c:pt>
                <c:pt idx="3335">
                  <c:v>42852.364583333336</c:v>
                </c:pt>
                <c:pt idx="3336">
                  <c:v>42852.375</c:v>
                </c:pt>
                <c:pt idx="3337">
                  <c:v>42852.385416666664</c:v>
                </c:pt>
                <c:pt idx="3338">
                  <c:v>42852.395833333336</c:v>
                </c:pt>
                <c:pt idx="3339">
                  <c:v>42852.40625</c:v>
                </c:pt>
                <c:pt idx="3340">
                  <c:v>42852.416666666664</c:v>
                </c:pt>
                <c:pt idx="3341">
                  <c:v>42852.427083333336</c:v>
                </c:pt>
                <c:pt idx="3342">
                  <c:v>42852.4375</c:v>
                </c:pt>
                <c:pt idx="3343">
                  <c:v>42852.447916666664</c:v>
                </c:pt>
                <c:pt idx="3344">
                  <c:v>42852.458333333336</c:v>
                </c:pt>
                <c:pt idx="3345">
                  <c:v>42852.46875</c:v>
                </c:pt>
                <c:pt idx="3346">
                  <c:v>42852.479166666664</c:v>
                </c:pt>
                <c:pt idx="3347">
                  <c:v>42852.489583333336</c:v>
                </c:pt>
                <c:pt idx="3348">
                  <c:v>42852.5</c:v>
                </c:pt>
                <c:pt idx="3349">
                  <c:v>42852.510416666664</c:v>
                </c:pt>
                <c:pt idx="3350">
                  <c:v>42852.520833333336</c:v>
                </c:pt>
                <c:pt idx="3351">
                  <c:v>42852.53125</c:v>
                </c:pt>
                <c:pt idx="3352">
                  <c:v>42852.541666666664</c:v>
                </c:pt>
                <c:pt idx="3353">
                  <c:v>42852.552083333336</c:v>
                </c:pt>
                <c:pt idx="3354">
                  <c:v>42852.5625</c:v>
                </c:pt>
                <c:pt idx="3355">
                  <c:v>42852.572916666664</c:v>
                </c:pt>
                <c:pt idx="3356">
                  <c:v>42852.583333333336</c:v>
                </c:pt>
                <c:pt idx="3357">
                  <c:v>42852.59375</c:v>
                </c:pt>
                <c:pt idx="3358">
                  <c:v>42852.604166666664</c:v>
                </c:pt>
                <c:pt idx="3359">
                  <c:v>42852.614583333336</c:v>
                </c:pt>
                <c:pt idx="3360">
                  <c:v>42852.625</c:v>
                </c:pt>
                <c:pt idx="3361">
                  <c:v>42852.635416666664</c:v>
                </c:pt>
                <c:pt idx="3362">
                  <c:v>42852.645833333336</c:v>
                </c:pt>
                <c:pt idx="3363">
                  <c:v>42852.65625</c:v>
                </c:pt>
                <c:pt idx="3364">
                  <c:v>42852.666666666664</c:v>
                </c:pt>
                <c:pt idx="3365">
                  <c:v>42852.677083333336</c:v>
                </c:pt>
                <c:pt idx="3366">
                  <c:v>42852.6875</c:v>
                </c:pt>
                <c:pt idx="3367">
                  <c:v>42852.697916666664</c:v>
                </c:pt>
                <c:pt idx="3368">
                  <c:v>42852.708333333336</c:v>
                </c:pt>
                <c:pt idx="3369">
                  <c:v>42852.71875</c:v>
                </c:pt>
                <c:pt idx="3370">
                  <c:v>42852.729166666664</c:v>
                </c:pt>
                <c:pt idx="3371">
                  <c:v>42852.739583333336</c:v>
                </c:pt>
                <c:pt idx="3372">
                  <c:v>42852.75</c:v>
                </c:pt>
                <c:pt idx="3373">
                  <c:v>42852.760416666664</c:v>
                </c:pt>
                <c:pt idx="3374">
                  <c:v>42852.770833333336</c:v>
                </c:pt>
                <c:pt idx="3375">
                  <c:v>42852.78125</c:v>
                </c:pt>
                <c:pt idx="3376">
                  <c:v>42852.791666666664</c:v>
                </c:pt>
                <c:pt idx="3377">
                  <c:v>42852.802083333336</c:v>
                </c:pt>
                <c:pt idx="3378">
                  <c:v>42852.8125</c:v>
                </c:pt>
                <c:pt idx="3379">
                  <c:v>42852.822916666664</c:v>
                </c:pt>
                <c:pt idx="3380">
                  <c:v>42852.833333333336</c:v>
                </c:pt>
                <c:pt idx="3381">
                  <c:v>42852.84375</c:v>
                </c:pt>
                <c:pt idx="3382">
                  <c:v>42852.854166666664</c:v>
                </c:pt>
                <c:pt idx="3383">
                  <c:v>42852.864583333336</c:v>
                </c:pt>
                <c:pt idx="3384">
                  <c:v>42852.875</c:v>
                </c:pt>
                <c:pt idx="3385">
                  <c:v>42852.885416666664</c:v>
                </c:pt>
                <c:pt idx="3386">
                  <c:v>42852.895833333336</c:v>
                </c:pt>
                <c:pt idx="3387">
                  <c:v>42852.90625</c:v>
                </c:pt>
                <c:pt idx="3388">
                  <c:v>42852.916666666664</c:v>
                </c:pt>
                <c:pt idx="3389">
                  <c:v>42852.927083333336</c:v>
                </c:pt>
                <c:pt idx="3390">
                  <c:v>42852.9375</c:v>
                </c:pt>
                <c:pt idx="3391">
                  <c:v>42852.947916666664</c:v>
                </c:pt>
                <c:pt idx="3392">
                  <c:v>42852.958333333336</c:v>
                </c:pt>
                <c:pt idx="3393">
                  <c:v>42852.96875</c:v>
                </c:pt>
                <c:pt idx="3394">
                  <c:v>42852.979166666664</c:v>
                </c:pt>
                <c:pt idx="3395">
                  <c:v>42852.989583333336</c:v>
                </c:pt>
                <c:pt idx="3396">
                  <c:v>42853</c:v>
                </c:pt>
                <c:pt idx="3397">
                  <c:v>42853.010416666664</c:v>
                </c:pt>
                <c:pt idx="3398">
                  <c:v>42853.020833333336</c:v>
                </c:pt>
                <c:pt idx="3399">
                  <c:v>42853.03125</c:v>
                </c:pt>
                <c:pt idx="3400">
                  <c:v>42853.041666666664</c:v>
                </c:pt>
                <c:pt idx="3401">
                  <c:v>42853.052083333336</c:v>
                </c:pt>
                <c:pt idx="3402">
                  <c:v>42853.0625</c:v>
                </c:pt>
                <c:pt idx="3403">
                  <c:v>42853.072916666664</c:v>
                </c:pt>
                <c:pt idx="3404">
                  <c:v>42853.083333333336</c:v>
                </c:pt>
                <c:pt idx="3405">
                  <c:v>42853.09375</c:v>
                </c:pt>
                <c:pt idx="3406">
                  <c:v>42853.104166666664</c:v>
                </c:pt>
                <c:pt idx="3407">
                  <c:v>42853.114583333336</c:v>
                </c:pt>
                <c:pt idx="3408">
                  <c:v>42853.125</c:v>
                </c:pt>
                <c:pt idx="3409">
                  <c:v>42853.135416666664</c:v>
                </c:pt>
                <c:pt idx="3410">
                  <c:v>42853.145833333336</c:v>
                </c:pt>
                <c:pt idx="3411">
                  <c:v>42853.15625</c:v>
                </c:pt>
                <c:pt idx="3412">
                  <c:v>42853.166666666664</c:v>
                </c:pt>
                <c:pt idx="3413">
                  <c:v>42853.177083333336</c:v>
                </c:pt>
                <c:pt idx="3414">
                  <c:v>42853.1875</c:v>
                </c:pt>
                <c:pt idx="3415">
                  <c:v>42853.197916666664</c:v>
                </c:pt>
                <c:pt idx="3416">
                  <c:v>42853.208333333336</c:v>
                </c:pt>
                <c:pt idx="3417">
                  <c:v>42853.21875</c:v>
                </c:pt>
                <c:pt idx="3418">
                  <c:v>42853.229166666664</c:v>
                </c:pt>
                <c:pt idx="3419">
                  <c:v>42853.239583333336</c:v>
                </c:pt>
                <c:pt idx="3420">
                  <c:v>42853.25</c:v>
                </c:pt>
                <c:pt idx="3421">
                  <c:v>42853.260416666664</c:v>
                </c:pt>
                <c:pt idx="3422">
                  <c:v>42853.270833333336</c:v>
                </c:pt>
                <c:pt idx="3423">
                  <c:v>42853.28125</c:v>
                </c:pt>
                <c:pt idx="3424">
                  <c:v>42853.291666666664</c:v>
                </c:pt>
                <c:pt idx="3425">
                  <c:v>42853.302083333336</c:v>
                </c:pt>
                <c:pt idx="3426">
                  <c:v>42853.3125</c:v>
                </c:pt>
                <c:pt idx="3427">
                  <c:v>42853.322916666664</c:v>
                </c:pt>
                <c:pt idx="3428">
                  <c:v>42853.333333333336</c:v>
                </c:pt>
                <c:pt idx="3429">
                  <c:v>42853.34375</c:v>
                </c:pt>
                <c:pt idx="3430">
                  <c:v>42853.354166666664</c:v>
                </c:pt>
                <c:pt idx="3431">
                  <c:v>42853.364583333336</c:v>
                </c:pt>
                <c:pt idx="3432">
                  <c:v>42853.375</c:v>
                </c:pt>
                <c:pt idx="3433">
                  <c:v>42853.385416666664</c:v>
                </c:pt>
                <c:pt idx="3434">
                  <c:v>42853.395833333336</c:v>
                </c:pt>
                <c:pt idx="3435">
                  <c:v>42853.40625</c:v>
                </c:pt>
                <c:pt idx="3436">
                  <c:v>42853.416666666664</c:v>
                </c:pt>
                <c:pt idx="3437">
                  <c:v>42853.427083333336</c:v>
                </c:pt>
                <c:pt idx="3438">
                  <c:v>42853.4375</c:v>
                </c:pt>
                <c:pt idx="3439">
                  <c:v>42853.447916666664</c:v>
                </c:pt>
                <c:pt idx="3440">
                  <c:v>42853.458333333336</c:v>
                </c:pt>
                <c:pt idx="3441">
                  <c:v>42853.46875</c:v>
                </c:pt>
                <c:pt idx="3442">
                  <c:v>42853.479166666664</c:v>
                </c:pt>
                <c:pt idx="3443">
                  <c:v>42853.489583333336</c:v>
                </c:pt>
                <c:pt idx="3444">
                  <c:v>42853.5</c:v>
                </c:pt>
                <c:pt idx="3445">
                  <c:v>42853.510416666664</c:v>
                </c:pt>
                <c:pt idx="3446">
                  <c:v>42853.520833333336</c:v>
                </c:pt>
                <c:pt idx="3447">
                  <c:v>42853.53125</c:v>
                </c:pt>
                <c:pt idx="3448">
                  <c:v>42853.541666666664</c:v>
                </c:pt>
                <c:pt idx="3449">
                  <c:v>42853.552083333336</c:v>
                </c:pt>
                <c:pt idx="3450">
                  <c:v>42853.5625</c:v>
                </c:pt>
                <c:pt idx="3451">
                  <c:v>42853.572916666664</c:v>
                </c:pt>
                <c:pt idx="3452">
                  <c:v>42853.583333333336</c:v>
                </c:pt>
                <c:pt idx="3453">
                  <c:v>42853.59375</c:v>
                </c:pt>
                <c:pt idx="3454">
                  <c:v>42853.604166666664</c:v>
                </c:pt>
                <c:pt idx="3455">
                  <c:v>42853.614583333336</c:v>
                </c:pt>
                <c:pt idx="3456">
                  <c:v>42853.625</c:v>
                </c:pt>
                <c:pt idx="3457">
                  <c:v>42853.635416666664</c:v>
                </c:pt>
                <c:pt idx="3458">
                  <c:v>42853.645833333336</c:v>
                </c:pt>
                <c:pt idx="3459">
                  <c:v>42853.65625</c:v>
                </c:pt>
                <c:pt idx="3460">
                  <c:v>42853.666666666664</c:v>
                </c:pt>
                <c:pt idx="3461">
                  <c:v>42853.677083333336</c:v>
                </c:pt>
                <c:pt idx="3462">
                  <c:v>42853.6875</c:v>
                </c:pt>
                <c:pt idx="3463">
                  <c:v>42853.697916666664</c:v>
                </c:pt>
                <c:pt idx="3464">
                  <c:v>42853.708333333336</c:v>
                </c:pt>
                <c:pt idx="3465">
                  <c:v>42853.71875</c:v>
                </c:pt>
                <c:pt idx="3466">
                  <c:v>42853.729166666664</c:v>
                </c:pt>
                <c:pt idx="3467">
                  <c:v>42853.739583333336</c:v>
                </c:pt>
                <c:pt idx="3468">
                  <c:v>42853.75</c:v>
                </c:pt>
                <c:pt idx="3469">
                  <c:v>42853.760416666664</c:v>
                </c:pt>
                <c:pt idx="3470">
                  <c:v>42853.770833333336</c:v>
                </c:pt>
                <c:pt idx="3471">
                  <c:v>42853.78125</c:v>
                </c:pt>
                <c:pt idx="3472">
                  <c:v>42853.791666666664</c:v>
                </c:pt>
                <c:pt idx="3473">
                  <c:v>42853.802083333336</c:v>
                </c:pt>
                <c:pt idx="3474">
                  <c:v>42853.8125</c:v>
                </c:pt>
                <c:pt idx="3475">
                  <c:v>42853.822916666664</c:v>
                </c:pt>
                <c:pt idx="3476">
                  <c:v>42853.833333333336</c:v>
                </c:pt>
                <c:pt idx="3477">
                  <c:v>42853.84375</c:v>
                </c:pt>
                <c:pt idx="3478">
                  <c:v>42853.854166666664</c:v>
                </c:pt>
                <c:pt idx="3479">
                  <c:v>42853.864583333336</c:v>
                </c:pt>
                <c:pt idx="3480">
                  <c:v>42853.875</c:v>
                </c:pt>
                <c:pt idx="3481">
                  <c:v>42853.885416666664</c:v>
                </c:pt>
                <c:pt idx="3482">
                  <c:v>42853.895833333336</c:v>
                </c:pt>
                <c:pt idx="3483">
                  <c:v>42853.90625</c:v>
                </c:pt>
                <c:pt idx="3484">
                  <c:v>42853.916666666664</c:v>
                </c:pt>
                <c:pt idx="3485">
                  <c:v>42853.927083333336</c:v>
                </c:pt>
                <c:pt idx="3486">
                  <c:v>42853.9375</c:v>
                </c:pt>
                <c:pt idx="3487">
                  <c:v>42853.947916666664</c:v>
                </c:pt>
                <c:pt idx="3488">
                  <c:v>42853.958333333336</c:v>
                </c:pt>
                <c:pt idx="3489">
                  <c:v>42853.96875</c:v>
                </c:pt>
                <c:pt idx="3490">
                  <c:v>42853.979166666664</c:v>
                </c:pt>
                <c:pt idx="3491">
                  <c:v>42853.989583333336</c:v>
                </c:pt>
                <c:pt idx="3492">
                  <c:v>42854</c:v>
                </c:pt>
                <c:pt idx="3493">
                  <c:v>42854.010416666664</c:v>
                </c:pt>
                <c:pt idx="3494">
                  <c:v>42854.020833333336</c:v>
                </c:pt>
                <c:pt idx="3495">
                  <c:v>42854.03125</c:v>
                </c:pt>
                <c:pt idx="3496">
                  <c:v>42854.041666666664</c:v>
                </c:pt>
                <c:pt idx="3497">
                  <c:v>42854.052083333336</c:v>
                </c:pt>
                <c:pt idx="3498">
                  <c:v>42854.0625</c:v>
                </c:pt>
                <c:pt idx="3499">
                  <c:v>42854.072916666664</c:v>
                </c:pt>
                <c:pt idx="3500">
                  <c:v>42854.083333333336</c:v>
                </c:pt>
                <c:pt idx="3501">
                  <c:v>42854.09375</c:v>
                </c:pt>
                <c:pt idx="3502">
                  <c:v>42854.104166666664</c:v>
                </c:pt>
                <c:pt idx="3503">
                  <c:v>42854.114583333336</c:v>
                </c:pt>
                <c:pt idx="3504">
                  <c:v>42854.125</c:v>
                </c:pt>
                <c:pt idx="3505">
                  <c:v>42854.135416666664</c:v>
                </c:pt>
                <c:pt idx="3506">
                  <c:v>42854.145833333336</c:v>
                </c:pt>
                <c:pt idx="3507">
                  <c:v>42854.15625</c:v>
                </c:pt>
                <c:pt idx="3508">
                  <c:v>42854.166666666664</c:v>
                </c:pt>
                <c:pt idx="3509">
                  <c:v>42854.177083333336</c:v>
                </c:pt>
                <c:pt idx="3510">
                  <c:v>42854.1875</c:v>
                </c:pt>
                <c:pt idx="3511">
                  <c:v>42854.197916666664</c:v>
                </c:pt>
                <c:pt idx="3512">
                  <c:v>42854.208333333336</c:v>
                </c:pt>
                <c:pt idx="3513">
                  <c:v>42854.21875</c:v>
                </c:pt>
                <c:pt idx="3514">
                  <c:v>42854.229166666664</c:v>
                </c:pt>
                <c:pt idx="3515">
                  <c:v>42854.239583333336</c:v>
                </c:pt>
                <c:pt idx="3516">
                  <c:v>42854.25</c:v>
                </c:pt>
                <c:pt idx="3517">
                  <c:v>42854.260416666664</c:v>
                </c:pt>
                <c:pt idx="3518">
                  <c:v>42854.270833333336</c:v>
                </c:pt>
                <c:pt idx="3519">
                  <c:v>42854.28125</c:v>
                </c:pt>
                <c:pt idx="3520">
                  <c:v>42854.291666666664</c:v>
                </c:pt>
                <c:pt idx="3521">
                  <c:v>42854.302083333336</c:v>
                </c:pt>
                <c:pt idx="3522">
                  <c:v>42854.3125</c:v>
                </c:pt>
                <c:pt idx="3523">
                  <c:v>42854.322916666664</c:v>
                </c:pt>
                <c:pt idx="3524">
                  <c:v>42854.333333333336</c:v>
                </c:pt>
                <c:pt idx="3525">
                  <c:v>42854.34375</c:v>
                </c:pt>
                <c:pt idx="3526">
                  <c:v>42854.354166666664</c:v>
                </c:pt>
                <c:pt idx="3527">
                  <c:v>42854.364583333336</c:v>
                </c:pt>
                <c:pt idx="3528">
                  <c:v>42854.375</c:v>
                </c:pt>
                <c:pt idx="3529">
                  <c:v>42854.385416666664</c:v>
                </c:pt>
                <c:pt idx="3530">
                  <c:v>42854.395833333336</c:v>
                </c:pt>
                <c:pt idx="3531">
                  <c:v>42854.40625</c:v>
                </c:pt>
                <c:pt idx="3532">
                  <c:v>42854.416666666664</c:v>
                </c:pt>
                <c:pt idx="3533">
                  <c:v>42854.427083333336</c:v>
                </c:pt>
                <c:pt idx="3534">
                  <c:v>42854.4375</c:v>
                </c:pt>
                <c:pt idx="3535">
                  <c:v>42854.447916666664</c:v>
                </c:pt>
                <c:pt idx="3536">
                  <c:v>42854.458333333336</c:v>
                </c:pt>
                <c:pt idx="3537">
                  <c:v>42854.46875</c:v>
                </c:pt>
                <c:pt idx="3538">
                  <c:v>42854.479166666664</c:v>
                </c:pt>
                <c:pt idx="3539">
                  <c:v>42854.489583333336</c:v>
                </c:pt>
                <c:pt idx="3540">
                  <c:v>42854.5</c:v>
                </c:pt>
                <c:pt idx="3541">
                  <c:v>42854.510416666664</c:v>
                </c:pt>
                <c:pt idx="3542">
                  <c:v>42854.520833333336</c:v>
                </c:pt>
                <c:pt idx="3543">
                  <c:v>42854.53125</c:v>
                </c:pt>
                <c:pt idx="3544">
                  <c:v>42854.541666666664</c:v>
                </c:pt>
                <c:pt idx="3545">
                  <c:v>42854.552083333336</c:v>
                </c:pt>
                <c:pt idx="3546">
                  <c:v>42854.5625</c:v>
                </c:pt>
                <c:pt idx="3547">
                  <c:v>42854.572916666664</c:v>
                </c:pt>
                <c:pt idx="3548">
                  <c:v>42854.583333333336</c:v>
                </c:pt>
                <c:pt idx="3549">
                  <c:v>42854.59375</c:v>
                </c:pt>
                <c:pt idx="3550">
                  <c:v>42854.604166666664</c:v>
                </c:pt>
                <c:pt idx="3551">
                  <c:v>42854.614583333336</c:v>
                </c:pt>
                <c:pt idx="3552">
                  <c:v>42854.625</c:v>
                </c:pt>
                <c:pt idx="3553">
                  <c:v>42854.635416666664</c:v>
                </c:pt>
                <c:pt idx="3554">
                  <c:v>42854.645833333336</c:v>
                </c:pt>
                <c:pt idx="3555">
                  <c:v>42854.65625</c:v>
                </c:pt>
                <c:pt idx="3556">
                  <c:v>42854.666666666664</c:v>
                </c:pt>
                <c:pt idx="3557">
                  <c:v>42854.677083333336</c:v>
                </c:pt>
                <c:pt idx="3558">
                  <c:v>42854.6875</c:v>
                </c:pt>
                <c:pt idx="3559">
                  <c:v>42854.697916666664</c:v>
                </c:pt>
                <c:pt idx="3560">
                  <c:v>42854.708333333336</c:v>
                </c:pt>
                <c:pt idx="3561">
                  <c:v>42854.71875</c:v>
                </c:pt>
                <c:pt idx="3562">
                  <c:v>42854.729166666664</c:v>
                </c:pt>
                <c:pt idx="3563">
                  <c:v>42854.739583333336</c:v>
                </c:pt>
                <c:pt idx="3564">
                  <c:v>42854.75</c:v>
                </c:pt>
                <c:pt idx="3565">
                  <c:v>42854.760416666664</c:v>
                </c:pt>
                <c:pt idx="3566">
                  <c:v>42854.770833333336</c:v>
                </c:pt>
                <c:pt idx="3567">
                  <c:v>42854.78125</c:v>
                </c:pt>
                <c:pt idx="3568">
                  <c:v>42854.791666666664</c:v>
                </c:pt>
                <c:pt idx="3569">
                  <c:v>42854.802083333336</c:v>
                </c:pt>
                <c:pt idx="3570">
                  <c:v>42854.8125</c:v>
                </c:pt>
                <c:pt idx="3571">
                  <c:v>42854.822916666664</c:v>
                </c:pt>
                <c:pt idx="3572">
                  <c:v>42854.833333333336</c:v>
                </c:pt>
                <c:pt idx="3573">
                  <c:v>42854.84375</c:v>
                </c:pt>
                <c:pt idx="3574">
                  <c:v>42854.854166666664</c:v>
                </c:pt>
                <c:pt idx="3575">
                  <c:v>42854.864583333336</c:v>
                </c:pt>
                <c:pt idx="3576">
                  <c:v>42854.875</c:v>
                </c:pt>
                <c:pt idx="3577">
                  <c:v>42854.885416666664</c:v>
                </c:pt>
                <c:pt idx="3578">
                  <c:v>42854.895833333336</c:v>
                </c:pt>
                <c:pt idx="3579">
                  <c:v>42854.90625</c:v>
                </c:pt>
                <c:pt idx="3580">
                  <c:v>42854.916666666664</c:v>
                </c:pt>
                <c:pt idx="3581">
                  <c:v>42854.927083333336</c:v>
                </c:pt>
                <c:pt idx="3582">
                  <c:v>42854.9375</c:v>
                </c:pt>
                <c:pt idx="3583">
                  <c:v>42854.947916666664</c:v>
                </c:pt>
                <c:pt idx="3584">
                  <c:v>42854.958333333336</c:v>
                </c:pt>
                <c:pt idx="3585">
                  <c:v>42854.96875</c:v>
                </c:pt>
                <c:pt idx="3586">
                  <c:v>42854.979166666664</c:v>
                </c:pt>
                <c:pt idx="3587">
                  <c:v>42854.989583333336</c:v>
                </c:pt>
                <c:pt idx="3588">
                  <c:v>42855</c:v>
                </c:pt>
                <c:pt idx="3589">
                  <c:v>42855.010416666664</c:v>
                </c:pt>
                <c:pt idx="3590">
                  <c:v>42855.020833333336</c:v>
                </c:pt>
                <c:pt idx="3591">
                  <c:v>42855.03125</c:v>
                </c:pt>
                <c:pt idx="3592">
                  <c:v>42855.041666666664</c:v>
                </c:pt>
                <c:pt idx="3593">
                  <c:v>42855.052083333336</c:v>
                </c:pt>
                <c:pt idx="3594">
                  <c:v>42855.0625</c:v>
                </c:pt>
                <c:pt idx="3595">
                  <c:v>42855.072916666664</c:v>
                </c:pt>
                <c:pt idx="3596">
                  <c:v>42855.083333333336</c:v>
                </c:pt>
                <c:pt idx="3597">
                  <c:v>42855.09375</c:v>
                </c:pt>
                <c:pt idx="3598">
                  <c:v>42855.104166666664</c:v>
                </c:pt>
                <c:pt idx="3599">
                  <c:v>42855.114583333336</c:v>
                </c:pt>
                <c:pt idx="3600">
                  <c:v>42855.125</c:v>
                </c:pt>
                <c:pt idx="3601">
                  <c:v>42855.135416666664</c:v>
                </c:pt>
                <c:pt idx="3602">
                  <c:v>42855.145833333336</c:v>
                </c:pt>
                <c:pt idx="3603">
                  <c:v>42855.15625</c:v>
                </c:pt>
                <c:pt idx="3604">
                  <c:v>42855.166666666664</c:v>
                </c:pt>
                <c:pt idx="3605">
                  <c:v>42855.177083333336</c:v>
                </c:pt>
                <c:pt idx="3606">
                  <c:v>42855.1875</c:v>
                </c:pt>
                <c:pt idx="3607">
                  <c:v>42855.197916666664</c:v>
                </c:pt>
                <c:pt idx="3608">
                  <c:v>42855.208333333336</c:v>
                </c:pt>
                <c:pt idx="3609">
                  <c:v>42855.21875</c:v>
                </c:pt>
                <c:pt idx="3610">
                  <c:v>42855.229166666664</c:v>
                </c:pt>
                <c:pt idx="3611">
                  <c:v>42855.239583333336</c:v>
                </c:pt>
                <c:pt idx="3612">
                  <c:v>42855.25</c:v>
                </c:pt>
                <c:pt idx="3613">
                  <c:v>42855.260416666664</c:v>
                </c:pt>
                <c:pt idx="3614">
                  <c:v>42855.270833333336</c:v>
                </c:pt>
                <c:pt idx="3615">
                  <c:v>42855.28125</c:v>
                </c:pt>
                <c:pt idx="3616">
                  <c:v>42855.291666666664</c:v>
                </c:pt>
                <c:pt idx="3617">
                  <c:v>42855.302083333336</c:v>
                </c:pt>
                <c:pt idx="3618">
                  <c:v>42855.3125</c:v>
                </c:pt>
                <c:pt idx="3619">
                  <c:v>42855.322916666664</c:v>
                </c:pt>
                <c:pt idx="3620">
                  <c:v>42855.333333333336</c:v>
                </c:pt>
                <c:pt idx="3621">
                  <c:v>42855.34375</c:v>
                </c:pt>
                <c:pt idx="3622">
                  <c:v>42855.354166666664</c:v>
                </c:pt>
                <c:pt idx="3623">
                  <c:v>42855.364583333336</c:v>
                </c:pt>
                <c:pt idx="3624">
                  <c:v>42855.375</c:v>
                </c:pt>
                <c:pt idx="3625">
                  <c:v>42855.385416666664</c:v>
                </c:pt>
                <c:pt idx="3626">
                  <c:v>42855.395833333336</c:v>
                </c:pt>
                <c:pt idx="3627">
                  <c:v>42855.40625</c:v>
                </c:pt>
                <c:pt idx="3628">
                  <c:v>42855.416666666664</c:v>
                </c:pt>
                <c:pt idx="3629">
                  <c:v>42855.427083333336</c:v>
                </c:pt>
                <c:pt idx="3630">
                  <c:v>42855.4375</c:v>
                </c:pt>
                <c:pt idx="3631">
                  <c:v>42855.447916666664</c:v>
                </c:pt>
                <c:pt idx="3632">
                  <c:v>42855.458333333336</c:v>
                </c:pt>
                <c:pt idx="3633">
                  <c:v>42855.46875</c:v>
                </c:pt>
                <c:pt idx="3634">
                  <c:v>42855.479166666664</c:v>
                </c:pt>
                <c:pt idx="3635">
                  <c:v>42855.489583333336</c:v>
                </c:pt>
                <c:pt idx="3636">
                  <c:v>42855.5</c:v>
                </c:pt>
                <c:pt idx="3637">
                  <c:v>42855.510416666664</c:v>
                </c:pt>
                <c:pt idx="3638">
                  <c:v>42855.520833333336</c:v>
                </c:pt>
                <c:pt idx="3639">
                  <c:v>42855.53125</c:v>
                </c:pt>
                <c:pt idx="3640">
                  <c:v>42855.541666666664</c:v>
                </c:pt>
                <c:pt idx="3641">
                  <c:v>42855.552083333336</c:v>
                </c:pt>
                <c:pt idx="3642">
                  <c:v>42855.5625</c:v>
                </c:pt>
                <c:pt idx="3643">
                  <c:v>42855.572916666664</c:v>
                </c:pt>
                <c:pt idx="3644">
                  <c:v>42855.583333333336</c:v>
                </c:pt>
                <c:pt idx="3645">
                  <c:v>42855.59375</c:v>
                </c:pt>
                <c:pt idx="3646">
                  <c:v>42855.604166666664</c:v>
                </c:pt>
                <c:pt idx="3647">
                  <c:v>42855.614583333336</c:v>
                </c:pt>
                <c:pt idx="3648">
                  <c:v>42855.625</c:v>
                </c:pt>
                <c:pt idx="3649">
                  <c:v>42855.635416666664</c:v>
                </c:pt>
                <c:pt idx="3650">
                  <c:v>42855.645833333336</c:v>
                </c:pt>
                <c:pt idx="3651">
                  <c:v>42855.65625</c:v>
                </c:pt>
                <c:pt idx="3652">
                  <c:v>42855.666666666664</c:v>
                </c:pt>
                <c:pt idx="3653">
                  <c:v>42855.677083333336</c:v>
                </c:pt>
                <c:pt idx="3654">
                  <c:v>42855.6875</c:v>
                </c:pt>
                <c:pt idx="3655">
                  <c:v>42855.697916666664</c:v>
                </c:pt>
                <c:pt idx="3656">
                  <c:v>42855.708333333336</c:v>
                </c:pt>
                <c:pt idx="3657">
                  <c:v>42855.71875</c:v>
                </c:pt>
                <c:pt idx="3658">
                  <c:v>42855.729166666664</c:v>
                </c:pt>
                <c:pt idx="3659">
                  <c:v>42855.739583333336</c:v>
                </c:pt>
                <c:pt idx="3660">
                  <c:v>42855.75</c:v>
                </c:pt>
                <c:pt idx="3661">
                  <c:v>42855.760416666664</c:v>
                </c:pt>
                <c:pt idx="3662">
                  <c:v>42855.770833333336</c:v>
                </c:pt>
                <c:pt idx="3663">
                  <c:v>42855.78125</c:v>
                </c:pt>
                <c:pt idx="3664">
                  <c:v>42855.791666666664</c:v>
                </c:pt>
                <c:pt idx="3665">
                  <c:v>42855.802083333336</c:v>
                </c:pt>
                <c:pt idx="3666">
                  <c:v>42855.8125</c:v>
                </c:pt>
                <c:pt idx="3667">
                  <c:v>42855.822916666664</c:v>
                </c:pt>
                <c:pt idx="3668">
                  <c:v>42855.833333333336</c:v>
                </c:pt>
                <c:pt idx="3669">
                  <c:v>42855.84375</c:v>
                </c:pt>
                <c:pt idx="3670">
                  <c:v>42855.854166666664</c:v>
                </c:pt>
                <c:pt idx="3671">
                  <c:v>42855.864583333336</c:v>
                </c:pt>
                <c:pt idx="3672">
                  <c:v>42855.875</c:v>
                </c:pt>
                <c:pt idx="3673">
                  <c:v>42855.885416666664</c:v>
                </c:pt>
                <c:pt idx="3674">
                  <c:v>42855.895833333336</c:v>
                </c:pt>
                <c:pt idx="3675">
                  <c:v>42855.90625</c:v>
                </c:pt>
                <c:pt idx="3676">
                  <c:v>42855.916666666664</c:v>
                </c:pt>
                <c:pt idx="3677">
                  <c:v>42855.927083333336</c:v>
                </c:pt>
                <c:pt idx="3678">
                  <c:v>42855.9375</c:v>
                </c:pt>
                <c:pt idx="3679">
                  <c:v>42855.947916666664</c:v>
                </c:pt>
                <c:pt idx="3680">
                  <c:v>42855.958333333336</c:v>
                </c:pt>
                <c:pt idx="3681">
                  <c:v>42855.96875</c:v>
                </c:pt>
                <c:pt idx="3682">
                  <c:v>42855.979166666664</c:v>
                </c:pt>
                <c:pt idx="3683">
                  <c:v>42855.989583333336</c:v>
                </c:pt>
                <c:pt idx="3684">
                  <c:v>42856</c:v>
                </c:pt>
                <c:pt idx="3685">
                  <c:v>42856.010416666664</c:v>
                </c:pt>
                <c:pt idx="3686">
                  <c:v>42856.020833333336</c:v>
                </c:pt>
                <c:pt idx="3687">
                  <c:v>42856.03125</c:v>
                </c:pt>
                <c:pt idx="3688">
                  <c:v>42856.041666666664</c:v>
                </c:pt>
                <c:pt idx="3689">
                  <c:v>42856.052083333336</c:v>
                </c:pt>
                <c:pt idx="3690">
                  <c:v>42856.0625</c:v>
                </c:pt>
                <c:pt idx="3691">
                  <c:v>42856.072916666664</c:v>
                </c:pt>
                <c:pt idx="3692">
                  <c:v>42856.083333333336</c:v>
                </c:pt>
                <c:pt idx="3693">
                  <c:v>42856.09375</c:v>
                </c:pt>
                <c:pt idx="3694">
                  <c:v>42856.104166666664</c:v>
                </c:pt>
                <c:pt idx="3695">
                  <c:v>42856.114583333336</c:v>
                </c:pt>
                <c:pt idx="3696">
                  <c:v>42856.125</c:v>
                </c:pt>
                <c:pt idx="3697">
                  <c:v>42856.135416666664</c:v>
                </c:pt>
                <c:pt idx="3698">
                  <c:v>42856.145833333336</c:v>
                </c:pt>
                <c:pt idx="3699">
                  <c:v>42856.15625</c:v>
                </c:pt>
                <c:pt idx="3700">
                  <c:v>42856.166666666664</c:v>
                </c:pt>
                <c:pt idx="3701">
                  <c:v>42856.177083333336</c:v>
                </c:pt>
                <c:pt idx="3702">
                  <c:v>42856.1875</c:v>
                </c:pt>
                <c:pt idx="3703">
                  <c:v>42856.197916666664</c:v>
                </c:pt>
                <c:pt idx="3704">
                  <c:v>42856.208333333336</c:v>
                </c:pt>
                <c:pt idx="3705">
                  <c:v>42856.21875</c:v>
                </c:pt>
                <c:pt idx="3706">
                  <c:v>42856.229166666664</c:v>
                </c:pt>
                <c:pt idx="3707">
                  <c:v>42856.239583333336</c:v>
                </c:pt>
                <c:pt idx="3708">
                  <c:v>42856.25</c:v>
                </c:pt>
                <c:pt idx="3709">
                  <c:v>42856.260416666664</c:v>
                </c:pt>
                <c:pt idx="3710">
                  <c:v>42856.270833333336</c:v>
                </c:pt>
                <c:pt idx="3711">
                  <c:v>42856.28125</c:v>
                </c:pt>
                <c:pt idx="3712">
                  <c:v>42856.291666666664</c:v>
                </c:pt>
                <c:pt idx="3713">
                  <c:v>42856.302083333336</c:v>
                </c:pt>
                <c:pt idx="3714">
                  <c:v>42856.3125</c:v>
                </c:pt>
                <c:pt idx="3715">
                  <c:v>42856.322916666664</c:v>
                </c:pt>
                <c:pt idx="3716">
                  <c:v>42856.333333333336</c:v>
                </c:pt>
                <c:pt idx="3717">
                  <c:v>42856.34375</c:v>
                </c:pt>
                <c:pt idx="3718">
                  <c:v>42856.354166666664</c:v>
                </c:pt>
                <c:pt idx="3719">
                  <c:v>42856.364583333336</c:v>
                </c:pt>
                <c:pt idx="3720">
                  <c:v>42856.375</c:v>
                </c:pt>
                <c:pt idx="3721">
                  <c:v>42856.385416666664</c:v>
                </c:pt>
                <c:pt idx="3722">
                  <c:v>42856.395833333336</c:v>
                </c:pt>
                <c:pt idx="3723">
                  <c:v>42856.40625</c:v>
                </c:pt>
                <c:pt idx="3724">
                  <c:v>42856.416666666664</c:v>
                </c:pt>
                <c:pt idx="3725">
                  <c:v>42856.427083333336</c:v>
                </c:pt>
                <c:pt idx="3726">
                  <c:v>42856.4375</c:v>
                </c:pt>
                <c:pt idx="3727">
                  <c:v>42856.447916666664</c:v>
                </c:pt>
                <c:pt idx="3728">
                  <c:v>42856.458333333336</c:v>
                </c:pt>
                <c:pt idx="3729">
                  <c:v>42856.46875</c:v>
                </c:pt>
                <c:pt idx="3730">
                  <c:v>42856.479166666664</c:v>
                </c:pt>
                <c:pt idx="3731">
                  <c:v>42856.489583333336</c:v>
                </c:pt>
                <c:pt idx="3732">
                  <c:v>42856.5</c:v>
                </c:pt>
                <c:pt idx="3733">
                  <c:v>42856.510416666664</c:v>
                </c:pt>
                <c:pt idx="3734">
                  <c:v>42856.520833333336</c:v>
                </c:pt>
                <c:pt idx="3735">
                  <c:v>42856.53125</c:v>
                </c:pt>
                <c:pt idx="3736">
                  <c:v>42856.541666666664</c:v>
                </c:pt>
                <c:pt idx="3737">
                  <c:v>42856.552083333336</c:v>
                </c:pt>
                <c:pt idx="3738">
                  <c:v>42856.5625</c:v>
                </c:pt>
                <c:pt idx="3739">
                  <c:v>42856.572916666664</c:v>
                </c:pt>
                <c:pt idx="3740">
                  <c:v>42856.583333333336</c:v>
                </c:pt>
                <c:pt idx="3741">
                  <c:v>42856.59375</c:v>
                </c:pt>
                <c:pt idx="3742">
                  <c:v>42856.604166666664</c:v>
                </c:pt>
                <c:pt idx="3743">
                  <c:v>42856.614583333336</c:v>
                </c:pt>
                <c:pt idx="3744">
                  <c:v>42856.625</c:v>
                </c:pt>
                <c:pt idx="3745">
                  <c:v>42856.635416666664</c:v>
                </c:pt>
                <c:pt idx="3746">
                  <c:v>42856.645833333336</c:v>
                </c:pt>
                <c:pt idx="3747">
                  <c:v>42856.65625</c:v>
                </c:pt>
                <c:pt idx="3748">
                  <c:v>42856.666666666664</c:v>
                </c:pt>
                <c:pt idx="3749">
                  <c:v>42856.677083333336</c:v>
                </c:pt>
                <c:pt idx="3750">
                  <c:v>42856.6875</c:v>
                </c:pt>
                <c:pt idx="3751">
                  <c:v>42856.697916666664</c:v>
                </c:pt>
                <c:pt idx="3752">
                  <c:v>42856.708333333336</c:v>
                </c:pt>
                <c:pt idx="3753">
                  <c:v>42856.71875</c:v>
                </c:pt>
                <c:pt idx="3754">
                  <c:v>42856.729166666664</c:v>
                </c:pt>
                <c:pt idx="3755">
                  <c:v>42856.739583333336</c:v>
                </c:pt>
                <c:pt idx="3756">
                  <c:v>42856.75</c:v>
                </c:pt>
                <c:pt idx="3757">
                  <c:v>42856.760416666664</c:v>
                </c:pt>
                <c:pt idx="3758">
                  <c:v>42856.770833333336</c:v>
                </c:pt>
                <c:pt idx="3759">
                  <c:v>42856.78125</c:v>
                </c:pt>
                <c:pt idx="3760">
                  <c:v>42856.791666666664</c:v>
                </c:pt>
                <c:pt idx="3761">
                  <c:v>42856.802083333336</c:v>
                </c:pt>
                <c:pt idx="3762">
                  <c:v>42856.8125</c:v>
                </c:pt>
                <c:pt idx="3763">
                  <c:v>42856.822916666664</c:v>
                </c:pt>
                <c:pt idx="3764">
                  <c:v>42856.833333333336</c:v>
                </c:pt>
                <c:pt idx="3765">
                  <c:v>42856.84375</c:v>
                </c:pt>
                <c:pt idx="3766">
                  <c:v>42856.854166666664</c:v>
                </c:pt>
                <c:pt idx="3767">
                  <c:v>42856.864583333336</c:v>
                </c:pt>
                <c:pt idx="3768">
                  <c:v>42856.875</c:v>
                </c:pt>
                <c:pt idx="3769">
                  <c:v>42856.885416666664</c:v>
                </c:pt>
                <c:pt idx="3770">
                  <c:v>42856.895833333336</c:v>
                </c:pt>
                <c:pt idx="3771">
                  <c:v>42856.90625</c:v>
                </c:pt>
                <c:pt idx="3772">
                  <c:v>42856.916666666664</c:v>
                </c:pt>
                <c:pt idx="3773">
                  <c:v>42856.927083333336</c:v>
                </c:pt>
                <c:pt idx="3774">
                  <c:v>42856.9375</c:v>
                </c:pt>
                <c:pt idx="3775">
                  <c:v>42856.947916666664</c:v>
                </c:pt>
                <c:pt idx="3776">
                  <c:v>42856.958333333336</c:v>
                </c:pt>
                <c:pt idx="3777">
                  <c:v>42856.96875</c:v>
                </c:pt>
                <c:pt idx="3778">
                  <c:v>42856.979166666664</c:v>
                </c:pt>
                <c:pt idx="3779">
                  <c:v>42856.989583333336</c:v>
                </c:pt>
                <c:pt idx="3780">
                  <c:v>42857</c:v>
                </c:pt>
                <c:pt idx="3781">
                  <c:v>42857.010416666664</c:v>
                </c:pt>
                <c:pt idx="3782">
                  <c:v>42857.020833333336</c:v>
                </c:pt>
                <c:pt idx="3783">
                  <c:v>42857.03125</c:v>
                </c:pt>
                <c:pt idx="3784">
                  <c:v>42857.041666666664</c:v>
                </c:pt>
                <c:pt idx="3785">
                  <c:v>42857.052083333336</c:v>
                </c:pt>
                <c:pt idx="3786">
                  <c:v>42857.0625</c:v>
                </c:pt>
                <c:pt idx="3787">
                  <c:v>42857.072916666664</c:v>
                </c:pt>
                <c:pt idx="3788">
                  <c:v>42857.083333333336</c:v>
                </c:pt>
                <c:pt idx="3789">
                  <c:v>42857.09375</c:v>
                </c:pt>
                <c:pt idx="3790">
                  <c:v>42857.104166666664</c:v>
                </c:pt>
                <c:pt idx="3791">
                  <c:v>42857.114583333336</c:v>
                </c:pt>
                <c:pt idx="3792">
                  <c:v>42857.125</c:v>
                </c:pt>
                <c:pt idx="3793">
                  <c:v>42857.135416666664</c:v>
                </c:pt>
                <c:pt idx="3794">
                  <c:v>42857.145833333336</c:v>
                </c:pt>
                <c:pt idx="3795">
                  <c:v>42857.15625</c:v>
                </c:pt>
                <c:pt idx="3796">
                  <c:v>42857.166666666664</c:v>
                </c:pt>
                <c:pt idx="3797">
                  <c:v>42857.177083333336</c:v>
                </c:pt>
                <c:pt idx="3798">
                  <c:v>42857.1875</c:v>
                </c:pt>
                <c:pt idx="3799">
                  <c:v>42857.197916666664</c:v>
                </c:pt>
                <c:pt idx="3800">
                  <c:v>42857.208333333336</c:v>
                </c:pt>
                <c:pt idx="3801">
                  <c:v>42857.21875</c:v>
                </c:pt>
                <c:pt idx="3802">
                  <c:v>42857.229166666664</c:v>
                </c:pt>
                <c:pt idx="3803">
                  <c:v>42857.239583333336</c:v>
                </c:pt>
                <c:pt idx="3804">
                  <c:v>42857.25</c:v>
                </c:pt>
                <c:pt idx="3805">
                  <c:v>42857.260416666664</c:v>
                </c:pt>
                <c:pt idx="3806">
                  <c:v>42857.270833333336</c:v>
                </c:pt>
                <c:pt idx="3807">
                  <c:v>42857.28125</c:v>
                </c:pt>
                <c:pt idx="3808">
                  <c:v>42857.291666666664</c:v>
                </c:pt>
                <c:pt idx="3809">
                  <c:v>42857.302083333336</c:v>
                </c:pt>
                <c:pt idx="3810">
                  <c:v>42857.3125</c:v>
                </c:pt>
                <c:pt idx="3811">
                  <c:v>42857.322916666664</c:v>
                </c:pt>
                <c:pt idx="3812">
                  <c:v>42857.333333333336</c:v>
                </c:pt>
                <c:pt idx="3813">
                  <c:v>42857.34375</c:v>
                </c:pt>
                <c:pt idx="3814">
                  <c:v>42857.354166666664</c:v>
                </c:pt>
                <c:pt idx="3815">
                  <c:v>42857.364583333336</c:v>
                </c:pt>
                <c:pt idx="3816">
                  <c:v>42857.375</c:v>
                </c:pt>
                <c:pt idx="3817">
                  <c:v>42857.385416666664</c:v>
                </c:pt>
                <c:pt idx="3818">
                  <c:v>42857.395833333336</c:v>
                </c:pt>
                <c:pt idx="3819">
                  <c:v>42857.40625</c:v>
                </c:pt>
                <c:pt idx="3820">
                  <c:v>42857.416666666664</c:v>
                </c:pt>
                <c:pt idx="3821">
                  <c:v>42857.427083333336</c:v>
                </c:pt>
                <c:pt idx="3822">
                  <c:v>42857.4375</c:v>
                </c:pt>
                <c:pt idx="3823">
                  <c:v>42857.447916666664</c:v>
                </c:pt>
                <c:pt idx="3824">
                  <c:v>42857.458333333336</c:v>
                </c:pt>
                <c:pt idx="3825">
                  <c:v>42857.46875</c:v>
                </c:pt>
                <c:pt idx="3826">
                  <c:v>42857.479166666664</c:v>
                </c:pt>
                <c:pt idx="3827">
                  <c:v>42857.489583333336</c:v>
                </c:pt>
                <c:pt idx="3828">
                  <c:v>42857.5</c:v>
                </c:pt>
                <c:pt idx="3829">
                  <c:v>42857.510416666664</c:v>
                </c:pt>
                <c:pt idx="3830">
                  <c:v>42857.520833333336</c:v>
                </c:pt>
                <c:pt idx="3831">
                  <c:v>42857.53125</c:v>
                </c:pt>
                <c:pt idx="3832">
                  <c:v>42857.541666666664</c:v>
                </c:pt>
                <c:pt idx="3833">
                  <c:v>42857.552083333336</c:v>
                </c:pt>
                <c:pt idx="3834">
                  <c:v>42857.5625</c:v>
                </c:pt>
                <c:pt idx="3835">
                  <c:v>42857.572916666664</c:v>
                </c:pt>
                <c:pt idx="3836">
                  <c:v>42857.583333333336</c:v>
                </c:pt>
                <c:pt idx="3837">
                  <c:v>42857.59375</c:v>
                </c:pt>
                <c:pt idx="3838">
                  <c:v>42857.604166666664</c:v>
                </c:pt>
                <c:pt idx="3839">
                  <c:v>42857.614583333336</c:v>
                </c:pt>
                <c:pt idx="3840">
                  <c:v>42857.625</c:v>
                </c:pt>
                <c:pt idx="3841">
                  <c:v>42857.635416666664</c:v>
                </c:pt>
                <c:pt idx="3842">
                  <c:v>42857.645833333336</c:v>
                </c:pt>
                <c:pt idx="3843">
                  <c:v>42857.65625</c:v>
                </c:pt>
                <c:pt idx="3844">
                  <c:v>42857.666666666664</c:v>
                </c:pt>
                <c:pt idx="3845">
                  <c:v>42857.677083333336</c:v>
                </c:pt>
                <c:pt idx="3846">
                  <c:v>42857.6875</c:v>
                </c:pt>
                <c:pt idx="3847">
                  <c:v>42857.697916666664</c:v>
                </c:pt>
                <c:pt idx="3848">
                  <c:v>42857.708333333336</c:v>
                </c:pt>
                <c:pt idx="3849">
                  <c:v>42857.71875</c:v>
                </c:pt>
                <c:pt idx="3850">
                  <c:v>42857.729166666664</c:v>
                </c:pt>
                <c:pt idx="3851">
                  <c:v>42857.739583333336</c:v>
                </c:pt>
                <c:pt idx="3852">
                  <c:v>42857.75</c:v>
                </c:pt>
                <c:pt idx="3853">
                  <c:v>42857.760416666664</c:v>
                </c:pt>
                <c:pt idx="3854">
                  <c:v>42857.770833333336</c:v>
                </c:pt>
                <c:pt idx="3855">
                  <c:v>42857.78125</c:v>
                </c:pt>
                <c:pt idx="3856">
                  <c:v>42857.791666666664</c:v>
                </c:pt>
                <c:pt idx="3857">
                  <c:v>42857.802083333336</c:v>
                </c:pt>
                <c:pt idx="3858">
                  <c:v>42857.8125</c:v>
                </c:pt>
                <c:pt idx="3859">
                  <c:v>42857.822916666664</c:v>
                </c:pt>
                <c:pt idx="3860">
                  <c:v>42857.833333333336</c:v>
                </c:pt>
                <c:pt idx="3861">
                  <c:v>42857.84375</c:v>
                </c:pt>
                <c:pt idx="3862">
                  <c:v>42857.854166666664</c:v>
                </c:pt>
                <c:pt idx="3863">
                  <c:v>42857.864583333336</c:v>
                </c:pt>
                <c:pt idx="3864">
                  <c:v>42857.875</c:v>
                </c:pt>
                <c:pt idx="3865">
                  <c:v>42857.885416666664</c:v>
                </c:pt>
                <c:pt idx="3866">
                  <c:v>42857.895833333336</c:v>
                </c:pt>
                <c:pt idx="3867">
                  <c:v>42857.90625</c:v>
                </c:pt>
                <c:pt idx="3868">
                  <c:v>42857.916666666664</c:v>
                </c:pt>
                <c:pt idx="3869">
                  <c:v>42857.927083333336</c:v>
                </c:pt>
                <c:pt idx="3870">
                  <c:v>42857.9375</c:v>
                </c:pt>
                <c:pt idx="3871">
                  <c:v>42857.947916666664</c:v>
                </c:pt>
                <c:pt idx="3872">
                  <c:v>42857.958333333336</c:v>
                </c:pt>
                <c:pt idx="3873">
                  <c:v>42857.96875</c:v>
                </c:pt>
                <c:pt idx="3874">
                  <c:v>42857.979166666664</c:v>
                </c:pt>
                <c:pt idx="3875">
                  <c:v>42857.989583333336</c:v>
                </c:pt>
                <c:pt idx="3876">
                  <c:v>42858</c:v>
                </c:pt>
                <c:pt idx="3877">
                  <c:v>42858.010416666664</c:v>
                </c:pt>
                <c:pt idx="3878">
                  <c:v>42858.020833333336</c:v>
                </c:pt>
                <c:pt idx="3879">
                  <c:v>42858.03125</c:v>
                </c:pt>
                <c:pt idx="3880">
                  <c:v>42858.041666666664</c:v>
                </c:pt>
                <c:pt idx="3881">
                  <c:v>42858.052083333336</c:v>
                </c:pt>
                <c:pt idx="3882">
                  <c:v>42858.0625</c:v>
                </c:pt>
                <c:pt idx="3883">
                  <c:v>42858.072916666664</c:v>
                </c:pt>
                <c:pt idx="3884">
                  <c:v>42858.083333333336</c:v>
                </c:pt>
                <c:pt idx="3885">
                  <c:v>42858.09375</c:v>
                </c:pt>
                <c:pt idx="3886">
                  <c:v>42858.104166666664</c:v>
                </c:pt>
                <c:pt idx="3887">
                  <c:v>42858.114583333336</c:v>
                </c:pt>
                <c:pt idx="3888">
                  <c:v>42858.125</c:v>
                </c:pt>
                <c:pt idx="3889">
                  <c:v>42858.135416666664</c:v>
                </c:pt>
                <c:pt idx="3890">
                  <c:v>42858.145833333336</c:v>
                </c:pt>
                <c:pt idx="3891">
                  <c:v>42858.15625</c:v>
                </c:pt>
                <c:pt idx="3892">
                  <c:v>42858.166666666664</c:v>
                </c:pt>
                <c:pt idx="3893">
                  <c:v>42858.177083333336</c:v>
                </c:pt>
                <c:pt idx="3894">
                  <c:v>42858.1875</c:v>
                </c:pt>
                <c:pt idx="3895">
                  <c:v>42858.197916666664</c:v>
                </c:pt>
                <c:pt idx="3896">
                  <c:v>42858.208333333336</c:v>
                </c:pt>
                <c:pt idx="3897">
                  <c:v>42858.21875</c:v>
                </c:pt>
                <c:pt idx="3898">
                  <c:v>42858.229166666664</c:v>
                </c:pt>
                <c:pt idx="3899">
                  <c:v>42858.239583333336</c:v>
                </c:pt>
                <c:pt idx="3900">
                  <c:v>42858.25</c:v>
                </c:pt>
                <c:pt idx="3901">
                  <c:v>42858.260416666664</c:v>
                </c:pt>
                <c:pt idx="3902">
                  <c:v>42858.270833333336</c:v>
                </c:pt>
                <c:pt idx="3903">
                  <c:v>42858.28125</c:v>
                </c:pt>
                <c:pt idx="3904">
                  <c:v>42858.291666666664</c:v>
                </c:pt>
                <c:pt idx="3905">
                  <c:v>42858.302083333336</c:v>
                </c:pt>
                <c:pt idx="3906">
                  <c:v>42858.3125</c:v>
                </c:pt>
                <c:pt idx="3907">
                  <c:v>42858.322916666664</c:v>
                </c:pt>
                <c:pt idx="3908">
                  <c:v>42858.333333333336</c:v>
                </c:pt>
                <c:pt idx="3909">
                  <c:v>42858.34375</c:v>
                </c:pt>
                <c:pt idx="3910">
                  <c:v>42858.354166666664</c:v>
                </c:pt>
                <c:pt idx="3911">
                  <c:v>42858.364583333336</c:v>
                </c:pt>
                <c:pt idx="3912">
                  <c:v>42858.375</c:v>
                </c:pt>
                <c:pt idx="3913">
                  <c:v>42858.385416666664</c:v>
                </c:pt>
                <c:pt idx="3914">
                  <c:v>42858.395833333336</c:v>
                </c:pt>
                <c:pt idx="3915">
                  <c:v>42858.40625</c:v>
                </c:pt>
                <c:pt idx="3916">
                  <c:v>42858.416666666664</c:v>
                </c:pt>
                <c:pt idx="3917">
                  <c:v>42858.427083333336</c:v>
                </c:pt>
                <c:pt idx="3918">
                  <c:v>42858.4375</c:v>
                </c:pt>
                <c:pt idx="3919">
                  <c:v>42858.447916666664</c:v>
                </c:pt>
                <c:pt idx="3920">
                  <c:v>42858.458333333336</c:v>
                </c:pt>
                <c:pt idx="3921">
                  <c:v>42858.46875</c:v>
                </c:pt>
                <c:pt idx="3922">
                  <c:v>42858.479166666664</c:v>
                </c:pt>
                <c:pt idx="3923">
                  <c:v>42858.489583333336</c:v>
                </c:pt>
                <c:pt idx="3924">
                  <c:v>42858.5</c:v>
                </c:pt>
                <c:pt idx="3925">
                  <c:v>42858.510416666664</c:v>
                </c:pt>
                <c:pt idx="3926">
                  <c:v>42858.520833333336</c:v>
                </c:pt>
                <c:pt idx="3927">
                  <c:v>42858.53125</c:v>
                </c:pt>
                <c:pt idx="3928">
                  <c:v>42858.541666666664</c:v>
                </c:pt>
                <c:pt idx="3929">
                  <c:v>42858.552083333336</c:v>
                </c:pt>
                <c:pt idx="3930">
                  <c:v>42858.5625</c:v>
                </c:pt>
                <c:pt idx="3931">
                  <c:v>42858.572916666664</c:v>
                </c:pt>
                <c:pt idx="3932">
                  <c:v>42858.583333333336</c:v>
                </c:pt>
                <c:pt idx="3933">
                  <c:v>42858.59375</c:v>
                </c:pt>
                <c:pt idx="3934">
                  <c:v>42858.604166666664</c:v>
                </c:pt>
                <c:pt idx="3935">
                  <c:v>42858.614583333336</c:v>
                </c:pt>
                <c:pt idx="3936">
                  <c:v>42858.625</c:v>
                </c:pt>
                <c:pt idx="3937">
                  <c:v>42858.635416666664</c:v>
                </c:pt>
                <c:pt idx="3938">
                  <c:v>42858.645833333336</c:v>
                </c:pt>
                <c:pt idx="3939">
                  <c:v>42858.65625</c:v>
                </c:pt>
                <c:pt idx="3940">
                  <c:v>42858.666666666664</c:v>
                </c:pt>
                <c:pt idx="3941">
                  <c:v>42858.677083333336</c:v>
                </c:pt>
                <c:pt idx="3942">
                  <c:v>42858.6875</c:v>
                </c:pt>
                <c:pt idx="3943">
                  <c:v>42858.697916666664</c:v>
                </c:pt>
                <c:pt idx="3944">
                  <c:v>42858.708333333336</c:v>
                </c:pt>
                <c:pt idx="3945">
                  <c:v>42858.71875</c:v>
                </c:pt>
                <c:pt idx="3946">
                  <c:v>42858.729166666664</c:v>
                </c:pt>
                <c:pt idx="3947">
                  <c:v>42858.739583333336</c:v>
                </c:pt>
                <c:pt idx="3948">
                  <c:v>42858.75</c:v>
                </c:pt>
                <c:pt idx="3949">
                  <c:v>42858.760416666664</c:v>
                </c:pt>
                <c:pt idx="3950">
                  <c:v>42858.770833333336</c:v>
                </c:pt>
                <c:pt idx="3951">
                  <c:v>42858.78125</c:v>
                </c:pt>
                <c:pt idx="3952">
                  <c:v>42858.791666666664</c:v>
                </c:pt>
                <c:pt idx="3953">
                  <c:v>42858.802083333336</c:v>
                </c:pt>
                <c:pt idx="3954">
                  <c:v>42858.8125</c:v>
                </c:pt>
                <c:pt idx="3955">
                  <c:v>42858.822916666664</c:v>
                </c:pt>
                <c:pt idx="3956">
                  <c:v>42858.833333333336</c:v>
                </c:pt>
                <c:pt idx="3957">
                  <c:v>42858.84375</c:v>
                </c:pt>
                <c:pt idx="3958">
                  <c:v>42858.854166666664</c:v>
                </c:pt>
                <c:pt idx="3959">
                  <c:v>42858.864583333336</c:v>
                </c:pt>
                <c:pt idx="3960">
                  <c:v>42858.875</c:v>
                </c:pt>
                <c:pt idx="3961">
                  <c:v>42858.885416666664</c:v>
                </c:pt>
                <c:pt idx="3962">
                  <c:v>42858.895833333336</c:v>
                </c:pt>
                <c:pt idx="3963">
                  <c:v>42858.90625</c:v>
                </c:pt>
                <c:pt idx="3964">
                  <c:v>42858.916666666664</c:v>
                </c:pt>
                <c:pt idx="3965">
                  <c:v>42858.927083333336</c:v>
                </c:pt>
                <c:pt idx="3966">
                  <c:v>42858.9375</c:v>
                </c:pt>
                <c:pt idx="3967">
                  <c:v>42858.947916666664</c:v>
                </c:pt>
                <c:pt idx="3968">
                  <c:v>42858.958333333336</c:v>
                </c:pt>
                <c:pt idx="3969">
                  <c:v>42858.96875</c:v>
                </c:pt>
                <c:pt idx="3970">
                  <c:v>42858.979166666664</c:v>
                </c:pt>
                <c:pt idx="3971">
                  <c:v>42858.989583333336</c:v>
                </c:pt>
                <c:pt idx="3972">
                  <c:v>42859</c:v>
                </c:pt>
                <c:pt idx="3973">
                  <c:v>42859.010416666664</c:v>
                </c:pt>
                <c:pt idx="3974">
                  <c:v>42859.020833333336</c:v>
                </c:pt>
                <c:pt idx="3975">
                  <c:v>42859.03125</c:v>
                </c:pt>
                <c:pt idx="3976">
                  <c:v>42859.041666666664</c:v>
                </c:pt>
                <c:pt idx="3977">
                  <c:v>42859.052083333336</c:v>
                </c:pt>
                <c:pt idx="3978">
                  <c:v>42859.0625</c:v>
                </c:pt>
                <c:pt idx="3979">
                  <c:v>42859.072916666664</c:v>
                </c:pt>
                <c:pt idx="3980">
                  <c:v>42859.083333333336</c:v>
                </c:pt>
                <c:pt idx="3981">
                  <c:v>42859.09375</c:v>
                </c:pt>
                <c:pt idx="3982">
                  <c:v>42859.104166666664</c:v>
                </c:pt>
                <c:pt idx="3983">
                  <c:v>42859.114583333336</c:v>
                </c:pt>
                <c:pt idx="3984">
                  <c:v>42859.125</c:v>
                </c:pt>
                <c:pt idx="3985">
                  <c:v>42859.135416666664</c:v>
                </c:pt>
                <c:pt idx="3986">
                  <c:v>42859.145833333336</c:v>
                </c:pt>
                <c:pt idx="3987">
                  <c:v>42859.15625</c:v>
                </c:pt>
                <c:pt idx="3988">
                  <c:v>42859.166666666664</c:v>
                </c:pt>
                <c:pt idx="3989">
                  <c:v>42859.177083333336</c:v>
                </c:pt>
                <c:pt idx="3990">
                  <c:v>42859.1875</c:v>
                </c:pt>
                <c:pt idx="3991">
                  <c:v>42859.197916666664</c:v>
                </c:pt>
                <c:pt idx="3992">
                  <c:v>42859.208333333336</c:v>
                </c:pt>
                <c:pt idx="3993">
                  <c:v>42859.21875</c:v>
                </c:pt>
                <c:pt idx="3994">
                  <c:v>42859.229166666664</c:v>
                </c:pt>
                <c:pt idx="3995">
                  <c:v>42859.239583333336</c:v>
                </c:pt>
                <c:pt idx="3996">
                  <c:v>42859.25</c:v>
                </c:pt>
                <c:pt idx="3997">
                  <c:v>42859.260416666664</c:v>
                </c:pt>
                <c:pt idx="3998">
                  <c:v>42859.270833333336</c:v>
                </c:pt>
                <c:pt idx="3999">
                  <c:v>42859.28125</c:v>
                </c:pt>
                <c:pt idx="4000">
                  <c:v>42859.291666666664</c:v>
                </c:pt>
                <c:pt idx="4001">
                  <c:v>42859.302083333336</c:v>
                </c:pt>
                <c:pt idx="4002">
                  <c:v>42859.3125</c:v>
                </c:pt>
                <c:pt idx="4003">
                  <c:v>42859.322916666664</c:v>
                </c:pt>
                <c:pt idx="4004">
                  <c:v>42859.333333333336</c:v>
                </c:pt>
                <c:pt idx="4005">
                  <c:v>42859.34375</c:v>
                </c:pt>
                <c:pt idx="4006">
                  <c:v>42859.354166666664</c:v>
                </c:pt>
                <c:pt idx="4007">
                  <c:v>42859.364583333336</c:v>
                </c:pt>
                <c:pt idx="4008">
                  <c:v>42859.375</c:v>
                </c:pt>
                <c:pt idx="4009">
                  <c:v>42859.385416666664</c:v>
                </c:pt>
                <c:pt idx="4010">
                  <c:v>42859.395833333336</c:v>
                </c:pt>
                <c:pt idx="4011">
                  <c:v>42859.40625</c:v>
                </c:pt>
                <c:pt idx="4012">
                  <c:v>42859.416666666664</c:v>
                </c:pt>
                <c:pt idx="4013">
                  <c:v>42859.427083333336</c:v>
                </c:pt>
                <c:pt idx="4014">
                  <c:v>42859.4375</c:v>
                </c:pt>
                <c:pt idx="4015">
                  <c:v>42859.447916666664</c:v>
                </c:pt>
                <c:pt idx="4016">
                  <c:v>42859.458333333336</c:v>
                </c:pt>
                <c:pt idx="4017">
                  <c:v>42859.46875</c:v>
                </c:pt>
                <c:pt idx="4018">
                  <c:v>42859.479166666664</c:v>
                </c:pt>
                <c:pt idx="4019">
                  <c:v>42859.489583333336</c:v>
                </c:pt>
                <c:pt idx="4020">
                  <c:v>42859.5</c:v>
                </c:pt>
                <c:pt idx="4021">
                  <c:v>42859.510416666664</c:v>
                </c:pt>
                <c:pt idx="4022">
                  <c:v>42859.520833333336</c:v>
                </c:pt>
                <c:pt idx="4023">
                  <c:v>42859.53125</c:v>
                </c:pt>
                <c:pt idx="4024">
                  <c:v>42859.541666666664</c:v>
                </c:pt>
                <c:pt idx="4025">
                  <c:v>42859.552083333336</c:v>
                </c:pt>
                <c:pt idx="4026">
                  <c:v>42859.5625</c:v>
                </c:pt>
                <c:pt idx="4027">
                  <c:v>42859.572916666664</c:v>
                </c:pt>
                <c:pt idx="4028">
                  <c:v>42859.583333333336</c:v>
                </c:pt>
                <c:pt idx="4029">
                  <c:v>42859.59375</c:v>
                </c:pt>
                <c:pt idx="4030">
                  <c:v>42859.604166666664</c:v>
                </c:pt>
                <c:pt idx="4031">
                  <c:v>42859.614583333336</c:v>
                </c:pt>
                <c:pt idx="4032">
                  <c:v>42859.625</c:v>
                </c:pt>
                <c:pt idx="4033">
                  <c:v>42859.635416666664</c:v>
                </c:pt>
                <c:pt idx="4034">
                  <c:v>42859.645833333336</c:v>
                </c:pt>
                <c:pt idx="4035">
                  <c:v>42859.65625</c:v>
                </c:pt>
                <c:pt idx="4036">
                  <c:v>42859.666666666664</c:v>
                </c:pt>
                <c:pt idx="4037">
                  <c:v>42859.677083333336</c:v>
                </c:pt>
                <c:pt idx="4038">
                  <c:v>42859.6875</c:v>
                </c:pt>
                <c:pt idx="4039">
                  <c:v>42859.697916666664</c:v>
                </c:pt>
                <c:pt idx="4040">
                  <c:v>42859.708333333336</c:v>
                </c:pt>
                <c:pt idx="4041">
                  <c:v>42859.71875</c:v>
                </c:pt>
                <c:pt idx="4042">
                  <c:v>42859.729166666664</c:v>
                </c:pt>
                <c:pt idx="4043">
                  <c:v>42859.739583333336</c:v>
                </c:pt>
                <c:pt idx="4044">
                  <c:v>42859.75</c:v>
                </c:pt>
                <c:pt idx="4045">
                  <c:v>42859.760416666664</c:v>
                </c:pt>
                <c:pt idx="4046">
                  <c:v>42859.770833333336</c:v>
                </c:pt>
                <c:pt idx="4047">
                  <c:v>42859.78125</c:v>
                </c:pt>
                <c:pt idx="4048">
                  <c:v>42859.791666666664</c:v>
                </c:pt>
                <c:pt idx="4049">
                  <c:v>42859.802083333336</c:v>
                </c:pt>
                <c:pt idx="4050">
                  <c:v>42859.8125</c:v>
                </c:pt>
                <c:pt idx="4051">
                  <c:v>42859.822916666664</c:v>
                </c:pt>
                <c:pt idx="4052">
                  <c:v>42859.833333333336</c:v>
                </c:pt>
                <c:pt idx="4053">
                  <c:v>42859.84375</c:v>
                </c:pt>
                <c:pt idx="4054">
                  <c:v>42859.854166666664</c:v>
                </c:pt>
                <c:pt idx="4055">
                  <c:v>42859.864583333336</c:v>
                </c:pt>
                <c:pt idx="4056">
                  <c:v>42859.875</c:v>
                </c:pt>
                <c:pt idx="4057">
                  <c:v>42859.885416666664</c:v>
                </c:pt>
                <c:pt idx="4058">
                  <c:v>42859.895833333336</c:v>
                </c:pt>
                <c:pt idx="4059">
                  <c:v>42859.90625</c:v>
                </c:pt>
                <c:pt idx="4060">
                  <c:v>42859.916666666664</c:v>
                </c:pt>
                <c:pt idx="4061">
                  <c:v>42859.927083333336</c:v>
                </c:pt>
                <c:pt idx="4062">
                  <c:v>42859.9375</c:v>
                </c:pt>
                <c:pt idx="4063">
                  <c:v>42859.947916666664</c:v>
                </c:pt>
                <c:pt idx="4064">
                  <c:v>42859.958333333336</c:v>
                </c:pt>
                <c:pt idx="4065">
                  <c:v>42859.96875</c:v>
                </c:pt>
                <c:pt idx="4066">
                  <c:v>42859.979166666664</c:v>
                </c:pt>
                <c:pt idx="4067">
                  <c:v>42859.989583333336</c:v>
                </c:pt>
                <c:pt idx="4068">
                  <c:v>42860</c:v>
                </c:pt>
                <c:pt idx="4069">
                  <c:v>42860.010416666664</c:v>
                </c:pt>
                <c:pt idx="4070">
                  <c:v>42860.020833333336</c:v>
                </c:pt>
                <c:pt idx="4071">
                  <c:v>42860.03125</c:v>
                </c:pt>
                <c:pt idx="4072">
                  <c:v>42860.041666666664</c:v>
                </c:pt>
                <c:pt idx="4073">
                  <c:v>42860.052083333336</c:v>
                </c:pt>
                <c:pt idx="4074">
                  <c:v>42860.0625</c:v>
                </c:pt>
                <c:pt idx="4075">
                  <c:v>42860.072916666664</c:v>
                </c:pt>
                <c:pt idx="4076">
                  <c:v>42860.083333333336</c:v>
                </c:pt>
                <c:pt idx="4077">
                  <c:v>42860.09375</c:v>
                </c:pt>
                <c:pt idx="4078">
                  <c:v>42860.104166666664</c:v>
                </c:pt>
                <c:pt idx="4079">
                  <c:v>42860.114583333336</c:v>
                </c:pt>
                <c:pt idx="4080">
                  <c:v>42860.125</c:v>
                </c:pt>
                <c:pt idx="4081">
                  <c:v>42860.135416666664</c:v>
                </c:pt>
                <c:pt idx="4082">
                  <c:v>42860.145833333336</c:v>
                </c:pt>
                <c:pt idx="4083">
                  <c:v>42860.15625</c:v>
                </c:pt>
                <c:pt idx="4084">
                  <c:v>42860.166666666664</c:v>
                </c:pt>
                <c:pt idx="4085">
                  <c:v>42860.177083333336</c:v>
                </c:pt>
                <c:pt idx="4086">
                  <c:v>42860.1875</c:v>
                </c:pt>
                <c:pt idx="4087">
                  <c:v>42860.197916666664</c:v>
                </c:pt>
                <c:pt idx="4088">
                  <c:v>42860.208333333336</c:v>
                </c:pt>
                <c:pt idx="4089">
                  <c:v>42860.21875</c:v>
                </c:pt>
                <c:pt idx="4090">
                  <c:v>42860.229166666664</c:v>
                </c:pt>
                <c:pt idx="4091">
                  <c:v>42860.239583333336</c:v>
                </c:pt>
                <c:pt idx="4092">
                  <c:v>42860.25</c:v>
                </c:pt>
                <c:pt idx="4093">
                  <c:v>42860.260416666664</c:v>
                </c:pt>
                <c:pt idx="4094">
                  <c:v>42860.270833333336</c:v>
                </c:pt>
                <c:pt idx="4095">
                  <c:v>42860.28125</c:v>
                </c:pt>
                <c:pt idx="4096">
                  <c:v>42860.291666666664</c:v>
                </c:pt>
                <c:pt idx="4097">
                  <c:v>42860.302083333336</c:v>
                </c:pt>
                <c:pt idx="4098">
                  <c:v>42860.3125</c:v>
                </c:pt>
                <c:pt idx="4099">
                  <c:v>42860.322916666664</c:v>
                </c:pt>
                <c:pt idx="4100">
                  <c:v>42860.333333333336</c:v>
                </c:pt>
                <c:pt idx="4101">
                  <c:v>42860.34375</c:v>
                </c:pt>
                <c:pt idx="4102">
                  <c:v>42860.354166666664</c:v>
                </c:pt>
                <c:pt idx="4103">
                  <c:v>42860.364583333336</c:v>
                </c:pt>
                <c:pt idx="4104">
                  <c:v>42860.375</c:v>
                </c:pt>
                <c:pt idx="4105">
                  <c:v>42860.385416666664</c:v>
                </c:pt>
                <c:pt idx="4106">
                  <c:v>42860.395833333336</c:v>
                </c:pt>
                <c:pt idx="4107">
                  <c:v>42860.40625</c:v>
                </c:pt>
                <c:pt idx="4108">
                  <c:v>42860.416666666664</c:v>
                </c:pt>
                <c:pt idx="4109">
                  <c:v>42860.427083333336</c:v>
                </c:pt>
                <c:pt idx="4110">
                  <c:v>42860.4375</c:v>
                </c:pt>
                <c:pt idx="4111">
                  <c:v>42860.447916666664</c:v>
                </c:pt>
                <c:pt idx="4112">
                  <c:v>42860.458333333336</c:v>
                </c:pt>
                <c:pt idx="4113">
                  <c:v>42860.46875</c:v>
                </c:pt>
                <c:pt idx="4114">
                  <c:v>42860.479166666664</c:v>
                </c:pt>
                <c:pt idx="4115">
                  <c:v>42860.489583333336</c:v>
                </c:pt>
                <c:pt idx="4116">
                  <c:v>42860.5</c:v>
                </c:pt>
                <c:pt idx="4117">
                  <c:v>42860.510416666664</c:v>
                </c:pt>
                <c:pt idx="4118">
                  <c:v>42860.520833333336</c:v>
                </c:pt>
                <c:pt idx="4119">
                  <c:v>42860.53125</c:v>
                </c:pt>
                <c:pt idx="4120">
                  <c:v>42860.541666666664</c:v>
                </c:pt>
                <c:pt idx="4121">
                  <c:v>42860.552083333336</c:v>
                </c:pt>
                <c:pt idx="4122">
                  <c:v>42860.5625</c:v>
                </c:pt>
                <c:pt idx="4123">
                  <c:v>42860.572916666664</c:v>
                </c:pt>
                <c:pt idx="4124">
                  <c:v>42860.583333333336</c:v>
                </c:pt>
                <c:pt idx="4125">
                  <c:v>42860.59375</c:v>
                </c:pt>
                <c:pt idx="4126">
                  <c:v>42860.604166666664</c:v>
                </c:pt>
                <c:pt idx="4127">
                  <c:v>42860.614583333336</c:v>
                </c:pt>
                <c:pt idx="4128">
                  <c:v>42860.625</c:v>
                </c:pt>
                <c:pt idx="4129">
                  <c:v>42860.635416666664</c:v>
                </c:pt>
                <c:pt idx="4130">
                  <c:v>42860.645833333336</c:v>
                </c:pt>
                <c:pt idx="4131">
                  <c:v>42860.65625</c:v>
                </c:pt>
                <c:pt idx="4132">
                  <c:v>42860.666666666664</c:v>
                </c:pt>
                <c:pt idx="4133">
                  <c:v>42860.677083333336</c:v>
                </c:pt>
                <c:pt idx="4134">
                  <c:v>42860.6875</c:v>
                </c:pt>
                <c:pt idx="4135">
                  <c:v>42860.697916666664</c:v>
                </c:pt>
                <c:pt idx="4136">
                  <c:v>42860.708333333336</c:v>
                </c:pt>
                <c:pt idx="4137">
                  <c:v>42860.71875</c:v>
                </c:pt>
                <c:pt idx="4138">
                  <c:v>42860.729166666664</c:v>
                </c:pt>
                <c:pt idx="4139">
                  <c:v>42860.739583333336</c:v>
                </c:pt>
                <c:pt idx="4140">
                  <c:v>42860.75</c:v>
                </c:pt>
                <c:pt idx="4141">
                  <c:v>42860.760416666664</c:v>
                </c:pt>
                <c:pt idx="4142">
                  <c:v>42860.770833333336</c:v>
                </c:pt>
                <c:pt idx="4143">
                  <c:v>42860.78125</c:v>
                </c:pt>
                <c:pt idx="4144">
                  <c:v>42860.791666666664</c:v>
                </c:pt>
                <c:pt idx="4145">
                  <c:v>42860.802083333336</c:v>
                </c:pt>
                <c:pt idx="4146">
                  <c:v>42860.8125</c:v>
                </c:pt>
                <c:pt idx="4147">
                  <c:v>42860.822916666664</c:v>
                </c:pt>
                <c:pt idx="4148">
                  <c:v>42860.833333333336</c:v>
                </c:pt>
                <c:pt idx="4149">
                  <c:v>42860.84375</c:v>
                </c:pt>
                <c:pt idx="4150">
                  <c:v>42860.854166666664</c:v>
                </c:pt>
                <c:pt idx="4151">
                  <c:v>42860.864583333336</c:v>
                </c:pt>
                <c:pt idx="4152">
                  <c:v>42860.875</c:v>
                </c:pt>
                <c:pt idx="4153">
                  <c:v>42860.885416666664</c:v>
                </c:pt>
                <c:pt idx="4154">
                  <c:v>42860.895833333336</c:v>
                </c:pt>
                <c:pt idx="4155">
                  <c:v>42860.90625</c:v>
                </c:pt>
                <c:pt idx="4156">
                  <c:v>42860.916666666664</c:v>
                </c:pt>
                <c:pt idx="4157">
                  <c:v>42860.927083333336</c:v>
                </c:pt>
                <c:pt idx="4158">
                  <c:v>42860.9375</c:v>
                </c:pt>
                <c:pt idx="4159">
                  <c:v>42860.947916666664</c:v>
                </c:pt>
                <c:pt idx="4160">
                  <c:v>42860.958333333336</c:v>
                </c:pt>
                <c:pt idx="4161">
                  <c:v>42860.96875</c:v>
                </c:pt>
                <c:pt idx="4162">
                  <c:v>42860.979166666664</c:v>
                </c:pt>
                <c:pt idx="4163">
                  <c:v>42860.989583333336</c:v>
                </c:pt>
                <c:pt idx="4164">
                  <c:v>42861</c:v>
                </c:pt>
                <c:pt idx="4165">
                  <c:v>42861.010416666664</c:v>
                </c:pt>
                <c:pt idx="4166">
                  <c:v>42861.020833333336</c:v>
                </c:pt>
                <c:pt idx="4167">
                  <c:v>42861.03125</c:v>
                </c:pt>
                <c:pt idx="4168">
                  <c:v>42861.041666666664</c:v>
                </c:pt>
                <c:pt idx="4169">
                  <c:v>42861.052083333336</c:v>
                </c:pt>
                <c:pt idx="4170">
                  <c:v>42861.0625</c:v>
                </c:pt>
                <c:pt idx="4171">
                  <c:v>42861.072916666664</c:v>
                </c:pt>
                <c:pt idx="4172">
                  <c:v>42861.083333333336</c:v>
                </c:pt>
                <c:pt idx="4173">
                  <c:v>42861.09375</c:v>
                </c:pt>
                <c:pt idx="4174">
                  <c:v>42861.104166666664</c:v>
                </c:pt>
                <c:pt idx="4175">
                  <c:v>42861.114583333336</c:v>
                </c:pt>
                <c:pt idx="4176">
                  <c:v>42861.125</c:v>
                </c:pt>
                <c:pt idx="4177">
                  <c:v>42861.135416666664</c:v>
                </c:pt>
                <c:pt idx="4178">
                  <c:v>42861.145833333336</c:v>
                </c:pt>
                <c:pt idx="4179">
                  <c:v>42861.15625</c:v>
                </c:pt>
                <c:pt idx="4180">
                  <c:v>42861.166666666664</c:v>
                </c:pt>
                <c:pt idx="4181">
                  <c:v>42861.177083333336</c:v>
                </c:pt>
                <c:pt idx="4182">
                  <c:v>42861.1875</c:v>
                </c:pt>
                <c:pt idx="4183">
                  <c:v>42861.197916666664</c:v>
                </c:pt>
                <c:pt idx="4184">
                  <c:v>42861.208333333336</c:v>
                </c:pt>
                <c:pt idx="4185">
                  <c:v>42861.21875</c:v>
                </c:pt>
                <c:pt idx="4186">
                  <c:v>42861.229166666664</c:v>
                </c:pt>
                <c:pt idx="4187">
                  <c:v>42861.239583333336</c:v>
                </c:pt>
                <c:pt idx="4188">
                  <c:v>42861.25</c:v>
                </c:pt>
                <c:pt idx="4189">
                  <c:v>42861.260416666664</c:v>
                </c:pt>
                <c:pt idx="4190">
                  <c:v>42861.270833333336</c:v>
                </c:pt>
                <c:pt idx="4191">
                  <c:v>42861.28125</c:v>
                </c:pt>
                <c:pt idx="4192">
                  <c:v>42861.291666666664</c:v>
                </c:pt>
                <c:pt idx="4193">
                  <c:v>42861.302083333336</c:v>
                </c:pt>
                <c:pt idx="4194">
                  <c:v>42861.3125</c:v>
                </c:pt>
                <c:pt idx="4195">
                  <c:v>42861.322916666664</c:v>
                </c:pt>
                <c:pt idx="4196">
                  <c:v>42861.333333333336</c:v>
                </c:pt>
                <c:pt idx="4197">
                  <c:v>42861.34375</c:v>
                </c:pt>
                <c:pt idx="4198">
                  <c:v>42861.354166666664</c:v>
                </c:pt>
                <c:pt idx="4199">
                  <c:v>42861.364583333336</c:v>
                </c:pt>
                <c:pt idx="4200">
                  <c:v>42861.375</c:v>
                </c:pt>
                <c:pt idx="4201">
                  <c:v>42861.385416666664</c:v>
                </c:pt>
                <c:pt idx="4202">
                  <c:v>42861.395833333336</c:v>
                </c:pt>
                <c:pt idx="4203">
                  <c:v>42861.40625</c:v>
                </c:pt>
                <c:pt idx="4204">
                  <c:v>42861.416666666664</c:v>
                </c:pt>
                <c:pt idx="4205">
                  <c:v>42861.427083333336</c:v>
                </c:pt>
                <c:pt idx="4206">
                  <c:v>42861.4375</c:v>
                </c:pt>
                <c:pt idx="4207">
                  <c:v>42861.447916666664</c:v>
                </c:pt>
                <c:pt idx="4208">
                  <c:v>42861.458333333336</c:v>
                </c:pt>
                <c:pt idx="4209">
                  <c:v>42861.46875</c:v>
                </c:pt>
                <c:pt idx="4210">
                  <c:v>42861.479166666664</c:v>
                </c:pt>
                <c:pt idx="4211">
                  <c:v>42861.489583333336</c:v>
                </c:pt>
                <c:pt idx="4212">
                  <c:v>42861.5</c:v>
                </c:pt>
                <c:pt idx="4213">
                  <c:v>42861.510416666664</c:v>
                </c:pt>
                <c:pt idx="4214">
                  <c:v>42861.520833333336</c:v>
                </c:pt>
                <c:pt idx="4215">
                  <c:v>42861.53125</c:v>
                </c:pt>
                <c:pt idx="4216">
                  <c:v>42861.541666666664</c:v>
                </c:pt>
                <c:pt idx="4217">
                  <c:v>42861.552083333336</c:v>
                </c:pt>
                <c:pt idx="4218">
                  <c:v>42861.5625</c:v>
                </c:pt>
                <c:pt idx="4219">
                  <c:v>42861.572916666664</c:v>
                </c:pt>
                <c:pt idx="4220">
                  <c:v>42861.583333333336</c:v>
                </c:pt>
                <c:pt idx="4221">
                  <c:v>42861.59375</c:v>
                </c:pt>
                <c:pt idx="4222">
                  <c:v>42861.604166666664</c:v>
                </c:pt>
                <c:pt idx="4223">
                  <c:v>42861.614583333336</c:v>
                </c:pt>
                <c:pt idx="4224">
                  <c:v>42861.625</c:v>
                </c:pt>
                <c:pt idx="4225">
                  <c:v>42861.635416666664</c:v>
                </c:pt>
                <c:pt idx="4226">
                  <c:v>42861.645833333336</c:v>
                </c:pt>
                <c:pt idx="4227">
                  <c:v>42861.65625</c:v>
                </c:pt>
                <c:pt idx="4228">
                  <c:v>42861.666666666664</c:v>
                </c:pt>
                <c:pt idx="4229">
                  <c:v>42861.677083333336</c:v>
                </c:pt>
                <c:pt idx="4230">
                  <c:v>42861.6875</c:v>
                </c:pt>
                <c:pt idx="4231">
                  <c:v>42861.697916666664</c:v>
                </c:pt>
                <c:pt idx="4232">
                  <c:v>42861.708333333336</c:v>
                </c:pt>
                <c:pt idx="4233">
                  <c:v>42861.71875</c:v>
                </c:pt>
                <c:pt idx="4234">
                  <c:v>42861.729166666664</c:v>
                </c:pt>
                <c:pt idx="4235">
                  <c:v>42861.739583333336</c:v>
                </c:pt>
                <c:pt idx="4236">
                  <c:v>42861.75</c:v>
                </c:pt>
                <c:pt idx="4237">
                  <c:v>42861.760416666664</c:v>
                </c:pt>
                <c:pt idx="4238">
                  <c:v>42861.770833333336</c:v>
                </c:pt>
                <c:pt idx="4239">
                  <c:v>42861.78125</c:v>
                </c:pt>
                <c:pt idx="4240">
                  <c:v>42861.791666666664</c:v>
                </c:pt>
                <c:pt idx="4241">
                  <c:v>42861.802083333336</c:v>
                </c:pt>
                <c:pt idx="4242">
                  <c:v>42861.8125</c:v>
                </c:pt>
                <c:pt idx="4243">
                  <c:v>42861.822916666664</c:v>
                </c:pt>
                <c:pt idx="4244">
                  <c:v>42861.833333333336</c:v>
                </c:pt>
                <c:pt idx="4245">
                  <c:v>42861.84375</c:v>
                </c:pt>
                <c:pt idx="4246">
                  <c:v>42861.854166666664</c:v>
                </c:pt>
                <c:pt idx="4247">
                  <c:v>42861.864583333336</c:v>
                </c:pt>
                <c:pt idx="4248">
                  <c:v>42861.875</c:v>
                </c:pt>
                <c:pt idx="4249">
                  <c:v>42861.885416666664</c:v>
                </c:pt>
                <c:pt idx="4250">
                  <c:v>42861.895833333336</c:v>
                </c:pt>
                <c:pt idx="4251">
                  <c:v>42861.90625</c:v>
                </c:pt>
                <c:pt idx="4252">
                  <c:v>42861.916666666664</c:v>
                </c:pt>
                <c:pt idx="4253">
                  <c:v>42861.927083333336</c:v>
                </c:pt>
                <c:pt idx="4254">
                  <c:v>42861.9375</c:v>
                </c:pt>
                <c:pt idx="4255">
                  <c:v>42861.947916666664</c:v>
                </c:pt>
                <c:pt idx="4256">
                  <c:v>42861.958333333336</c:v>
                </c:pt>
                <c:pt idx="4257">
                  <c:v>42861.96875</c:v>
                </c:pt>
                <c:pt idx="4258">
                  <c:v>42861.979166666664</c:v>
                </c:pt>
                <c:pt idx="4259">
                  <c:v>42861.989583333336</c:v>
                </c:pt>
                <c:pt idx="4260">
                  <c:v>42862</c:v>
                </c:pt>
                <c:pt idx="4261">
                  <c:v>42862.010416666664</c:v>
                </c:pt>
                <c:pt idx="4262">
                  <c:v>42862.020833333336</c:v>
                </c:pt>
                <c:pt idx="4263">
                  <c:v>42862.03125</c:v>
                </c:pt>
                <c:pt idx="4264">
                  <c:v>42862.041666666664</c:v>
                </c:pt>
                <c:pt idx="4265">
                  <c:v>42862.052083333336</c:v>
                </c:pt>
                <c:pt idx="4266">
                  <c:v>42862.0625</c:v>
                </c:pt>
                <c:pt idx="4267">
                  <c:v>42862.072916666664</c:v>
                </c:pt>
                <c:pt idx="4268">
                  <c:v>42862.083333333336</c:v>
                </c:pt>
                <c:pt idx="4269">
                  <c:v>42862.09375</c:v>
                </c:pt>
                <c:pt idx="4270">
                  <c:v>42862.104166666664</c:v>
                </c:pt>
                <c:pt idx="4271">
                  <c:v>42862.114583333336</c:v>
                </c:pt>
                <c:pt idx="4272">
                  <c:v>42862.125</c:v>
                </c:pt>
                <c:pt idx="4273">
                  <c:v>42862.135416666664</c:v>
                </c:pt>
                <c:pt idx="4274">
                  <c:v>42862.145833333336</c:v>
                </c:pt>
                <c:pt idx="4275">
                  <c:v>42862.15625</c:v>
                </c:pt>
                <c:pt idx="4276">
                  <c:v>42862.166666666664</c:v>
                </c:pt>
                <c:pt idx="4277">
                  <c:v>42862.177083333336</c:v>
                </c:pt>
                <c:pt idx="4278">
                  <c:v>42862.1875</c:v>
                </c:pt>
                <c:pt idx="4279">
                  <c:v>42862.197916666664</c:v>
                </c:pt>
                <c:pt idx="4280">
                  <c:v>42862.208333333336</c:v>
                </c:pt>
                <c:pt idx="4281">
                  <c:v>42862.21875</c:v>
                </c:pt>
                <c:pt idx="4282">
                  <c:v>42862.229166666664</c:v>
                </c:pt>
                <c:pt idx="4283">
                  <c:v>42862.239583333336</c:v>
                </c:pt>
                <c:pt idx="4284">
                  <c:v>42862.25</c:v>
                </c:pt>
                <c:pt idx="4285">
                  <c:v>42862.260416666664</c:v>
                </c:pt>
                <c:pt idx="4286">
                  <c:v>42862.270833333336</c:v>
                </c:pt>
                <c:pt idx="4287">
                  <c:v>42862.28125</c:v>
                </c:pt>
                <c:pt idx="4288">
                  <c:v>42862.291666666664</c:v>
                </c:pt>
                <c:pt idx="4289">
                  <c:v>42862.302083333336</c:v>
                </c:pt>
                <c:pt idx="4290">
                  <c:v>42862.3125</c:v>
                </c:pt>
                <c:pt idx="4291">
                  <c:v>42862.322916666664</c:v>
                </c:pt>
                <c:pt idx="4292">
                  <c:v>42862.333333333336</c:v>
                </c:pt>
                <c:pt idx="4293">
                  <c:v>42862.34375</c:v>
                </c:pt>
                <c:pt idx="4294">
                  <c:v>42862.354166666664</c:v>
                </c:pt>
                <c:pt idx="4295">
                  <c:v>42862.364583333336</c:v>
                </c:pt>
                <c:pt idx="4296">
                  <c:v>42862.375</c:v>
                </c:pt>
                <c:pt idx="4297">
                  <c:v>42862.385416666664</c:v>
                </c:pt>
                <c:pt idx="4298">
                  <c:v>42862.395833333336</c:v>
                </c:pt>
                <c:pt idx="4299">
                  <c:v>42862.40625</c:v>
                </c:pt>
                <c:pt idx="4300">
                  <c:v>42862.416666666664</c:v>
                </c:pt>
                <c:pt idx="4301">
                  <c:v>42862.427083333336</c:v>
                </c:pt>
                <c:pt idx="4302">
                  <c:v>42862.4375</c:v>
                </c:pt>
                <c:pt idx="4303">
                  <c:v>42862.447916666664</c:v>
                </c:pt>
                <c:pt idx="4304">
                  <c:v>42862.458333333336</c:v>
                </c:pt>
                <c:pt idx="4305">
                  <c:v>42862.46875</c:v>
                </c:pt>
                <c:pt idx="4306">
                  <c:v>42862.479166666664</c:v>
                </c:pt>
                <c:pt idx="4307">
                  <c:v>42862.489583333336</c:v>
                </c:pt>
                <c:pt idx="4308">
                  <c:v>42862.5</c:v>
                </c:pt>
                <c:pt idx="4309">
                  <c:v>42862.510416666664</c:v>
                </c:pt>
                <c:pt idx="4310">
                  <c:v>42862.520833333336</c:v>
                </c:pt>
                <c:pt idx="4311">
                  <c:v>42862.53125</c:v>
                </c:pt>
                <c:pt idx="4312">
                  <c:v>42862.541666666664</c:v>
                </c:pt>
                <c:pt idx="4313">
                  <c:v>42862.552083333336</c:v>
                </c:pt>
                <c:pt idx="4314">
                  <c:v>42862.5625</c:v>
                </c:pt>
                <c:pt idx="4315">
                  <c:v>42862.572916666664</c:v>
                </c:pt>
                <c:pt idx="4316">
                  <c:v>42862.583333333336</c:v>
                </c:pt>
                <c:pt idx="4317">
                  <c:v>42862.59375</c:v>
                </c:pt>
                <c:pt idx="4318">
                  <c:v>42862.604166666664</c:v>
                </c:pt>
                <c:pt idx="4319">
                  <c:v>42862.614583333336</c:v>
                </c:pt>
                <c:pt idx="4320">
                  <c:v>42862.625</c:v>
                </c:pt>
                <c:pt idx="4321">
                  <c:v>42862.635416666664</c:v>
                </c:pt>
                <c:pt idx="4322">
                  <c:v>42862.645833333336</c:v>
                </c:pt>
                <c:pt idx="4323">
                  <c:v>42862.65625</c:v>
                </c:pt>
                <c:pt idx="4324">
                  <c:v>42862.666666666664</c:v>
                </c:pt>
                <c:pt idx="4325">
                  <c:v>42862.677083333336</c:v>
                </c:pt>
                <c:pt idx="4326">
                  <c:v>42862.6875</c:v>
                </c:pt>
                <c:pt idx="4327">
                  <c:v>42862.697916666664</c:v>
                </c:pt>
                <c:pt idx="4328">
                  <c:v>42862.708333333336</c:v>
                </c:pt>
                <c:pt idx="4329">
                  <c:v>42862.71875</c:v>
                </c:pt>
                <c:pt idx="4330">
                  <c:v>42862.729166666664</c:v>
                </c:pt>
                <c:pt idx="4331">
                  <c:v>42862.739583333336</c:v>
                </c:pt>
                <c:pt idx="4332">
                  <c:v>42862.75</c:v>
                </c:pt>
                <c:pt idx="4333">
                  <c:v>42862.760416666664</c:v>
                </c:pt>
                <c:pt idx="4334">
                  <c:v>42862.770833333336</c:v>
                </c:pt>
                <c:pt idx="4335">
                  <c:v>42862.78125</c:v>
                </c:pt>
                <c:pt idx="4336">
                  <c:v>42862.791666666664</c:v>
                </c:pt>
                <c:pt idx="4337">
                  <c:v>42862.802083333336</c:v>
                </c:pt>
                <c:pt idx="4338">
                  <c:v>42862.8125</c:v>
                </c:pt>
                <c:pt idx="4339">
                  <c:v>42862.822916666664</c:v>
                </c:pt>
                <c:pt idx="4340">
                  <c:v>42862.833333333336</c:v>
                </c:pt>
                <c:pt idx="4341">
                  <c:v>42862.84375</c:v>
                </c:pt>
                <c:pt idx="4342">
                  <c:v>42862.854166666664</c:v>
                </c:pt>
                <c:pt idx="4343">
                  <c:v>42862.864583333336</c:v>
                </c:pt>
                <c:pt idx="4344">
                  <c:v>42862.875</c:v>
                </c:pt>
                <c:pt idx="4345">
                  <c:v>42862.885416666664</c:v>
                </c:pt>
                <c:pt idx="4346">
                  <c:v>42862.895833333336</c:v>
                </c:pt>
                <c:pt idx="4347">
                  <c:v>42862.90625</c:v>
                </c:pt>
                <c:pt idx="4348">
                  <c:v>42862.916666666664</c:v>
                </c:pt>
                <c:pt idx="4349">
                  <c:v>42862.927083333336</c:v>
                </c:pt>
                <c:pt idx="4350">
                  <c:v>42862.9375</c:v>
                </c:pt>
                <c:pt idx="4351">
                  <c:v>42862.947916666664</c:v>
                </c:pt>
                <c:pt idx="4352">
                  <c:v>42862.958333333336</c:v>
                </c:pt>
                <c:pt idx="4353">
                  <c:v>42862.96875</c:v>
                </c:pt>
                <c:pt idx="4354">
                  <c:v>42862.979166666664</c:v>
                </c:pt>
                <c:pt idx="4355">
                  <c:v>42862.989583333336</c:v>
                </c:pt>
                <c:pt idx="4356">
                  <c:v>42863</c:v>
                </c:pt>
                <c:pt idx="4357">
                  <c:v>42863.010416666664</c:v>
                </c:pt>
                <c:pt idx="4358">
                  <c:v>42863.020833333336</c:v>
                </c:pt>
                <c:pt idx="4359">
                  <c:v>42863.03125</c:v>
                </c:pt>
                <c:pt idx="4360">
                  <c:v>42863.041666666664</c:v>
                </c:pt>
                <c:pt idx="4361">
                  <c:v>42863.052083333336</c:v>
                </c:pt>
                <c:pt idx="4362">
                  <c:v>42863.0625</c:v>
                </c:pt>
                <c:pt idx="4363">
                  <c:v>42863.072916666664</c:v>
                </c:pt>
                <c:pt idx="4364">
                  <c:v>42863.083333333336</c:v>
                </c:pt>
                <c:pt idx="4365">
                  <c:v>42863.09375</c:v>
                </c:pt>
                <c:pt idx="4366">
                  <c:v>42863.104166666664</c:v>
                </c:pt>
                <c:pt idx="4367">
                  <c:v>42863.114583333336</c:v>
                </c:pt>
                <c:pt idx="4368">
                  <c:v>42863.125</c:v>
                </c:pt>
                <c:pt idx="4369">
                  <c:v>42863.135416666664</c:v>
                </c:pt>
                <c:pt idx="4370">
                  <c:v>42863.145833333336</c:v>
                </c:pt>
                <c:pt idx="4371">
                  <c:v>42863.15625</c:v>
                </c:pt>
                <c:pt idx="4372">
                  <c:v>42863.166666666664</c:v>
                </c:pt>
                <c:pt idx="4373">
                  <c:v>42863.177083333336</c:v>
                </c:pt>
                <c:pt idx="4374">
                  <c:v>42863.1875</c:v>
                </c:pt>
                <c:pt idx="4375">
                  <c:v>42863.197916666664</c:v>
                </c:pt>
                <c:pt idx="4376">
                  <c:v>42863.208333333336</c:v>
                </c:pt>
                <c:pt idx="4377">
                  <c:v>42863.21875</c:v>
                </c:pt>
                <c:pt idx="4378">
                  <c:v>42863.229166666664</c:v>
                </c:pt>
                <c:pt idx="4379">
                  <c:v>42863.239583333336</c:v>
                </c:pt>
                <c:pt idx="4380">
                  <c:v>42863.25</c:v>
                </c:pt>
                <c:pt idx="4381">
                  <c:v>42863.260416666664</c:v>
                </c:pt>
                <c:pt idx="4382">
                  <c:v>42863.270833333336</c:v>
                </c:pt>
                <c:pt idx="4383">
                  <c:v>42863.28125</c:v>
                </c:pt>
                <c:pt idx="4384">
                  <c:v>42863.291666666664</c:v>
                </c:pt>
                <c:pt idx="4385">
                  <c:v>42863.302083333336</c:v>
                </c:pt>
                <c:pt idx="4386">
                  <c:v>42863.3125</c:v>
                </c:pt>
                <c:pt idx="4387">
                  <c:v>42863.322916666664</c:v>
                </c:pt>
                <c:pt idx="4388">
                  <c:v>42863.333333333336</c:v>
                </c:pt>
                <c:pt idx="4389">
                  <c:v>42863.34375</c:v>
                </c:pt>
                <c:pt idx="4390">
                  <c:v>42863.354166666664</c:v>
                </c:pt>
                <c:pt idx="4391">
                  <c:v>42863.364583333336</c:v>
                </c:pt>
                <c:pt idx="4392">
                  <c:v>42863.375</c:v>
                </c:pt>
                <c:pt idx="4393">
                  <c:v>42863.385416666664</c:v>
                </c:pt>
                <c:pt idx="4394">
                  <c:v>42863.395833333336</c:v>
                </c:pt>
                <c:pt idx="4395">
                  <c:v>42863.40625</c:v>
                </c:pt>
                <c:pt idx="4396">
                  <c:v>42863.416666666664</c:v>
                </c:pt>
                <c:pt idx="4397">
                  <c:v>42863.427083333336</c:v>
                </c:pt>
                <c:pt idx="4398">
                  <c:v>42863.4375</c:v>
                </c:pt>
                <c:pt idx="4399">
                  <c:v>42863.447916666664</c:v>
                </c:pt>
                <c:pt idx="4400">
                  <c:v>42863.458333333336</c:v>
                </c:pt>
                <c:pt idx="4401">
                  <c:v>42863.46875</c:v>
                </c:pt>
                <c:pt idx="4402">
                  <c:v>42863.479166666664</c:v>
                </c:pt>
                <c:pt idx="4403">
                  <c:v>42863.489583333336</c:v>
                </c:pt>
                <c:pt idx="4404">
                  <c:v>42863.5</c:v>
                </c:pt>
                <c:pt idx="4405">
                  <c:v>42863.510416666664</c:v>
                </c:pt>
                <c:pt idx="4406">
                  <c:v>42863.520833333336</c:v>
                </c:pt>
                <c:pt idx="4407">
                  <c:v>42863.53125</c:v>
                </c:pt>
                <c:pt idx="4408">
                  <c:v>42863.541666666664</c:v>
                </c:pt>
                <c:pt idx="4409">
                  <c:v>42863.552083333336</c:v>
                </c:pt>
                <c:pt idx="4410">
                  <c:v>42863.5625</c:v>
                </c:pt>
                <c:pt idx="4411">
                  <c:v>42863.572916666664</c:v>
                </c:pt>
                <c:pt idx="4412">
                  <c:v>42863.583333333336</c:v>
                </c:pt>
                <c:pt idx="4413">
                  <c:v>42863.59375</c:v>
                </c:pt>
                <c:pt idx="4414">
                  <c:v>42863.604166666664</c:v>
                </c:pt>
                <c:pt idx="4415">
                  <c:v>42863.614583333336</c:v>
                </c:pt>
                <c:pt idx="4416">
                  <c:v>42863.625</c:v>
                </c:pt>
                <c:pt idx="4417">
                  <c:v>42863.635416666664</c:v>
                </c:pt>
                <c:pt idx="4418">
                  <c:v>42863.645833333336</c:v>
                </c:pt>
                <c:pt idx="4419">
                  <c:v>42863.65625</c:v>
                </c:pt>
                <c:pt idx="4420">
                  <c:v>42863.666666666664</c:v>
                </c:pt>
                <c:pt idx="4421">
                  <c:v>42863.677083333336</c:v>
                </c:pt>
                <c:pt idx="4422">
                  <c:v>42863.6875</c:v>
                </c:pt>
                <c:pt idx="4423">
                  <c:v>42863.697916666664</c:v>
                </c:pt>
                <c:pt idx="4424">
                  <c:v>42863.708333333336</c:v>
                </c:pt>
                <c:pt idx="4425">
                  <c:v>42863.71875</c:v>
                </c:pt>
                <c:pt idx="4426">
                  <c:v>42863.729166666664</c:v>
                </c:pt>
                <c:pt idx="4427">
                  <c:v>42863.739583333336</c:v>
                </c:pt>
                <c:pt idx="4428">
                  <c:v>42863.75</c:v>
                </c:pt>
                <c:pt idx="4429">
                  <c:v>42863.760416666664</c:v>
                </c:pt>
                <c:pt idx="4430">
                  <c:v>42863.770833333336</c:v>
                </c:pt>
                <c:pt idx="4431">
                  <c:v>42863.78125</c:v>
                </c:pt>
                <c:pt idx="4432">
                  <c:v>42863.791666666664</c:v>
                </c:pt>
                <c:pt idx="4433">
                  <c:v>42863.802083333336</c:v>
                </c:pt>
                <c:pt idx="4434">
                  <c:v>42863.8125</c:v>
                </c:pt>
                <c:pt idx="4435">
                  <c:v>42863.822916666664</c:v>
                </c:pt>
                <c:pt idx="4436">
                  <c:v>42863.833333333336</c:v>
                </c:pt>
                <c:pt idx="4437">
                  <c:v>42863.84375</c:v>
                </c:pt>
                <c:pt idx="4438">
                  <c:v>42863.854166666664</c:v>
                </c:pt>
                <c:pt idx="4439">
                  <c:v>42863.864583333336</c:v>
                </c:pt>
                <c:pt idx="4440">
                  <c:v>42863.875</c:v>
                </c:pt>
                <c:pt idx="4441">
                  <c:v>42863.885416666664</c:v>
                </c:pt>
                <c:pt idx="4442">
                  <c:v>42863.895833333336</c:v>
                </c:pt>
                <c:pt idx="4443">
                  <c:v>42863.90625</c:v>
                </c:pt>
                <c:pt idx="4444">
                  <c:v>42863.916666666664</c:v>
                </c:pt>
                <c:pt idx="4445">
                  <c:v>42863.927083333336</c:v>
                </c:pt>
                <c:pt idx="4446">
                  <c:v>42863.9375</c:v>
                </c:pt>
                <c:pt idx="4447">
                  <c:v>42863.947916666664</c:v>
                </c:pt>
                <c:pt idx="4448">
                  <c:v>42863.958333333336</c:v>
                </c:pt>
                <c:pt idx="4449">
                  <c:v>42863.96875</c:v>
                </c:pt>
                <c:pt idx="4450">
                  <c:v>42863.979166666664</c:v>
                </c:pt>
                <c:pt idx="4451">
                  <c:v>42863.989583333336</c:v>
                </c:pt>
                <c:pt idx="4452">
                  <c:v>42864</c:v>
                </c:pt>
                <c:pt idx="4453">
                  <c:v>42864.010416666664</c:v>
                </c:pt>
                <c:pt idx="4454">
                  <c:v>42864.020833333336</c:v>
                </c:pt>
                <c:pt idx="4455">
                  <c:v>42864.03125</c:v>
                </c:pt>
                <c:pt idx="4456">
                  <c:v>42864.041666666664</c:v>
                </c:pt>
                <c:pt idx="4457">
                  <c:v>42864.052083333336</c:v>
                </c:pt>
                <c:pt idx="4458">
                  <c:v>42864.0625</c:v>
                </c:pt>
                <c:pt idx="4459">
                  <c:v>42864.072916666664</c:v>
                </c:pt>
                <c:pt idx="4460">
                  <c:v>42864.083333333336</c:v>
                </c:pt>
                <c:pt idx="4461">
                  <c:v>42864.09375</c:v>
                </c:pt>
                <c:pt idx="4462">
                  <c:v>42864.104166666664</c:v>
                </c:pt>
                <c:pt idx="4463">
                  <c:v>42864.114583333336</c:v>
                </c:pt>
                <c:pt idx="4464">
                  <c:v>42864.125</c:v>
                </c:pt>
                <c:pt idx="4465">
                  <c:v>42864.135416666664</c:v>
                </c:pt>
                <c:pt idx="4466">
                  <c:v>42864.145833333336</c:v>
                </c:pt>
                <c:pt idx="4467">
                  <c:v>42864.15625</c:v>
                </c:pt>
                <c:pt idx="4468">
                  <c:v>42864.166666666664</c:v>
                </c:pt>
                <c:pt idx="4469">
                  <c:v>42864.177083333336</c:v>
                </c:pt>
                <c:pt idx="4470">
                  <c:v>42864.1875</c:v>
                </c:pt>
                <c:pt idx="4471">
                  <c:v>42864.197916666664</c:v>
                </c:pt>
                <c:pt idx="4472">
                  <c:v>42864.208333333336</c:v>
                </c:pt>
                <c:pt idx="4473">
                  <c:v>42864.21875</c:v>
                </c:pt>
                <c:pt idx="4474">
                  <c:v>42864.229166666664</c:v>
                </c:pt>
                <c:pt idx="4475">
                  <c:v>42864.239583333336</c:v>
                </c:pt>
                <c:pt idx="4476">
                  <c:v>42864.25</c:v>
                </c:pt>
                <c:pt idx="4477">
                  <c:v>42864.260416666664</c:v>
                </c:pt>
                <c:pt idx="4478">
                  <c:v>42864.270833333336</c:v>
                </c:pt>
                <c:pt idx="4479">
                  <c:v>42864.28125</c:v>
                </c:pt>
                <c:pt idx="4480">
                  <c:v>42864.291666666664</c:v>
                </c:pt>
                <c:pt idx="4481">
                  <c:v>42864.302083333336</c:v>
                </c:pt>
                <c:pt idx="4482">
                  <c:v>42864.3125</c:v>
                </c:pt>
                <c:pt idx="4483">
                  <c:v>42864.322916666664</c:v>
                </c:pt>
                <c:pt idx="4484">
                  <c:v>42864.333333333336</c:v>
                </c:pt>
                <c:pt idx="4485">
                  <c:v>42864.34375</c:v>
                </c:pt>
                <c:pt idx="4486">
                  <c:v>42864.354166666664</c:v>
                </c:pt>
                <c:pt idx="4487">
                  <c:v>42864.364583333336</c:v>
                </c:pt>
                <c:pt idx="4488">
                  <c:v>42864.375</c:v>
                </c:pt>
                <c:pt idx="4489">
                  <c:v>42864.385416666664</c:v>
                </c:pt>
                <c:pt idx="4490">
                  <c:v>42864.395833333336</c:v>
                </c:pt>
                <c:pt idx="4491">
                  <c:v>42864.40625</c:v>
                </c:pt>
                <c:pt idx="4492">
                  <c:v>42864.416666666664</c:v>
                </c:pt>
                <c:pt idx="4493">
                  <c:v>42864.427083333336</c:v>
                </c:pt>
                <c:pt idx="4494">
                  <c:v>42864.4375</c:v>
                </c:pt>
                <c:pt idx="4495">
                  <c:v>42864.447916666664</c:v>
                </c:pt>
                <c:pt idx="4496">
                  <c:v>42864.458333333336</c:v>
                </c:pt>
                <c:pt idx="4497">
                  <c:v>42864.46875</c:v>
                </c:pt>
                <c:pt idx="4498">
                  <c:v>42864.479166666664</c:v>
                </c:pt>
                <c:pt idx="4499">
                  <c:v>42864.489583333336</c:v>
                </c:pt>
                <c:pt idx="4500">
                  <c:v>42864.5</c:v>
                </c:pt>
                <c:pt idx="4501">
                  <c:v>42864.510416666664</c:v>
                </c:pt>
                <c:pt idx="4502">
                  <c:v>42864.520833333336</c:v>
                </c:pt>
                <c:pt idx="4503">
                  <c:v>42864.53125</c:v>
                </c:pt>
                <c:pt idx="4504">
                  <c:v>42864.541666666664</c:v>
                </c:pt>
                <c:pt idx="4505">
                  <c:v>42864.552083333336</c:v>
                </c:pt>
                <c:pt idx="4506">
                  <c:v>42864.5625</c:v>
                </c:pt>
                <c:pt idx="4507">
                  <c:v>42864.572916666664</c:v>
                </c:pt>
                <c:pt idx="4508">
                  <c:v>42864.583333333336</c:v>
                </c:pt>
                <c:pt idx="4509">
                  <c:v>42864.59375</c:v>
                </c:pt>
                <c:pt idx="4510">
                  <c:v>42864.604166666664</c:v>
                </c:pt>
                <c:pt idx="4511">
                  <c:v>42864.614583333336</c:v>
                </c:pt>
                <c:pt idx="4512">
                  <c:v>42864.625</c:v>
                </c:pt>
                <c:pt idx="4513">
                  <c:v>42864.635416666664</c:v>
                </c:pt>
                <c:pt idx="4514">
                  <c:v>42864.645833333336</c:v>
                </c:pt>
                <c:pt idx="4515">
                  <c:v>42864.65625</c:v>
                </c:pt>
                <c:pt idx="4516">
                  <c:v>42864.666666666664</c:v>
                </c:pt>
                <c:pt idx="4517">
                  <c:v>42864.677083333336</c:v>
                </c:pt>
                <c:pt idx="4518">
                  <c:v>42864.6875</c:v>
                </c:pt>
                <c:pt idx="4519">
                  <c:v>42864.697916666664</c:v>
                </c:pt>
                <c:pt idx="4520">
                  <c:v>42864.708333333336</c:v>
                </c:pt>
                <c:pt idx="4521">
                  <c:v>42864.71875</c:v>
                </c:pt>
                <c:pt idx="4522">
                  <c:v>42864.729166666664</c:v>
                </c:pt>
                <c:pt idx="4523">
                  <c:v>42864.739583333336</c:v>
                </c:pt>
                <c:pt idx="4524">
                  <c:v>42864.75</c:v>
                </c:pt>
                <c:pt idx="4525">
                  <c:v>42864.760416666664</c:v>
                </c:pt>
                <c:pt idx="4526">
                  <c:v>42864.770833333336</c:v>
                </c:pt>
                <c:pt idx="4527">
                  <c:v>42864.78125</c:v>
                </c:pt>
                <c:pt idx="4528">
                  <c:v>42864.791666666664</c:v>
                </c:pt>
                <c:pt idx="4529">
                  <c:v>42864.802083333336</c:v>
                </c:pt>
                <c:pt idx="4530">
                  <c:v>42864.8125</c:v>
                </c:pt>
                <c:pt idx="4531">
                  <c:v>42864.822916666664</c:v>
                </c:pt>
                <c:pt idx="4532">
                  <c:v>42864.833333333336</c:v>
                </c:pt>
                <c:pt idx="4533">
                  <c:v>42864.84375</c:v>
                </c:pt>
                <c:pt idx="4534">
                  <c:v>42864.854166666664</c:v>
                </c:pt>
                <c:pt idx="4535">
                  <c:v>42864.864583333336</c:v>
                </c:pt>
                <c:pt idx="4536">
                  <c:v>42864.875</c:v>
                </c:pt>
                <c:pt idx="4537">
                  <c:v>42864.885416666664</c:v>
                </c:pt>
                <c:pt idx="4538">
                  <c:v>42864.895833333336</c:v>
                </c:pt>
                <c:pt idx="4539">
                  <c:v>42864.90625</c:v>
                </c:pt>
                <c:pt idx="4540">
                  <c:v>42864.916666666664</c:v>
                </c:pt>
                <c:pt idx="4541">
                  <c:v>42864.927083333336</c:v>
                </c:pt>
                <c:pt idx="4542">
                  <c:v>42864.9375</c:v>
                </c:pt>
                <c:pt idx="4543">
                  <c:v>42864.947916666664</c:v>
                </c:pt>
                <c:pt idx="4544">
                  <c:v>42864.958333333336</c:v>
                </c:pt>
                <c:pt idx="4545">
                  <c:v>42864.96875</c:v>
                </c:pt>
                <c:pt idx="4546">
                  <c:v>42864.979166666664</c:v>
                </c:pt>
                <c:pt idx="4547">
                  <c:v>42864.989583333336</c:v>
                </c:pt>
                <c:pt idx="4548">
                  <c:v>42865</c:v>
                </c:pt>
                <c:pt idx="4549">
                  <c:v>42865.010416666664</c:v>
                </c:pt>
                <c:pt idx="4550">
                  <c:v>42865.020833333336</c:v>
                </c:pt>
                <c:pt idx="4551">
                  <c:v>42865.03125</c:v>
                </c:pt>
                <c:pt idx="4552">
                  <c:v>42865.041666666664</c:v>
                </c:pt>
                <c:pt idx="4553">
                  <c:v>42865.052083333336</c:v>
                </c:pt>
                <c:pt idx="4554">
                  <c:v>42865.0625</c:v>
                </c:pt>
                <c:pt idx="4555">
                  <c:v>42865.072916666664</c:v>
                </c:pt>
                <c:pt idx="4556">
                  <c:v>42865.083333333336</c:v>
                </c:pt>
                <c:pt idx="4557">
                  <c:v>42865.09375</c:v>
                </c:pt>
                <c:pt idx="4558">
                  <c:v>42865.104166666664</c:v>
                </c:pt>
                <c:pt idx="4559">
                  <c:v>42865.114583333336</c:v>
                </c:pt>
                <c:pt idx="4560">
                  <c:v>42865.125</c:v>
                </c:pt>
                <c:pt idx="4561">
                  <c:v>42865.135416666664</c:v>
                </c:pt>
                <c:pt idx="4562">
                  <c:v>42865.145833333336</c:v>
                </c:pt>
                <c:pt idx="4563">
                  <c:v>42865.15625</c:v>
                </c:pt>
                <c:pt idx="4564">
                  <c:v>42865.166666666664</c:v>
                </c:pt>
                <c:pt idx="4565">
                  <c:v>42865.177083333336</c:v>
                </c:pt>
                <c:pt idx="4566">
                  <c:v>42865.1875</c:v>
                </c:pt>
                <c:pt idx="4567">
                  <c:v>42865.197916666664</c:v>
                </c:pt>
                <c:pt idx="4568">
                  <c:v>42865.208333333336</c:v>
                </c:pt>
                <c:pt idx="4569">
                  <c:v>42865.21875</c:v>
                </c:pt>
                <c:pt idx="4570">
                  <c:v>42865.229166666664</c:v>
                </c:pt>
                <c:pt idx="4571">
                  <c:v>42865.239583333336</c:v>
                </c:pt>
                <c:pt idx="4572">
                  <c:v>42865.25</c:v>
                </c:pt>
                <c:pt idx="4573">
                  <c:v>42865.260416666664</c:v>
                </c:pt>
                <c:pt idx="4574">
                  <c:v>42865.270833333336</c:v>
                </c:pt>
                <c:pt idx="4575">
                  <c:v>42865.28125</c:v>
                </c:pt>
                <c:pt idx="4576">
                  <c:v>42865.291666666664</c:v>
                </c:pt>
                <c:pt idx="4577">
                  <c:v>42865.302083333336</c:v>
                </c:pt>
                <c:pt idx="4578">
                  <c:v>42865.3125</c:v>
                </c:pt>
                <c:pt idx="4579">
                  <c:v>42865.322916666664</c:v>
                </c:pt>
                <c:pt idx="4580">
                  <c:v>42865.333333333336</c:v>
                </c:pt>
                <c:pt idx="4581">
                  <c:v>42865.34375</c:v>
                </c:pt>
                <c:pt idx="4582">
                  <c:v>42865.354166666664</c:v>
                </c:pt>
                <c:pt idx="4583">
                  <c:v>42865.364583333336</c:v>
                </c:pt>
                <c:pt idx="4584">
                  <c:v>42865.375</c:v>
                </c:pt>
                <c:pt idx="4585">
                  <c:v>42865.385416666664</c:v>
                </c:pt>
                <c:pt idx="4586">
                  <c:v>42865.395833333336</c:v>
                </c:pt>
                <c:pt idx="4587">
                  <c:v>42865.40625</c:v>
                </c:pt>
                <c:pt idx="4588">
                  <c:v>42865.416666666664</c:v>
                </c:pt>
                <c:pt idx="4589">
                  <c:v>42865.427083333336</c:v>
                </c:pt>
                <c:pt idx="4590">
                  <c:v>42865.4375</c:v>
                </c:pt>
                <c:pt idx="4591">
                  <c:v>42865.447916666664</c:v>
                </c:pt>
                <c:pt idx="4592">
                  <c:v>42865.458333333336</c:v>
                </c:pt>
                <c:pt idx="4593">
                  <c:v>42865.46875</c:v>
                </c:pt>
                <c:pt idx="4594">
                  <c:v>42865.479166666664</c:v>
                </c:pt>
                <c:pt idx="4595">
                  <c:v>42865.489583333336</c:v>
                </c:pt>
                <c:pt idx="4596">
                  <c:v>42865.5</c:v>
                </c:pt>
                <c:pt idx="4597">
                  <c:v>42865.510416666664</c:v>
                </c:pt>
                <c:pt idx="4598">
                  <c:v>42865.520833333336</c:v>
                </c:pt>
                <c:pt idx="4599">
                  <c:v>42865.53125</c:v>
                </c:pt>
                <c:pt idx="4600">
                  <c:v>42865.541666666664</c:v>
                </c:pt>
                <c:pt idx="4601">
                  <c:v>42865.552083333336</c:v>
                </c:pt>
                <c:pt idx="4602">
                  <c:v>42865.5625</c:v>
                </c:pt>
                <c:pt idx="4603">
                  <c:v>42865.572916666664</c:v>
                </c:pt>
                <c:pt idx="4604">
                  <c:v>42865.583333333336</c:v>
                </c:pt>
                <c:pt idx="4605">
                  <c:v>42865.59375</c:v>
                </c:pt>
                <c:pt idx="4606">
                  <c:v>42865.604166666664</c:v>
                </c:pt>
                <c:pt idx="4607">
                  <c:v>42865.614583333336</c:v>
                </c:pt>
                <c:pt idx="4608">
                  <c:v>42865.625</c:v>
                </c:pt>
                <c:pt idx="4609">
                  <c:v>42865.635416666664</c:v>
                </c:pt>
                <c:pt idx="4610">
                  <c:v>42865.645833333336</c:v>
                </c:pt>
                <c:pt idx="4611">
                  <c:v>42865.65625</c:v>
                </c:pt>
                <c:pt idx="4612">
                  <c:v>42865.666666666664</c:v>
                </c:pt>
                <c:pt idx="4613">
                  <c:v>42865.677083333336</c:v>
                </c:pt>
                <c:pt idx="4614">
                  <c:v>42865.6875</c:v>
                </c:pt>
                <c:pt idx="4615">
                  <c:v>42865.697916666664</c:v>
                </c:pt>
                <c:pt idx="4616">
                  <c:v>42865.708333333336</c:v>
                </c:pt>
                <c:pt idx="4617">
                  <c:v>42865.71875</c:v>
                </c:pt>
                <c:pt idx="4618">
                  <c:v>42865.729166666664</c:v>
                </c:pt>
                <c:pt idx="4619">
                  <c:v>42865.739583333336</c:v>
                </c:pt>
                <c:pt idx="4620">
                  <c:v>42865.75</c:v>
                </c:pt>
                <c:pt idx="4621">
                  <c:v>42865.760416666664</c:v>
                </c:pt>
                <c:pt idx="4622">
                  <c:v>42865.770833333336</c:v>
                </c:pt>
                <c:pt idx="4623">
                  <c:v>42865.78125</c:v>
                </c:pt>
                <c:pt idx="4624">
                  <c:v>42865.791666666664</c:v>
                </c:pt>
                <c:pt idx="4625">
                  <c:v>42865.802083333336</c:v>
                </c:pt>
                <c:pt idx="4626">
                  <c:v>42865.8125</c:v>
                </c:pt>
                <c:pt idx="4627">
                  <c:v>42865.822916666664</c:v>
                </c:pt>
                <c:pt idx="4628">
                  <c:v>42865.833333333336</c:v>
                </c:pt>
                <c:pt idx="4629">
                  <c:v>42865.84375</c:v>
                </c:pt>
                <c:pt idx="4630">
                  <c:v>42865.854166666664</c:v>
                </c:pt>
                <c:pt idx="4631">
                  <c:v>42865.864583333336</c:v>
                </c:pt>
                <c:pt idx="4632">
                  <c:v>42865.875</c:v>
                </c:pt>
                <c:pt idx="4633">
                  <c:v>42865.885416666664</c:v>
                </c:pt>
                <c:pt idx="4634">
                  <c:v>42865.895833333336</c:v>
                </c:pt>
                <c:pt idx="4635">
                  <c:v>42865.90625</c:v>
                </c:pt>
                <c:pt idx="4636">
                  <c:v>42865.916666666664</c:v>
                </c:pt>
                <c:pt idx="4637">
                  <c:v>42865.927083333336</c:v>
                </c:pt>
                <c:pt idx="4638">
                  <c:v>42865.9375</c:v>
                </c:pt>
                <c:pt idx="4639">
                  <c:v>42865.947916666664</c:v>
                </c:pt>
                <c:pt idx="4640">
                  <c:v>42865.958333333336</c:v>
                </c:pt>
                <c:pt idx="4641">
                  <c:v>42865.96875</c:v>
                </c:pt>
                <c:pt idx="4642">
                  <c:v>42865.979166666664</c:v>
                </c:pt>
                <c:pt idx="4643">
                  <c:v>42865.989583333336</c:v>
                </c:pt>
                <c:pt idx="4644">
                  <c:v>42866</c:v>
                </c:pt>
                <c:pt idx="4645">
                  <c:v>42866.010416666664</c:v>
                </c:pt>
                <c:pt idx="4646">
                  <c:v>42866.020833333336</c:v>
                </c:pt>
                <c:pt idx="4647">
                  <c:v>42866.03125</c:v>
                </c:pt>
                <c:pt idx="4648">
                  <c:v>42866.041666666664</c:v>
                </c:pt>
                <c:pt idx="4649">
                  <c:v>42866.052083333336</c:v>
                </c:pt>
                <c:pt idx="4650">
                  <c:v>42866.0625</c:v>
                </c:pt>
                <c:pt idx="4651">
                  <c:v>42866.072916666664</c:v>
                </c:pt>
                <c:pt idx="4652">
                  <c:v>42866.083333333336</c:v>
                </c:pt>
                <c:pt idx="4653">
                  <c:v>42866.09375</c:v>
                </c:pt>
                <c:pt idx="4654">
                  <c:v>42866.104166666664</c:v>
                </c:pt>
                <c:pt idx="4655">
                  <c:v>42866.114583333336</c:v>
                </c:pt>
                <c:pt idx="4656">
                  <c:v>42866.125</c:v>
                </c:pt>
                <c:pt idx="4657">
                  <c:v>42866.135416666664</c:v>
                </c:pt>
                <c:pt idx="4658">
                  <c:v>42866.145833333336</c:v>
                </c:pt>
                <c:pt idx="4659">
                  <c:v>42866.15625</c:v>
                </c:pt>
                <c:pt idx="4660">
                  <c:v>42866.166666666664</c:v>
                </c:pt>
                <c:pt idx="4661">
                  <c:v>42866.177083333336</c:v>
                </c:pt>
                <c:pt idx="4662">
                  <c:v>42866.1875</c:v>
                </c:pt>
                <c:pt idx="4663">
                  <c:v>42866.197916666664</c:v>
                </c:pt>
                <c:pt idx="4664">
                  <c:v>42866.208333333336</c:v>
                </c:pt>
                <c:pt idx="4665">
                  <c:v>42866.21875</c:v>
                </c:pt>
                <c:pt idx="4666">
                  <c:v>42866.229166666664</c:v>
                </c:pt>
                <c:pt idx="4667">
                  <c:v>42866.239583333336</c:v>
                </c:pt>
                <c:pt idx="4668">
                  <c:v>42866.25</c:v>
                </c:pt>
                <c:pt idx="4669">
                  <c:v>42866.260416666664</c:v>
                </c:pt>
                <c:pt idx="4670">
                  <c:v>42866.270833333336</c:v>
                </c:pt>
                <c:pt idx="4671">
                  <c:v>42866.28125</c:v>
                </c:pt>
                <c:pt idx="4672">
                  <c:v>42866.291666666664</c:v>
                </c:pt>
                <c:pt idx="4673">
                  <c:v>42866.302083333336</c:v>
                </c:pt>
                <c:pt idx="4674">
                  <c:v>42866.3125</c:v>
                </c:pt>
                <c:pt idx="4675">
                  <c:v>42866.322916666664</c:v>
                </c:pt>
                <c:pt idx="4676">
                  <c:v>42866.333333333336</c:v>
                </c:pt>
                <c:pt idx="4677">
                  <c:v>42866.34375</c:v>
                </c:pt>
                <c:pt idx="4678">
                  <c:v>42866.354166666664</c:v>
                </c:pt>
                <c:pt idx="4679">
                  <c:v>42866.364583333336</c:v>
                </c:pt>
                <c:pt idx="4680">
                  <c:v>42866.375</c:v>
                </c:pt>
                <c:pt idx="4681">
                  <c:v>42866.385416666664</c:v>
                </c:pt>
                <c:pt idx="4682">
                  <c:v>42866.395833333336</c:v>
                </c:pt>
                <c:pt idx="4683">
                  <c:v>42866.40625</c:v>
                </c:pt>
                <c:pt idx="4684">
                  <c:v>42866.416666666664</c:v>
                </c:pt>
                <c:pt idx="4685">
                  <c:v>42866.427083333336</c:v>
                </c:pt>
                <c:pt idx="4686">
                  <c:v>42866.4375</c:v>
                </c:pt>
                <c:pt idx="4687">
                  <c:v>42866.447916666664</c:v>
                </c:pt>
                <c:pt idx="4688">
                  <c:v>42866.458333333336</c:v>
                </c:pt>
                <c:pt idx="4689">
                  <c:v>42866.46875</c:v>
                </c:pt>
                <c:pt idx="4690">
                  <c:v>42866.479166666664</c:v>
                </c:pt>
                <c:pt idx="4691">
                  <c:v>42866.489583333336</c:v>
                </c:pt>
                <c:pt idx="4692">
                  <c:v>42866.5</c:v>
                </c:pt>
                <c:pt idx="4693">
                  <c:v>42866.510416666664</c:v>
                </c:pt>
                <c:pt idx="4694">
                  <c:v>42866.520833333336</c:v>
                </c:pt>
                <c:pt idx="4695">
                  <c:v>42866.53125</c:v>
                </c:pt>
                <c:pt idx="4696">
                  <c:v>42866.541666666664</c:v>
                </c:pt>
                <c:pt idx="4697">
                  <c:v>42866.552083333336</c:v>
                </c:pt>
                <c:pt idx="4698">
                  <c:v>42866.5625</c:v>
                </c:pt>
                <c:pt idx="4699">
                  <c:v>42866.572916666664</c:v>
                </c:pt>
                <c:pt idx="4700">
                  <c:v>42866.583333333336</c:v>
                </c:pt>
                <c:pt idx="4701">
                  <c:v>42866.59375</c:v>
                </c:pt>
                <c:pt idx="4702">
                  <c:v>42866.604166666664</c:v>
                </c:pt>
                <c:pt idx="4703">
                  <c:v>42866.614583333336</c:v>
                </c:pt>
                <c:pt idx="4704">
                  <c:v>42866.625</c:v>
                </c:pt>
                <c:pt idx="4705">
                  <c:v>42866.635416666664</c:v>
                </c:pt>
                <c:pt idx="4706">
                  <c:v>42866.645833333336</c:v>
                </c:pt>
                <c:pt idx="4707">
                  <c:v>42866.65625</c:v>
                </c:pt>
                <c:pt idx="4708">
                  <c:v>42866.666666666664</c:v>
                </c:pt>
                <c:pt idx="4709">
                  <c:v>42866.677083333336</c:v>
                </c:pt>
                <c:pt idx="4710">
                  <c:v>42866.6875</c:v>
                </c:pt>
                <c:pt idx="4711">
                  <c:v>42866.697916666664</c:v>
                </c:pt>
                <c:pt idx="4712">
                  <c:v>42866.708333333336</c:v>
                </c:pt>
                <c:pt idx="4713">
                  <c:v>42866.71875</c:v>
                </c:pt>
                <c:pt idx="4714">
                  <c:v>42866.729166666664</c:v>
                </c:pt>
                <c:pt idx="4715">
                  <c:v>42866.739583333336</c:v>
                </c:pt>
                <c:pt idx="4716">
                  <c:v>42866.75</c:v>
                </c:pt>
                <c:pt idx="4717">
                  <c:v>42866.760416666664</c:v>
                </c:pt>
                <c:pt idx="4718">
                  <c:v>42866.770833333336</c:v>
                </c:pt>
                <c:pt idx="4719">
                  <c:v>42866.78125</c:v>
                </c:pt>
                <c:pt idx="4720">
                  <c:v>42866.791666666664</c:v>
                </c:pt>
                <c:pt idx="4721">
                  <c:v>42866.802083333336</c:v>
                </c:pt>
                <c:pt idx="4722">
                  <c:v>42866.8125</c:v>
                </c:pt>
                <c:pt idx="4723">
                  <c:v>42866.822916666664</c:v>
                </c:pt>
                <c:pt idx="4724">
                  <c:v>42866.833333333336</c:v>
                </c:pt>
                <c:pt idx="4725">
                  <c:v>42866.84375</c:v>
                </c:pt>
                <c:pt idx="4726">
                  <c:v>42866.854166666664</c:v>
                </c:pt>
                <c:pt idx="4727">
                  <c:v>42866.864583333336</c:v>
                </c:pt>
                <c:pt idx="4728">
                  <c:v>42866.875</c:v>
                </c:pt>
                <c:pt idx="4729">
                  <c:v>42866.885416666664</c:v>
                </c:pt>
                <c:pt idx="4730">
                  <c:v>42866.895833333336</c:v>
                </c:pt>
                <c:pt idx="4731">
                  <c:v>42866.90625</c:v>
                </c:pt>
                <c:pt idx="4732">
                  <c:v>42866.916666666664</c:v>
                </c:pt>
                <c:pt idx="4733">
                  <c:v>42866.927083333336</c:v>
                </c:pt>
                <c:pt idx="4734">
                  <c:v>42866.9375</c:v>
                </c:pt>
                <c:pt idx="4735">
                  <c:v>42866.947916666664</c:v>
                </c:pt>
                <c:pt idx="4736">
                  <c:v>42866.958333333336</c:v>
                </c:pt>
                <c:pt idx="4737">
                  <c:v>42866.96875</c:v>
                </c:pt>
                <c:pt idx="4738">
                  <c:v>42866.979166666664</c:v>
                </c:pt>
                <c:pt idx="4739">
                  <c:v>42866.989583333336</c:v>
                </c:pt>
                <c:pt idx="4740">
                  <c:v>42867</c:v>
                </c:pt>
                <c:pt idx="4741">
                  <c:v>42867.010416666664</c:v>
                </c:pt>
                <c:pt idx="4742">
                  <c:v>42867.020833333336</c:v>
                </c:pt>
                <c:pt idx="4743">
                  <c:v>42867.03125</c:v>
                </c:pt>
                <c:pt idx="4744">
                  <c:v>42867.041666666664</c:v>
                </c:pt>
                <c:pt idx="4745">
                  <c:v>42867.052083333336</c:v>
                </c:pt>
                <c:pt idx="4746">
                  <c:v>42867.0625</c:v>
                </c:pt>
                <c:pt idx="4747">
                  <c:v>42867.072916666664</c:v>
                </c:pt>
                <c:pt idx="4748">
                  <c:v>42867.083333333336</c:v>
                </c:pt>
                <c:pt idx="4749">
                  <c:v>42867.09375</c:v>
                </c:pt>
                <c:pt idx="4750">
                  <c:v>42867.104166666664</c:v>
                </c:pt>
                <c:pt idx="4751">
                  <c:v>42867.114583333336</c:v>
                </c:pt>
                <c:pt idx="4752">
                  <c:v>42867.125</c:v>
                </c:pt>
                <c:pt idx="4753">
                  <c:v>42867.135416666664</c:v>
                </c:pt>
                <c:pt idx="4754">
                  <c:v>42867.145833333336</c:v>
                </c:pt>
                <c:pt idx="4755">
                  <c:v>42867.15625</c:v>
                </c:pt>
                <c:pt idx="4756">
                  <c:v>42867.166666666664</c:v>
                </c:pt>
                <c:pt idx="4757">
                  <c:v>42867.177083333336</c:v>
                </c:pt>
                <c:pt idx="4758">
                  <c:v>42867.1875</c:v>
                </c:pt>
                <c:pt idx="4759">
                  <c:v>42867.197916666664</c:v>
                </c:pt>
                <c:pt idx="4760">
                  <c:v>42867.208333333336</c:v>
                </c:pt>
                <c:pt idx="4761">
                  <c:v>42867.21875</c:v>
                </c:pt>
                <c:pt idx="4762">
                  <c:v>42867.229166666664</c:v>
                </c:pt>
                <c:pt idx="4763">
                  <c:v>42867.239583333336</c:v>
                </c:pt>
                <c:pt idx="4764">
                  <c:v>42867.25</c:v>
                </c:pt>
                <c:pt idx="4765">
                  <c:v>42867.260416666664</c:v>
                </c:pt>
                <c:pt idx="4766">
                  <c:v>42867.270833333336</c:v>
                </c:pt>
                <c:pt idx="4767">
                  <c:v>42867.28125</c:v>
                </c:pt>
                <c:pt idx="4768">
                  <c:v>42867.291666666664</c:v>
                </c:pt>
                <c:pt idx="4769">
                  <c:v>42867.302083333336</c:v>
                </c:pt>
                <c:pt idx="4770">
                  <c:v>42867.3125</c:v>
                </c:pt>
                <c:pt idx="4771">
                  <c:v>42867.322916666664</c:v>
                </c:pt>
                <c:pt idx="4772">
                  <c:v>42867.333333333336</c:v>
                </c:pt>
                <c:pt idx="4773">
                  <c:v>42867.34375</c:v>
                </c:pt>
                <c:pt idx="4774">
                  <c:v>42867.354166666664</c:v>
                </c:pt>
                <c:pt idx="4775">
                  <c:v>42867.364583333336</c:v>
                </c:pt>
                <c:pt idx="4776">
                  <c:v>42867.375</c:v>
                </c:pt>
                <c:pt idx="4777">
                  <c:v>42867.385416666664</c:v>
                </c:pt>
                <c:pt idx="4778">
                  <c:v>42867.395833333336</c:v>
                </c:pt>
                <c:pt idx="4779">
                  <c:v>42867.40625</c:v>
                </c:pt>
                <c:pt idx="4780">
                  <c:v>42867.416666666664</c:v>
                </c:pt>
                <c:pt idx="4781">
                  <c:v>42867.427083333336</c:v>
                </c:pt>
                <c:pt idx="4782">
                  <c:v>42867.4375</c:v>
                </c:pt>
                <c:pt idx="4783">
                  <c:v>42867.447916666664</c:v>
                </c:pt>
                <c:pt idx="4784">
                  <c:v>42867.458333333336</c:v>
                </c:pt>
                <c:pt idx="4785">
                  <c:v>42867.46875</c:v>
                </c:pt>
                <c:pt idx="4786">
                  <c:v>42867.479166666664</c:v>
                </c:pt>
                <c:pt idx="4787">
                  <c:v>42867.489583333336</c:v>
                </c:pt>
                <c:pt idx="4788">
                  <c:v>42867.5</c:v>
                </c:pt>
                <c:pt idx="4789">
                  <c:v>42867.510416666664</c:v>
                </c:pt>
                <c:pt idx="4790">
                  <c:v>42867.520833333336</c:v>
                </c:pt>
                <c:pt idx="4791">
                  <c:v>42867.53125</c:v>
                </c:pt>
                <c:pt idx="4792">
                  <c:v>42867.541666666664</c:v>
                </c:pt>
                <c:pt idx="4793">
                  <c:v>42867.552083333336</c:v>
                </c:pt>
                <c:pt idx="4794">
                  <c:v>42867.5625</c:v>
                </c:pt>
                <c:pt idx="4795">
                  <c:v>42867.572916666664</c:v>
                </c:pt>
                <c:pt idx="4796">
                  <c:v>42867.583333333336</c:v>
                </c:pt>
                <c:pt idx="4797">
                  <c:v>42867.59375</c:v>
                </c:pt>
                <c:pt idx="4798">
                  <c:v>42867.604166666664</c:v>
                </c:pt>
                <c:pt idx="4799">
                  <c:v>42867.614583333336</c:v>
                </c:pt>
                <c:pt idx="4800">
                  <c:v>42867.625</c:v>
                </c:pt>
                <c:pt idx="4801">
                  <c:v>42867.635416666664</c:v>
                </c:pt>
                <c:pt idx="4802">
                  <c:v>42867.645833333336</c:v>
                </c:pt>
                <c:pt idx="4803">
                  <c:v>42867.65625</c:v>
                </c:pt>
                <c:pt idx="4804">
                  <c:v>42867.666666666664</c:v>
                </c:pt>
                <c:pt idx="4805">
                  <c:v>42867.677083333336</c:v>
                </c:pt>
                <c:pt idx="4806">
                  <c:v>42867.6875</c:v>
                </c:pt>
                <c:pt idx="4807">
                  <c:v>42867.697916666664</c:v>
                </c:pt>
                <c:pt idx="4808">
                  <c:v>42867.708333333336</c:v>
                </c:pt>
                <c:pt idx="4809">
                  <c:v>42867.71875</c:v>
                </c:pt>
                <c:pt idx="4810">
                  <c:v>42867.729166666664</c:v>
                </c:pt>
                <c:pt idx="4811">
                  <c:v>42867.739583333336</c:v>
                </c:pt>
                <c:pt idx="4812">
                  <c:v>42867.75</c:v>
                </c:pt>
                <c:pt idx="4813">
                  <c:v>42867.760416666664</c:v>
                </c:pt>
                <c:pt idx="4814">
                  <c:v>42867.770833333336</c:v>
                </c:pt>
                <c:pt idx="4815">
                  <c:v>42867.78125</c:v>
                </c:pt>
                <c:pt idx="4816">
                  <c:v>42867.791666666664</c:v>
                </c:pt>
                <c:pt idx="4817">
                  <c:v>42867.802083333336</c:v>
                </c:pt>
                <c:pt idx="4818">
                  <c:v>42867.8125</c:v>
                </c:pt>
                <c:pt idx="4819">
                  <c:v>42867.822916666664</c:v>
                </c:pt>
                <c:pt idx="4820">
                  <c:v>42867.833333333336</c:v>
                </c:pt>
                <c:pt idx="4821">
                  <c:v>42867.84375</c:v>
                </c:pt>
                <c:pt idx="4822">
                  <c:v>42867.854166666664</c:v>
                </c:pt>
                <c:pt idx="4823">
                  <c:v>42867.864583333336</c:v>
                </c:pt>
                <c:pt idx="4824">
                  <c:v>42867.875</c:v>
                </c:pt>
                <c:pt idx="4825">
                  <c:v>42867.885416666664</c:v>
                </c:pt>
                <c:pt idx="4826">
                  <c:v>42867.895833333336</c:v>
                </c:pt>
                <c:pt idx="4827">
                  <c:v>42867.90625</c:v>
                </c:pt>
                <c:pt idx="4828">
                  <c:v>42867.916666666664</c:v>
                </c:pt>
                <c:pt idx="4829">
                  <c:v>42867.927083333336</c:v>
                </c:pt>
                <c:pt idx="4830">
                  <c:v>42867.9375</c:v>
                </c:pt>
                <c:pt idx="4831">
                  <c:v>42867.947916666664</c:v>
                </c:pt>
                <c:pt idx="4832">
                  <c:v>42867.958333333336</c:v>
                </c:pt>
                <c:pt idx="4833">
                  <c:v>42867.96875</c:v>
                </c:pt>
                <c:pt idx="4834">
                  <c:v>42867.979166666664</c:v>
                </c:pt>
                <c:pt idx="4835">
                  <c:v>42867.989583333336</c:v>
                </c:pt>
                <c:pt idx="4836">
                  <c:v>42868</c:v>
                </c:pt>
                <c:pt idx="4837">
                  <c:v>42868.010416666664</c:v>
                </c:pt>
                <c:pt idx="4838">
                  <c:v>42868.020833333336</c:v>
                </c:pt>
                <c:pt idx="4839">
                  <c:v>42868.03125</c:v>
                </c:pt>
                <c:pt idx="4840">
                  <c:v>42868.041666666664</c:v>
                </c:pt>
                <c:pt idx="4841">
                  <c:v>42868.052083333336</c:v>
                </c:pt>
                <c:pt idx="4842">
                  <c:v>42868.0625</c:v>
                </c:pt>
                <c:pt idx="4843">
                  <c:v>42868.072916666664</c:v>
                </c:pt>
                <c:pt idx="4844">
                  <c:v>42868.083333333336</c:v>
                </c:pt>
                <c:pt idx="4845">
                  <c:v>42868.09375</c:v>
                </c:pt>
                <c:pt idx="4846">
                  <c:v>42868.104166666664</c:v>
                </c:pt>
                <c:pt idx="4847">
                  <c:v>42868.114583333336</c:v>
                </c:pt>
                <c:pt idx="4848">
                  <c:v>42868.125</c:v>
                </c:pt>
                <c:pt idx="4849">
                  <c:v>42868.135416666664</c:v>
                </c:pt>
                <c:pt idx="4850">
                  <c:v>42868.145833333336</c:v>
                </c:pt>
                <c:pt idx="4851">
                  <c:v>42868.15625</c:v>
                </c:pt>
                <c:pt idx="4852">
                  <c:v>42868.166666666664</c:v>
                </c:pt>
                <c:pt idx="4853">
                  <c:v>42868.177083333336</c:v>
                </c:pt>
                <c:pt idx="4854">
                  <c:v>42868.1875</c:v>
                </c:pt>
                <c:pt idx="4855">
                  <c:v>42868.197916666664</c:v>
                </c:pt>
                <c:pt idx="4856">
                  <c:v>42868.208333333336</c:v>
                </c:pt>
                <c:pt idx="4857">
                  <c:v>42868.21875</c:v>
                </c:pt>
                <c:pt idx="4858">
                  <c:v>42868.229166666664</c:v>
                </c:pt>
                <c:pt idx="4859">
                  <c:v>42868.239583333336</c:v>
                </c:pt>
                <c:pt idx="4860">
                  <c:v>42868.25</c:v>
                </c:pt>
                <c:pt idx="4861">
                  <c:v>42868.260416666664</c:v>
                </c:pt>
                <c:pt idx="4862">
                  <c:v>42868.270833333336</c:v>
                </c:pt>
                <c:pt idx="4863">
                  <c:v>42868.28125</c:v>
                </c:pt>
                <c:pt idx="4864">
                  <c:v>42868.291666666664</c:v>
                </c:pt>
                <c:pt idx="4865">
                  <c:v>42868.302083333336</c:v>
                </c:pt>
                <c:pt idx="4866">
                  <c:v>42868.3125</c:v>
                </c:pt>
                <c:pt idx="4867">
                  <c:v>42868.322916666664</c:v>
                </c:pt>
                <c:pt idx="4868">
                  <c:v>42868.333333333336</c:v>
                </c:pt>
                <c:pt idx="4869">
                  <c:v>42868.34375</c:v>
                </c:pt>
                <c:pt idx="4870">
                  <c:v>42868.354166666664</c:v>
                </c:pt>
                <c:pt idx="4871">
                  <c:v>42868.364583333336</c:v>
                </c:pt>
                <c:pt idx="4872">
                  <c:v>42868.375</c:v>
                </c:pt>
                <c:pt idx="4873">
                  <c:v>42868.385416666664</c:v>
                </c:pt>
                <c:pt idx="4874">
                  <c:v>42868.395833333336</c:v>
                </c:pt>
                <c:pt idx="4875">
                  <c:v>42868.40625</c:v>
                </c:pt>
                <c:pt idx="4876">
                  <c:v>42868.416666666664</c:v>
                </c:pt>
                <c:pt idx="4877">
                  <c:v>42868.427083333336</c:v>
                </c:pt>
                <c:pt idx="4878">
                  <c:v>42868.4375</c:v>
                </c:pt>
                <c:pt idx="4879">
                  <c:v>42868.447916666664</c:v>
                </c:pt>
                <c:pt idx="4880">
                  <c:v>42868.458333333336</c:v>
                </c:pt>
                <c:pt idx="4881">
                  <c:v>42868.46875</c:v>
                </c:pt>
                <c:pt idx="4882">
                  <c:v>42868.479166666664</c:v>
                </c:pt>
                <c:pt idx="4883">
                  <c:v>42868.489583333336</c:v>
                </c:pt>
                <c:pt idx="4884">
                  <c:v>42868.5</c:v>
                </c:pt>
                <c:pt idx="4885">
                  <c:v>42868.510416666664</c:v>
                </c:pt>
                <c:pt idx="4886">
                  <c:v>42868.520833333336</c:v>
                </c:pt>
                <c:pt idx="4887">
                  <c:v>42868.53125</c:v>
                </c:pt>
                <c:pt idx="4888">
                  <c:v>42868.541666666664</c:v>
                </c:pt>
                <c:pt idx="4889">
                  <c:v>42868.552083333336</c:v>
                </c:pt>
                <c:pt idx="4890">
                  <c:v>42868.5625</c:v>
                </c:pt>
                <c:pt idx="4891">
                  <c:v>42868.572916666664</c:v>
                </c:pt>
                <c:pt idx="4892">
                  <c:v>42868.583333333336</c:v>
                </c:pt>
                <c:pt idx="4893">
                  <c:v>42868.59375</c:v>
                </c:pt>
                <c:pt idx="4894">
                  <c:v>42868.604166666664</c:v>
                </c:pt>
                <c:pt idx="4895">
                  <c:v>42868.614583333336</c:v>
                </c:pt>
                <c:pt idx="4896">
                  <c:v>42868.625</c:v>
                </c:pt>
                <c:pt idx="4897">
                  <c:v>42868.635416666664</c:v>
                </c:pt>
                <c:pt idx="4898">
                  <c:v>42868.645833333336</c:v>
                </c:pt>
                <c:pt idx="4899">
                  <c:v>42868.65625</c:v>
                </c:pt>
                <c:pt idx="4900">
                  <c:v>42868.666666666664</c:v>
                </c:pt>
                <c:pt idx="4901">
                  <c:v>42868.677083333336</c:v>
                </c:pt>
                <c:pt idx="4902">
                  <c:v>42868.6875</c:v>
                </c:pt>
                <c:pt idx="4903">
                  <c:v>42868.697916666664</c:v>
                </c:pt>
                <c:pt idx="4904">
                  <c:v>42868.708333333336</c:v>
                </c:pt>
                <c:pt idx="4905">
                  <c:v>42868.71875</c:v>
                </c:pt>
                <c:pt idx="4906">
                  <c:v>42868.729166666664</c:v>
                </c:pt>
                <c:pt idx="4907">
                  <c:v>42868.739583333336</c:v>
                </c:pt>
                <c:pt idx="4908">
                  <c:v>42868.75</c:v>
                </c:pt>
                <c:pt idx="4909">
                  <c:v>42868.760416666664</c:v>
                </c:pt>
                <c:pt idx="4910">
                  <c:v>42868.770833333336</c:v>
                </c:pt>
                <c:pt idx="4911">
                  <c:v>42868.78125</c:v>
                </c:pt>
                <c:pt idx="4912">
                  <c:v>42868.791666666664</c:v>
                </c:pt>
                <c:pt idx="4913">
                  <c:v>42868.802083333336</c:v>
                </c:pt>
                <c:pt idx="4914">
                  <c:v>42868.8125</c:v>
                </c:pt>
                <c:pt idx="4915">
                  <c:v>42868.822916666664</c:v>
                </c:pt>
                <c:pt idx="4916">
                  <c:v>42868.833333333336</c:v>
                </c:pt>
                <c:pt idx="4917">
                  <c:v>42868.84375</c:v>
                </c:pt>
                <c:pt idx="4918">
                  <c:v>42868.854166666664</c:v>
                </c:pt>
                <c:pt idx="4919">
                  <c:v>42868.864583333336</c:v>
                </c:pt>
                <c:pt idx="4920">
                  <c:v>42868.875</c:v>
                </c:pt>
                <c:pt idx="4921">
                  <c:v>42868.885416666664</c:v>
                </c:pt>
                <c:pt idx="4922">
                  <c:v>42868.895833333336</c:v>
                </c:pt>
                <c:pt idx="4923">
                  <c:v>42868.90625</c:v>
                </c:pt>
                <c:pt idx="4924">
                  <c:v>42868.916666666664</c:v>
                </c:pt>
                <c:pt idx="4925">
                  <c:v>42868.927083333336</c:v>
                </c:pt>
                <c:pt idx="4926">
                  <c:v>42868.9375</c:v>
                </c:pt>
                <c:pt idx="4927">
                  <c:v>42868.947916666664</c:v>
                </c:pt>
                <c:pt idx="4928">
                  <c:v>42868.958333333336</c:v>
                </c:pt>
                <c:pt idx="4929">
                  <c:v>42868.96875</c:v>
                </c:pt>
                <c:pt idx="4930">
                  <c:v>42868.979166666664</c:v>
                </c:pt>
                <c:pt idx="4931">
                  <c:v>42868.989583333336</c:v>
                </c:pt>
                <c:pt idx="4932">
                  <c:v>42869</c:v>
                </c:pt>
                <c:pt idx="4933">
                  <c:v>42869.010416666664</c:v>
                </c:pt>
                <c:pt idx="4934">
                  <c:v>42869.020833333336</c:v>
                </c:pt>
                <c:pt idx="4935">
                  <c:v>42869.03125</c:v>
                </c:pt>
                <c:pt idx="4936">
                  <c:v>42869.041666666664</c:v>
                </c:pt>
                <c:pt idx="4937">
                  <c:v>42869.052083333336</c:v>
                </c:pt>
                <c:pt idx="4938">
                  <c:v>42869.0625</c:v>
                </c:pt>
                <c:pt idx="4939">
                  <c:v>42869.072916666664</c:v>
                </c:pt>
                <c:pt idx="4940">
                  <c:v>42869.083333333336</c:v>
                </c:pt>
                <c:pt idx="4941">
                  <c:v>42869.09375</c:v>
                </c:pt>
                <c:pt idx="4942">
                  <c:v>42869.104166666664</c:v>
                </c:pt>
                <c:pt idx="4943">
                  <c:v>42869.114583333336</c:v>
                </c:pt>
                <c:pt idx="4944">
                  <c:v>42869.125</c:v>
                </c:pt>
                <c:pt idx="4945">
                  <c:v>42869.135416666664</c:v>
                </c:pt>
                <c:pt idx="4946">
                  <c:v>42869.145833333336</c:v>
                </c:pt>
                <c:pt idx="4947">
                  <c:v>42869.15625</c:v>
                </c:pt>
                <c:pt idx="4948">
                  <c:v>42869.166666666664</c:v>
                </c:pt>
                <c:pt idx="4949">
                  <c:v>42869.177083333336</c:v>
                </c:pt>
                <c:pt idx="4950">
                  <c:v>42869.1875</c:v>
                </c:pt>
                <c:pt idx="4951">
                  <c:v>42869.197916666664</c:v>
                </c:pt>
                <c:pt idx="4952">
                  <c:v>42869.208333333336</c:v>
                </c:pt>
                <c:pt idx="4953">
                  <c:v>42869.21875</c:v>
                </c:pt>
                <c:pt idx="4954">
                  <c:v>42869.229166666664</c:v>
                </c:pt>
                <c:pt idx="4955">
                  <c:v>42869.239583333336</c:v>
                </c:pt>
                <c:pt idx="4956">
                  <c:v>42869.25</c:v>
                </c:pt>
                <c:pt idx="4957">
                  <c:v>42869.260416666664</c:v>
                </c:pt>
                <c:pt idx="4958">
                  <c:v>42869.270833333336</c:v>
                </c:pt>
                <c:pt idx="4959">
                  <c:v>42869.28125</c:v>
                </c:pt>
                <c:pt idx="4960">
                  <c:v>42869.291666666664</c:v>
                </c:pt>
                <c:pt idx="4961">
                  <c:v>42869.302083333336</c:v>
                </c:pt>
                <c:pt idx="4962">
                  <c:v>42869.3125</c:v>
                </c:pt>
                <c:pt idx="4963">
                  <c:v>42869.322916666664</c:v>
                </c:pt>
                <c:pt idx="4964">
                  <c:v>42869.333333333336</c:v>
                </c:pt>
                <c:pt idx="4965">
                  <c:v>42869.34375</c:v>
                </c:pt>
                <c:pt idx="4966">
                  <c:v>42869.354166666664</c:v>
                </c:pt>
                <c:pt idx="4967">
                  <c:v>42869.364583333336</c:v>
                </c:pt>
                <c:pt idx="4968">
                  <c:v>42869.375</c:v>
                </c:pt>
                <c:pt idx="4969">
                  <c:v>42869.385416666664</c:v>
                </c:pt>
                <c:pt idx="4970">
                  <c:v>42869.395833333336</c:v>
                </c:pt>
                <c:pt idx="4971">
                  <c:v>42869.40625</c:v>
                </c:pt>
                <c:pt idx="4972">
                  <c:v>42869.416666666664</c:v>
                </c:pt>
                <c:pt idx="4973">
                  <c:v>42869.427083333336</c:v>
                </c:pt>
                <c:pt idx="4974">
                  <c:v>42869.4375</c:v>
                </c:pt>
                <c:pt idx="4975">
                  <c:v>42869.447916666664</c:v>
                </c:pt>
                <c:pt idx="4976">
                  <c:v>42869.458333333336</c:v>
                </c:pt>
                <c:pt idx="4977">
                  <c:v>42869.46875</c:v>
                </c:pt>
                <c:pt idx="4978">
                  <c:v>42869.479166666664</c:v>
                </c:pt>
                <c:pt idx="4979">
                  <c:v>42869.489583333336</c:v>
                </c:pt>
                <c:pt idx="4980">
                  <c:v>42869.5</c:v>
                </c:pt>
                <c:pt idx="4981">
                  <c:v>42869.510416666664</c:v>
                </c:pt>
                <c:pt idx="4982">
                  <c:v>42869.520833333336</c:v>
                </c:pt>
                <c:pt idx="4983">
                  <c:v>42869.53125</c:v>
                </c:pt>
                <c:pt idx="4984">
                  <c:v>42869.541666666664</c:v>
                </c:pt>
                <c:pt idx="4985">
                  <c:v>42869.552083333336</c:v>
                </c:pt>
                <c:pt idx="4986">
                  <c:v>42869.5625</c:v>
                </c:pt>
                <c:pt idx="4987">
                  <c:v>42869.572916666664</c:v>
                </c:pt>
                <c:pt idx="4988">
                  <c:v>42869.583333333336</c:v>
                </c:pt>
                <c:pt idx="4989">
                  <c:v>42869.59375</c:v>
                </c:pt>
                <c:pt idx="4990">
                  <c:v>42869.604166666664</c:v>
                </c:pt>
                <c:pt idx="4991">
                  <c:v>42869.614583333336</c:v>
                </c:pt>
                <c:pt idx="4992">
                  <c:v>42869.625</c:v>
                </c:pt>
                <c:pt idx="4993">
                  <c:v>42869.635416666664</c:v>
                </c:pt>
                <c:pt idx="4994">
                  <c:v>42869.645833333336</c:v>
                </c:pt>
                <c:pt idx="4995">
                  <c:v>42869.65625</c:v>
                </c:pt>
                <c:pt idx="4996">
                  <c:v>42869.666666666664</c:v>
                </c:pt>
                <c:pt idx="4997">
                  <c:v>42869.677083333336</c:v>
                </c:pt>
                <c:pt idx="4998">
                  <c:v>42869.6875</c:v>
                </c:pt>
                <c:pt idx="4999">
                  <c:v>42869.697916666664</c:v>
                </c:pt>
                <c:pt idx="5000">
                  <c:v>42869.708333333336</c:v>
                </c:pt>
                <c:pt idx="5001">
                  <c:v>42869.71875</c:v>
                </c:pt>
                <c:pt idx="5002">
                  <c:v>42869.729166666664</c:v>
                </c:pt>
                <c:pt idx="5003">
                  <c:v>42869.739583333336</c:v>
                </c:pt>
                <c:pt idx="5004">
                  <c:v>42869.75</c:v>
                </c:pt>
                <c:pt idx="5005">
                  <c:v>42869.760416666664</c:v>
                </c:pt>
                <c:pt idx="5006">
                  <c:v>42869.770833333336</c:v>
                </c:pt>
                <c:pt idx="5007">
                  <c:v>42869.78125</c:v>
                </c:pt>
                <c:pt idx="5008">
                  <c:v>42869.791666666664</c:v>
                </c:pt>
                <c:pt idx="5009">
                  <c:v>42869.802083333336</c:v>
                </c:pt>
                <c:pt idx="5010">
                  <c:v>42869.8125</c:v>
                </c:pt>
                <c:pt idx="5011">
                  <c:v>42869.822916666664</c:v>
                </c:pt>
                <c:pt idx="5012">
                  <c:v>42869.833333333336</c:v>
                </c:pt>
                <c:pt idx="5013">
                  <c:v>42869.84375</c:v>
                </c:pt>
                <c:pt idx="5014">
                  <c:v>42869.854166666664</c:v>
                </c:pt>
                <c:pt idx="5015">
                  <c:v>42869.864583333336</c:v>
                </c:pt>
                <c:pt idx="5016">
                  <c:v>42869.875</c:v>
                </c:pt>
                <c:pt idx="5017">
                  <c:v>42869.885416666664</c:v>
                </c:pt>
                <c:pt idx="5018">
                  <c:v>42869.895833333336</c:v>
                </c:pt>
                <c:pt idx="5019">
                  <c:v>42869.90625</c:v>
                </c:pt>
                <c:pt idx="5020">
                  <c:v>42869.916666666664</c:v>
                </c:pt>
                <c:pt idx="5021">
                  <c:v>42869.927083333336</c:v>
                </c:pt>
                <c:pt idx="5022">
                  <c:v>42869.9375</c:v>
                </c:pt>
                <c:pt idx="5023">
                  <c:v>42869.947916666664</c:v>
                </c:pt>
                <c:pt idx="5024">
                  <c:v>42869.958333333336</c:v>
                </c:pt>
                <c:pt idx="5025">
                  <c:v>42869.96875</c:v>
                </c:pt>
                <c:pt idx="5026">
                  <c:v>42869.979166666664</c:v>
                </c:pt>
                <c:pt idx="5027">
                  <c:v>42869.989583333336</c:v>
                </c:pt>
                <c:pt idx="5028">
                  <c:v>42870</c:v>
                </c:pt>
                <c:pt idx="5029">
                  <c:v>42870.010416666664</c:v>
                </c:pt>
                <c:pt idx="5030">
                  <c:v>42870.020833333336</c:v>
                </c:pt>
                <c:pt idx="5031">
                  <c:v>42870.03125</c:v>
                </c:pt>
                <c:pt idx="5032">
                  <c:v>42870.041666666664</c:v>
                </c:pt>
                <c:pt idx="5033">
                  <c:v>42870.052083333336</c:v>
                </c:pt>
                <c:pt idx="5034">
                  <c:v>42870.0625</c:v>
                </c:pt>
                <c:pt idx="5035">
                  <c:v>42870.072916666664</c:v>
                </c:pt>
                <c:pt idx="5036">
                  <c:v>42870.083333333336</c:v>
                </c:pt>
                <c:pt idx="5037">
                  <c:v>42870.09375</c:v>
                </c:pt>
                <c:pt idx="5038">
                  <c:v>42870.104166666664</c:v>
                </c:pt>
                <c:pt idx="5039">
                  <c:v>42870.114583333336</c:v>
                </c:pt>
                <c:pt idx="5040">
                  <c:v>42870.125</c:v>
                </c:pt>
                <c:pt idx="5041">
                  <c:v>42870.135416666664</c:v>
                </c:pt>
                <c:pt idx="5042">
                  <c:v>42870.145833333336</c:v>
                </c:pt>
                <c:pt idx="5043">
                  <c:v>42870.15625</c:v>
                </c:pt>
                <c:pt idx="5044">
                  <c:v>42870.166666666664</c:v>
                </c:pt>
                <c:pt idx="5045">
                  <c:v>42870.177083333336</c:v>
                </c:pt>
                <c:pt idx="5046">
                  <c:v>42870.1875</c:v>
                </c:pt>
                <c:pt idx="5047">
                  <c:v>42870.197916666664</c:v>
                </c:pt>
                <c:pt idx="5048">
                  <c:v>42870.208333333336</c:v>
                </c:pt>
                <c:pt idx="5049">
                  <c:v>42870.21875</c:v>
                </c:pt>
                <c:pt idx="5050">
                  <c:v>42870.229166666664</c:v>
                </c:pt>
                <c:pt idx="5051">
                  <c:v>42870.239583333336</c:v>
                </c:pt>
                <c:pt idx="5052">
                  <c:v>42870.25</c:v>
                </c:pt>
                <c:pt idx="5053">
                  <c:v>42870.260416666664</c:v>
                </c:pt>
                <c:pt idx="5054">
                  <c:v>42870.270833333336</c:v>
                </c:pt>
                <c:pt idx="5055">
                  <c:v>42870.28125</c:v>
                </c:pt>
                <c:pt idx="5056">
                  <c:v>42870.291666666664</c:v>
                </c:pt>
                <c:pt idx="5057">
                  <c:v>42870.302083333336</c:v>
                </c:pt>
                <c:pt idx="5058">
                  <c:v>42870.3125</c:v>
                </c:pt>
                <c:pt idx="5059">
                  <c:v>42870.322916666664</c:v>
                </c:pt>
                <c:pt idx="5060">
                  <c:v>42870.333333333336</c:v>
                </c:pt>
                <c:pt idx="5061">
                  <c:v>42870.34375</c:v>
                </c:pt>
                <c:pt idx="5062">
                  <c:v>42870.354166666664</c:v>
                </c:pt>
                <c:pt idx="5063">
                  <c:v>42870.364583333336</c:v>
                </c:pt>
                <c:pt idx="5064">
                  <c:v>42870.375</c:v>
                </c:pt>
                <c:pt idx="5065">
                  <c:v>42870.385416666664</c:v>
                </c:pt>
                <c:pt idx="5066">
                  <c:v>42870.395833333336</c:v>
                </c:pt>
                <c:pt idx="5067">
                  <c:v>42870.40625</c:v>
                </c:pt>
                <c:pt idx="5068">
                  <c:v>42870.416666666664</c:v>
                </c:pt>
                <c:pt idx="5069">
                  <c:v>42870.427083333336</c:v>
                </c:pt>
                <c:pt idx="5070">
                  <c:v>42870.4375</c:v>
                </c:pt>
                <c:pt idx="5071">
                  <c:v>42870.447916666664</c:v>
                </c:pt>
                <c:pt idx="5072">
                  <c:v>42870.458333333336</c:v>
                </c:pt>
                <c:pt idx="5073">
                  <c:v>42870.46875</c:v>
                </c:pt>
                <c:pt idx="5074">
                  <c:v>42870.479166666664</c:v>
                </c:pt>
                <c:pt idx="5075">
                  <c:v>42870.489583333336</c:v>
                </c:pt>
                <c:pt idx="5076">
                  <c:v>42870.5</c:v>
                </c:pt>
                <c:pt idx="5077">
                  <c:v>42870.510416666664</c:v>
                </c:pt>
                <c:pt idx="5078">
                  <c:v>42870.520833333336</c:v>
                </c:pt>
                <c:pt idx="5079">
                  <c:v>42870.53125</c:v>
                </c:pt>
                <c:pt idx="5080">
                  <c:v>42870.541666666664</c:v>
                </c:pt>
                <c:pt idx="5081">
                  <c:v>42870.552083333336</c:v>
                </c:pt>
                <c:pt idx="5082">
                  <c:v>42870.5625</c:v>
                </c:pt>
                <c:pt idx="5083">
                  <c:v>42870.572916666664</c:v>
                </c:pt>
                <c:pt idx="5084">
                  <c:v>42870.583333333336</c:v>
                </c:pt>
                <c:pt idx="5085">
                  <c:v>42870.59375</c:v>
                </c:pt>
                <c:pt idx="5086">
                  <c:v>42870.604166666664</c:v>
                </c:pt>
                <c:pt idx="5087">
                  <c:v>42870.614583333336</c:v>
                </c:pt>
                <c:pt idx="5088">
                  <c:v>42870.625</c:v>
                </c:pt>
                <c:pt idx="5089">
                  <c:v>42870.635416666664</c:v>
                </c:pt>
                <c:pt idx="5090">
                  <c:v>42870.645833333336</c:v>
                </c:pt>
                <c:pt idx="5091">
                  <c:v>42870.65625</c:v>
                </c:pt>
                <c:pt idx="5092">
                  <c:v>42870.666666666664</c:v>
                </c:pt>
                <c:pt idx="5093">
                  <c:v>42870.677083333336</c:v>
                </c:pt>
                <c:pt idx="5094">
                  <c:v>42870.6875</c:v>
                </c:pt>
                <c:pt idx="5095">
                  <c:v>42870.697916666664</c:v>
                </c:pt>
                <c:pt idx="5096">
                  <c:v>42870.708333333336</c:v>
                </c:pt>
                <c:pt idx="5097">
                  <c:v>42870.71875</c:v>
                </c:pt>
                <c:pt idx="5098">
                  <c:v>42870.729166666664</c:v>
                </c:pt>
                <c:pt idx="5099">
                  <c:v>42870.739583333336</c:v>
                </c:pt>
                <c:pt idx="5100">
                  <c:v>42870.75</c:v>
                </c:pt>
                <c:pt idx="5101">
                  <c:v>42870.760416666664</c:v>
                </c:pt>
                <c:pt idx="5102">
                  <c:v>42870.770833333336</c:v>
                </c:pt>
                <c:pt idx="5103">
                  <c:v>42870.78125</c:v>
                </c:pt>
                <c:pt idx="5104">
                  <c:v>42870.791666666664</c:v>
                </c:pt>
                <c:pt idx="5105">
                  <c:v>42870.802083333336</c:v>
                </c:pt>
                <c:pt idx="5106">
                  <c:v>42870.8125</c:v>
                </c:pt>
                <c:pt idx="5107">
                  <c:v>42870.822916666664</c:v>
                </c:pt>
                <c:pt idx="5108">
                  <c:v>42870.833333333336</c:v>
                </c:pt>
                <c:pt idx="5109">
                  <c:v>42870.84375</c:v>
                </c:pt>
                <c:pt idx="5110">
                  <c:v>42870.854166666664</c:v>
                </c:pt>
                <c:pt idx="5111">
                  <c:v>42870.864583333336</c:v>
                </c:pt>
                <c:pt idx="5112">
                  <c:v>42870.875</c:v>
                </c:pt>
                <c:pt idx="5113">
                  <c:v>42870.885416666664</c:v>
                </c:pt>
                <c:pt idx="5114">
                  <c:v>42870.895833333336</c:v>
                </c:pt>
                <c:pt idx="5115">
                  <c:v>42870.90625</c:v>
                </c:pt>
                <c:pt idx="5116">
                  <c:v>42870.916666666664</c:v>
                </c:pt>
                <c:pt idx="5117">
                  <c:v>42870.927083333336</c:v>
                </c:pt>
                <c:pt idx="5118">
                  <c:v>42870.9375</c:v>
                </c:pt>
                <c:pt idx="5119">
                  <c:v>42870.947916666664</c:v>
                </c:pt>
                <c:pt idx="5120">
                  <c:v>42870.958333333336</c:v>
                </c:pt>
                <c:pt idx="5121">
                  <c:v>42870.96875</c:v>
                </c:pt>
                <c:pt idx="5122">
                  <c:v>42870.979166666664</c:v>
                </c:pt>
                <c:pt idx="5123">
                  <c:v>42870.989583333336</c:v>
                </c:pt>
                <c:pt idx="5124">
                  <c:v>42871</c:v>
                </c:pt>
                <c:pt idx="5125">
                  <c:v>42871.010416666664</c:v>
                </c:pt>
                <c:pt idx="5126">
                  <c:v>42871.020833333336</c:v>
                </c:pt>
                <c:pt idx="5127">
                  <c:v>42871.03125</c:v>
                </c:pt>
                <c:pt idx="5128">
                  <c:v>42871.041666666664</c:v>
                </c:pt>
                <c:pt idx="5129">
                  <c:v>42871.052083333336</c:v>
                </c:pt>
                <c:pt idx="5130">
                  <c:v>42871.0625</c:v>
                </c:pt>
                <c:pt idx="5131">
                  <c:v>42871.072916666664</c:v>
                </c:pt>
                <c:pt idx="5132">
                  <c:v>42871.083333333336</c:v>
                </c:pt>
                <c:pt idx="5133">
                  <c:v>42871.09375</c:v>
                </c:pt>
                <c:pt idx="5134">
                  <c:v>42871.104166666664</c:v>
                </c:pt>
                <c:pt idx="5135">
                  <c:v>42871.114583333336</c:v>
                </c:pt>
                <c:pt idx="5136">
                  <c:v>42871.125</c:v>
                </c:pt>
                <c:pt idx="5137">
                  <c:v>42871.135416666664</c:v>
                </c:pt>
                <c:pt idx="5138">
                  <c:v>42871.145833333336</c:v>
                </c:pt>
                <c:pt idx="5139">
                  <c:v>42871.15625</c:v>
                </c:pt>
                <c:pt idx="5140">
                  <c:v>42871.166666666664</c:v>
                </c:pt>
                <c:pt idx="5141">
                  <c:v>42871.177083333336</c:v>
                </c:pt>
                <c:pt idx="5142">
                  <c:v>42871.1875</c:v>
                </c:pt>
                <c:pt idx="5143">
                  <c:v>42871.197916666664</c:v>
                </c:pt>
                <c:pt idx="5144">
                  <c:v>42871.208333333336</c:v>
                </c:pt>
                <c:pt idx="5145">
                  <c:v>42871.21875</c:v>
                </c:pt>
                <c:pt idx="5146">
                  <c:v>42871.229166666664</c:v>
                </c:pt>
                <c:pt idx="5147">
                  <c:v>42871.239583333336</c:v>
                </c:pt>
                <c:pt idx="5148">
                  <c:v>42871.25</c:v>
                </c:pt>
                <c:pt idx="5149">
                  <c:v>42871.260416666664</c:v>
                </c:pt>
                <c:pt idx="5150">
                  <c:v>42871.270833333336</c:v>
                </c:pt>
                <c:pt idx="5151">
                  <c:v>42871.28125</c:v>
                </c:pt>
                <c:pt idx="5152">
                  <c:v>42871.291666666664</c:v>
                </c:pt>
                <c:pt idx="5153">
                  <c:v>42871.302083333336</c:v>
                </c:pt>
                <c:pt idx="5154">
                  <c:v>42871.3125</c:v>
                </c:pt>
                <c:pt idx="5155">
                  <c:v>42871.322916666664</c:v>
                </c:pt>
                <c:pt idx="5156">
                  <c:v>42871.333333333336</c:v>
                </c:pt>
                <c:pt idx="5157">
                  <c:v>42871.34375</c:v>
                </c:pt>
                <c:pt idx="5158">
                  <c:v>42871.354166666664</c:v>
                </c:pt>
                <c:pt idx="5159">
                  <c:v>42871.364583333336</c:v>
                </c:pt>
                <c:pt idx="5160">
                  <c:v>42871.375</c:v>
                </c:pt>
                <c:pt idx="5161">
                  <c:v>42871.385416666664</c:v>
                </c:pt>
                <c:pt idx="5162">
                  <c:v>42871.395833333336</c:v>
                </c:pt>
                <c:pt idx="5163">
                  <c:v>42871.40625</c:v>
                </c:pt>
                <c:pt idx="5164">
                  <c:v>42871.416666666664</c:v>
                </c:pt>
                <c:pt idx="5165">
                  <c:v>42871.427083333336</c:v>
                </c:pt>
                <c:pt idx="5166">
                  <c:v>42871.4375</c:v>
                </c:pt>
                <c:pt idx="5167">
                  <c:v>42871.447916666664</c:v>
                </c:pt>
                <c:pt idx="5168">
                  <c:v>42871.458333333336</c:v>
                </c:pt>
                <c:pt idx="5169">
                  <c:v>42871.46875</c:v>
                </c:pt>
                <c:pt idx="5170">
                  <c:v>42871.479166666664</c:v>
                </c:pt>
                <c:pt idx="5171">
                  <c:v>42871.489583333336</c:v>
                </c:pt>
                <c:pt idx="5172">
                  <c:v>42871.5</c:v>
                </c:pt>
                <c:pt idx="5173">
                  <c:v>42871.510416666664</c:v>
                </c:pt>
                <c:pt idx="5174">
                  <c:v>42871.520833333336</c:v>
                </c:pt>
                <c:pt idx="5175">
                  <c:v>42871.53125</c:v>
                </c:pt>
                <c:pt idx="5176">
                  <c:v>42871.541666666664</c:v>
                </c:pt>
                <c:pt idx="5177">
                  <c:v>42871.552083333336</c:v>
                </c:pt>
                <c:pt idx="5178">
                  <c:v>42871.5625</c:v>
                </c:pt>
                <c:pt idx="5179">
                  <c:v>42871.572916666664</c:v>
                </c:pt>
                <c:pt idx="5180">
                  <c:v>42871.583333333336</c:v>
                </c:pt>
                <c:pt idx="5181">
                  <c:v>42871.59375</c:v>
                </c:pt>
                <c:pt idx="5182">
                  <c:v>42871.604166666664</c:v>
                </c:pt>
                <c:pt idx="5183">
                  <c:v>42871.614583333336</c:v>
                </c:pt>
                <c:pt idx="5184">
                  <c:v>42871.625</c:v>
                </c:pt>
                <c:pt idx="5185">
                  <c:v>42871.635416666664</c:v>
                </c:pt>
                <c:pt idx="5186">
                  <c:v>42871.645833333336</c:v>
                </c:pt>
                <c:pt idx="5187">
                  <c:v>42871.65625</c:v>
                </c:pt>
                <c:pt idx="5188">
                  <c:v>42871.666666666664</c:v>
                </c:pt>
                <c:pt idx="5189">
                  <c:v>42871.677083333336</c:v>
                </c:pt>
                <c:pt idx="5190">
                  <c:v>42871.6875</c:v>
                </c:pt>
                <c:pt idx="5191">
                  <c:v>42871.697916666664</c:v>
                </c:pt>
                <c:pt idx="5192">
                  <c:v>42871.708333333336</c:v>
                </c:pt>
                <c:pt idx="5193">
                  <c:v>42871.71875</c:v>
                </c:pt>
                <c:pt idx="5194">
                  <c:v>42871.729166666664</c:v>
                </c:pt>
                <c:pt idx="5195">
                  <c:v>42871.739583333336</c:v>
                </c:pt>
                <c:pt idx="5196">
                  <c:v>42871.75</c:v>
                </c:pt>
                <c:pt idx="5197">
                  <c:v>42871.760416666664</c:v>
                </c:pt>
                <c:pt idx="5198">
                  <c:v>42871.770833333336</c:v>
                </c:pt>
                <c:pt idx="5199">
                  <c:v>42871.78125</c:v>
                </c:pt>
                <c:pt idx="5200">
                  <c:v>42871.791666666664</c:v>
                </c:pt>
                <c:pt idx="5201">
                  <c:v>42871.802083333336</c:v>
                </c:pt>
                <c:pt idx="5202">
                  <c:v>42871.8125</c:v>
                </c:pt>
                <c:pt idx="5203">
                  <c:v>42871.822916666664</c:v>
                </c:pt>
                <c:pt idx="5204">
                  <c:v>42871.833333333336</c:v>
                </c:pt>
                <c:pt idx="5205">
                  <c:v>42871.84375</c:v>
                </c:pt>
                <c:pt idx="5206">
                  <c:v>42871.854166666664</c:v>
                </c:pt>
                <c:pt idx="5207">
                  <c:v>42871.864583333336</c:v>
                </c:pt>
                <c:pt idx="5208">
                  <c:v>42871.875</c:v>
                </c:pt>
                <c:pt idx="5209">
                  <c:v>42871.885416666664</c:v>
                </c:pt>
                <c:pt idx="5210">
                  <c:v>42871.895833333336</c:v>
                </c:pt>
                <c:pt idx="5211">
                  <c:v>42871.90625</c:v>
                </c:pt>
                <c:pt idx="5212">
                  <c:v>42871.916666666664</c:v>
                </c:pt>
                <c:pt idx="5213">
                  <c:v>42871.927083333336</c:v>
                </c:pt>
                <c:pt idx="5214">
                  <c:v>42871.9375</c:v>
                </c:pt>
                <c:pt idx="5215">
                  <c:v>42871.947916666664</c:v>
                </c:pt>
                <c:pt idx="5216">
                  <c:v>42871.958333333336</c:v>
                </c:pt>
                <c:pt idx="5217">
                  <c:v>42871.96875</c:v>
                </c:pt>
                <c:pt idx="5218">
                  <c:v>42871.979166666664</c:v>
                </c:pt>
                <c:pt idx="5219">
                  <c:v>42871.989583333336</c:v>
                </c:pt>
                <c:pt idx="5220">
                  <c:v>42872</c:v>
                </c:pt>
                <c:pt idx="5221">
                  <c:v>42872.010416666664</c:v>
                </c:pt>
                <c:pt idx="5222">
                  <c:v>42872.020833333336</c:v>
                </c:pt>
                <c:pt idx="5223">
                  <c:v>42872.03125</c:v>
                </c:pt>
                <c:pt idx="5224">
                  <c:v>42872.041666666664</c:v>
                </c:pt>
                <c:pt idx="5225">
                  <c:v>42872.052083333336</c:v>
                </c:pt>
                <c:pt idx="5226">
                  <c:v>42872.0625</c:v>
                </c:pt>
                <c:pt idx="5227">
                  <c:v>42872.072916666664</c:v>
                </c:pt>
                <c:pt idx="5228">
                  <c:v>42872.083333333336</c:v>
                </c:pt>
                <c:pt idx="5229">
                  <c:v>42872.09375</c:v>
                </c:pt>
                <c:pt idx="5230">
                  <c:v>42872.104166666664</c:v>
                </c:pt>
                <c:pt idx="5231">
                  <c:v>42872.114583333336</c:v>
                </c:pt>
                <c:pt idx="5232">
                  <c:v>42872.125</c:v>
                </c:pt>
                <c:pt idx="5233">
                  <c:v>42872.135416666664</c:v>
                </c:pt>
                <c:pt idx="5234">
                  <c:v>42872.145833333336</c:v>
                </c:pt>
                <c:pt idx="5235">
                  <c:v>42872.15625</c:v>
                </c:pt>
                <c:pt idx="5236">
                  <c:v>42872.166666666664</c:v>
                </c:pt>
                <c:pt idx="5237">
                  <c:v>42872.177083333336</c:v>
                </c:pt>
                <c:pt idx="5238">
                  <c:v>42872.1875</c:v>
                </c:pt>
                <c:pt idx="5239">
                  <c:v>42872.197916666664</c:v>
                </c:pt>
                <c:pt idx="5240">
                  <c:v>42872.208333333336</c:v>
                </c:pt>
                <c:pt idx="5241">
                  <c:v>42872.21875</c:v>
                </c:pt>
                <c:pt idx="5242">
                  <c:v>42872.229166666664</c:v>
                </c:pt>
                <c:pt idx="5243">
                  <c:v>42872.239583333336</c:v>
                </c:pt>
                <c:pt idx="5244">
                  <c:v>42872.25</c:v>
                </c:pt>
                <c:pt idx="5245">
                  <c:v>42872.260416666664</c:v>
                </c:pt>
                <c:pt idx="5246">
                  <c:v>42872.270833333336</c:v>
                </c:pt>
                <c:pt idx="5247">
                  <c:v>42872.28125</c:v>
                </c:pt>
                <c:pt idx="5248">
                  <c:v>42872.291666666664</c:v>
                </c:pt>
                <c:pt idx="5249">
                  <c:v>42872.302083333336</c:v>
                </c:pt>
                <c:pt idx="5250">
                  <c:v>42872.3125</c:v>
                </c:pt>
                <c:pt idx="5251">
                  <c:v>42872.322916666664</c:v>
                </c:pt>
                <c:pt idx="5252">
                  <c:v>42872.333333333336</c:v>
                </c:pt>
                <c:pt idx="5253">
                  <c:v>42872.34375</c:v>
                </c:pt>
                <c:pt idx="5254">
                  <c:v>42872.354166666664</c:v>
                </c:pt>
                <c:pt idx="5255">
                  <c:v>42872.364583333336</c:v>
                </c:pt>
                <c:pt idx="5256">
                  <c:v>42872.375</c:v>
                </c:pt>
                <c:pt idx="5257">
                  <c:v>42872.385416666664</c:v>
                </c:pt>
                <c:pt idx="5258">
                  <c:v>42872.395833333336</c:v>
                </c:pt>
                <c:pt idx="5259">
                  <c:v>42872.40625</c:v>
                </c:pt>
                <c:pt idx="5260">
                  <c:v>42872.416666666664</c:v>
                </c:pt>
                <c:pt idx="5261">
                  <c:v>42872.427083333336</c:v>
                </c:pt>
                <c:pt idx="5262">
                  <c:v>42872.4375</c:v>
                </c:pt>
                <c:pt idx="5263">
                  <c:v>42872.447916666664</c:v>
                </c:pt>
                <c:pt idx="5264">
                  <c:v>42872.458333333336</c:v>
                </c:pt>
                <c:pt idx="5265">
                  <c:v>42872.46875</c:v>
                </c:pt>
                <c:pt idx="5266">
                  <c:v>42872.479166666664</c:v>
                </c:pt>
                <c:pt idx="5267">
                  <c:v>42872.489583333336</c:v>
                </c:pt>
                <c:pt idx="5268">
                  <c:v>42872.5</c:v>
                </c:pt>
                <c:pt idx="5269">
                  <c:v>42872.510416666664</c:v>
                </c:pt>
                <c:pt idx="5270">
                  <c:v>42872.520833333336</c:v>
                </c:pt>
                <c:pt idx="5271">
                  <c:v>42872.53125</c:v>
                </c:pt>
                <c:pt idx="5272">
                  <c:v>42872.541666666664</c:v>
                </c:pt>
                <c:pt idx="5273">
                  <c:v>42872.552083333336</c:v>
                </c:pt>
                <c:pt idx="5274">
                  <c:v>42872.5625</c:v>
                </c:pt>
                <c:pt idx="5275">
                  <c:v>42872.572916666664</c:v>
                </c:pt>
                <c:pt idx="5276">
                  <c:v>42872.583333333336</c:v>
                </c:pt>
                <c:pt idx="5277">
                  <c:v>42872.59375</c:v>
                </c:pt>
                <c:pt idx="5278">
                  <c:v>42872.604166666664</c:v>
                </c:pt>
                <c:pt idx="5279">
                  <c:v>42872.614583333336</c:v>
                </c:pt>
                <c:pt idx="5280">
                  <c:v>42872.625</c:v>
                </c:pt>
                <c:pt idx="5281">
                  <c:v>42872.635416666664</c:v>
                </c:pt>
                <c:pt idx="5282">
                  <c:v>42872.645833333336</c:v>
                </c:pt>
                <c:pt idx="5283">
                  <c:v>42872.65625</c:v>
                </c:pt>
                <c:pt idx="5284">
                  <c:v>42872.666666666664</c:v>
                </c:pt>
                <c:pt idx="5285">
                  <c:v>42872.677083333336</c:v>
                </c:pt>
                <c:pt idx="5286">
                  <c:v>42872.6875</c:v>
                </c:pt>
                <c:pt idx="5287">
                  <c:v>42872.697916666664</c:v>
                </c:pt>
                <c:pt idx="5288">
                  <c:v>42872.708333333336</c:v>
                </c:pt>
                <c:pt idx="5289">
                  <c:v>42872.71875</c:v>
                </c:pt>
                <c:pt idx="5290">
                  <c:v>42872.729166666664</c:v>
                </c:pt>
                <c:pt idx="5291">
                  <c:v>42872.739583333336</c:v>
                </c:pt>
                <c:pt idx="5292">
                  <c:v>42872.75</c:v>
                </c:pt>
                <c:pt idx="5293">
                  <c:v>42872.760416666664</c:v>
                </c:pt>
                <c:pt idx="5294">
                  <c:v>42872.770833333336</c:v>
                </c:pt>
                <c:pt idx="5295">
                  <c:v>42872.78125</c:v>
                </c:pt>
                <c:pt idx="5296">
                  <c:v>42872.791666666664</c:v>
                </c:pt>
                <c:pt idx="5297">
                  <c:v>42872.802083333336</c:v>
                </c:pt>
                <c:pt idx="5298">
                  <c:v>42872.8125</c:v>
                </c:pt>
                <c:pt idx="5299">
                  <c:v>42872.822916666664</c:v>
                </c:pt>
                <c:pt idx="5300">
                  <c:v>42872.833333333336</c:v>
                </c:pt>
                <c:pt idx="5301">
                  <c:v>42872.84375</c:v>
                </c:pt>
                <c:pt idx="5302">
                  <c:v>42872.854166666664</c:v>
                </c:pt>
                <c:pt idx="5303">
                  <c:v>42872.864583333336</c:v>
                </c:pt>
                <c:pt idx="5304">
                  <c:v>42872.875</c:v>
                </c:pt>
                <c:pt idx="5305">
                  <c:v>42872.885416666664</c:v>
                </c:pt>
                <c:pt idx="5306">
                  <c:v>42872.895833333336</c:v>
                </c:pt>
                <c:pt idx="5307">
                  <c:v>42872.90625</c:v>
                </c:pt>
                <c:pt idx="5308">
                  <c:v>42872.916666666664</c:v>
                </c:pt>
                <c:pt idx="5309">
                  <c:v>42872.927083333336</c:v>
                </c:pt>
                <c:pt idx="5310">
                  <c:v>42872.9375</c:v>
                </c:pt>
                <c:pt idx="5311">
                  <c:v>42872.947916666664</c:v>
                </c:pt>
                <c:pt idx="5312">
                  <c:v>42872.958333333336</c:v>
                </c:pt>
                <c:pt idx="5313">
                  <c:v>42872.96875</c:v>
                </c:pt>
                <c:pt idx="5314">
                  <c:v>42872.979166666664</c:v>
                </c:pt>
                <c:pt idx="5315">
                  <c:v>42872.989583333336</c:v>
                </c:pt>
                <c:pt idx="5316">
                  <c:v>42873</c:v>
                </c:pt>
                <c:pt idx="5317">
                  <c:v>42873.010416666664</c:v>
                </c:pt>
                <c:pt idx="5318">
                  <c:v>42873.020833333336</c:v>
                </c:pt>
                <c:pt idx="5319">
                  <c:v>42873.03125</c:v>
                </c:pt>
                <c:pt idx="5320">
                  <c:v>42873.041666666664</c:v>
                </c:pt>
                <c:pt idx="5321">
                  <c:v>42873.052083333336</c:v>
                </c:pt>
                <c:pt idx="5322">
                  <c:v>42873.0625</c:v>
                </c:pt>
                <c:pt idx="5323">
                  <c:v>42873.072916666664</c:v>
                </c:pt>
                <c:pt idx="5324">
                  <c:v>42873.083333333336</c:v>
                </c:pt>
                <c:pt idx="5325">
                  <c:v>42873.09375</c:v>
                </c:pt>
                <c:pt idx="5326">
                  <c:v>42873.104166666664</c:v>
                </c:pt>
                <c:pt idx="5327">
                  <c:v>42873.114583333336</c:v>
                </c:pt>
                <c:pt idx="5328">
                  <c:v>42873.125</c:v>
                </c:pt>
                <c:pt idx="5329">
                  <c:v>42873.135416666664</c:v>
                </c:pt>
                <c:pt idx="5330">
                  <c:v>42873.145833333336</c:v>
                </c:pt>
                <c:pt idx="5331">
                  <c:v>42873.15625</c:v>
                </c:pt>
                <c:pt idx="5332">
                  <c:v>42873.166666666664</c:v>
                </c:pt>
                <c:pt idx="5333">
                  <c:v>42873.177083333336</c:v>
                </c:pt>
                <c:pt idx="5334">
                  <c:v>42873.1875</c:v>
                </c:pt>
                <c:pt idx="5335">
                  <c:v>42873.197916666664</c:v>
                </c:pt>
                <c:pt idx="5336">
                  <c:v>42873.208333333336</c:v>
                </c:pt>
                <c:pt idx="5337">
                  <c:v>42873.21875</c:v>
                </c:pt>
                <c:pt idx="5338">
                  <c:v>42873.229166666664</c:v>
                </c:pt>
                <c:pt idx="5339">
                  <c:v>42873.239583333336</c:v>
                </c:pt>
                <c:pt idx="5340">
                  <c:v>42873.25</c:v>
                </c:pt>
                <c:pt idx="5341">
                  <c:v>42873.260416666664</c:v>
                </c:pt>
                <c:pt idx="5342">
                  <c:v>42873.270833333336</c:v>
                </c:pt>
                <c:pt idx="5343">
                  <c:v>42873.28125</c:v>
                </c:pt>
                <c:pt idx="5344">
                  <c:v>42873.291666666664</c:v>
                </c:pt>
                <c:pt idx="5345">
                  <c:v>42873.302083333336</c:v>
                </c:pt>
                <c:pt idx="5346">
                  <c:v>42873.3125</c:v>
                </c:pt>
                <c:pt idx="5347">
                  <c:v>42873.322916666664</c:v>
                </c:pt>
                <c:pt idx="5348">
                  <c:v>42873.333333333336</c:v>
                </c:pt>
                <c:pt idx="5349">
                  <c:v>42873.34375</c:v>
                </c:pt>
                <c:pt idx="5350">
                  <c:v>42873.354166666664</c:v>
                </c:pt>
                <c:pt idx="5351">
                  <c:v>42873.364583333336</c:v>
                </c:pt>
                <c:pt idx="5352">
                  <c:v>42873.375</c:v>
                </c:pt>
                <c:pt idx="5353">
                  <c:v>42873.385416666664</c:v>
                </c:pt>
                <c:pt idx="5354">
                  <c:v>42873.395833333336</c:v>
                </c:pt>
                <c:pt idx="5355">
                  <c:v>42873.40625</c:v>
                </c:pt>
                <c:pt idx="5356">
                  <c:v>42873.416666666664</c:v>
                </c:pt>
                <c:pt idx="5357">
                  <c:v>42873.427083333336</c:v>
                </c:pt>
                <c:pt idx="5358">
                  <c:v>42873.4375</c:v>
                </c:pt>
                <c:pt idx="5359">
                  <c:v>42873.447916666664</c:v>
                </c:pt>
                <c:pt idx="5360">
                  <c:v>42873.458333333336</c:v>
                </c:pt>
                <c:pt idx="5361">
                  <c:v>42873.46875</c:v>
                </c:pt>
                <c:pt idx="5362">
                  <c:v>42873.479166666664</c:v>
                </c:pt>
                <c:pt idx="5363">
                  <c:v>42873.489583333336</c:v>
                </c:pt>
                <c:pt idx="5364">
                  <c:v>42873.5</c:v>
                </c:pt>
                <c:pt idx="5365">
                  <c:v>42873.510416666664</c:v>
                </c:pt>
                <c:pt idx="5366">
                  <c:v>42873.520833333336</c:v>
                </c:pt>
                <c:pt idx="5367">
                  <c:v>42873.53125</c:v>
                </c:pt>
                <c:pt idx="5368">
                  <c:v>42873.541666666664</c:v>
                </c:pt>
                <c:pt idx="5369">
                  <c:v>42873.552083333336</c:v>
                </c:pt>
                <c:pt idx="5370">
                  <c:v>42873.5625</c:v>
                </c:pt>
                <c:pt idx="5371">
                  <c:v>42873.572916666664</c:v>
                </c:pt>
                <c:pt idx="5372">
                  <c:v>42873.583333333336</c:v>
                </c:pt>
                <c:pt idx="5373">
                  <c:v>42873.59375</c:v>
                </c:pt>
                <c:pt idx="5374">
                  <c:v>42873.604166666664</c:v>
                </c:pt>
                <c:pt idx="5375">
                  <c:v>42873.614583333336</c:v>
                </c:pt>
                <c:pt idx="5376">
                  <c:v>42873.625</c:v>
                </c:pt>
                <c:pt idx="5377">
                  <c:v>42873.635416666664</c:v>
                </c:pt>
                <c:pt idx="5378">
                  <c:v>42873.645833333336</c:v>
                </c:pt>
                <c:pt idx="5379">
                  <c:v>42873.65625</c:v>
                </c:pt>
                <c:pt idx="5380">
                  <c:v>42873.666666666664</c:v>
                </c:pt>
                <c:pt idx="5381">
                  <c:v>42873.677083333336</c:v>
                </c:pt>
                <c:pt idx="5382">
                  <c:v>42873.6875</c:v>
                </c:pt>
                <c:pt idx="5383">
                  <c:v>42873.697916666664</c:v>
                </c:pt>
                <c:pt idx="5384">
                  <c:v>42873.708333333336</c:v>
                </c:pt>
                <c:pt idx="5385">
                  <c:v>42873.71875</c:v>
                </c:pt>
                <c:pt idx="5386">
                  <c:v>42873.729166666664</c:v>
                </c:pt>
                <c:pt idx="5387">
                  <c:v>42873.739583333336</c:v>
                </c:pt>
                <c:pt idx="5388">
                  <c:v>42873.75</c:v>
                </c:pt>
                <c:pt idx="5389">
                  <c:v>42873.760416666664</c:v>
                </c:pt>
                <c:pt idx="5390">
                  <c:v>42873.770833333336</c:v>
                </c:pt>
                <c:pt idx="5391">
                  <c:v>42873.78125</c:v>
                </c:pt>
                <c:pt idx="5392">
                  <c:v>42873.791666666664</c:v>
                </c:pt>
                <c:pt idx="5393">
                  <c:v>42873.802083333336</c:v>
                </c:pt>
                <c:pt idx="5394">
                  <c:v>42873.8125</c:v>
                </c:pt>
                <c:pt idx="5395">
                  <c:v>42873.822916666664</c:v>
                </c:pt>
                <c:pt idx="5396">
                  <c:v>42873.833333333336</c:v>
                </c:pt>
                <c:pt idx="5397">
                  <c:v>42873.84375</c:v>
                </c:pt>
                <c:pt idx="5398">
                  <c:v>42873.854166666664</c:v>
                </c:pt>
                <c:pt idx="5399">
                  <c:v>42873.864583333336</c:v>
                </c:pt>
                <c:pt idx="5400">
                  <c:v>42873.875</c:v>
                </c:pt>
                <c:pt idx="5401">
                  <c:v>42873.885416666664</c:v>
                </c:pt>
                <c:pt idx="5402">
                  <c:v>42873.895833333336</c:v>
                </c:pt>
                <c:pt idx="5403">
                  <c:v>42873.90625</c:v>
                </c:pt>
                <c:pt idx="5404">
                  <c:v>42873.916666666664</c:v>
                </c:pt>
                <c:pt idx="5405">
                  <c:v>42873.927083333336</c:v>
                </c:pt>
                <c:pt idx="5406">
                  <c:v>42873.9375</c:v>
                </c:pt>
                <c:pt idx="5407">
                  <c:v>42873.947916666664</c:v>
                </c:pt>
                <c:pt idx="5408">
                  <c:v>42873.958333333336</c:v>
                </c:pt>
                <c:pt idx="5409">
                  <c:v>42873.96875</c:v>
                </c:pt>
                <c:pt idx="5410">
                  <c:v>42873.979166666664</c:v>
                </c:pt>
                <c:pt idx="5411">
                  <c:v>42873.989583333336</c:v>
                </c:pt>
                <c:pt idx="5412">
                  <c:v>42874</c:v>
                </c:pt>
                <c:pt idx="5413">
                  <c:v>42874.010416666664</c:v>
                </c:pt>
                <c:pt idx="5414">
                  <c:v>42874.020833333336</c:v>
                </c:pt>
                <c:pt idx="5415">
                  <c:v>42874.03125</c:v>
                </c:pt>
                <c:pt idx="5416">
                  <c:v>42874.041666666664</c:v>
                </c:pt>
                <c:pt idx="5417">
                  <c:v>42874.052083333336</c:v>
                </c:pt>
                <c:pt idx="5418">
                  <c:v>42874.0625</c:v>
                </c:pt>
                <c:pt idx="5419">
                  <c:v>42874.072916666664</c:v>
                </c:pt>
                <c:pt idx="5420">
                  <c:v>42874.083333333336</c:v>
                </c:pt>
                <c:pt idx="5421">
                  <c:v>42874.09375</c:v>
                </c:pt>
                <c:pt idx="5422">
                  <c:v>42874.104166666664</c:v>
                </c:pt>
                <c:pt idx="5423">
                  <c:v>42874.114583333336</c:v>
                </c:pt>
                <c:pt idx="5424">
                  <c:v>42874.125</c:v>
                </c:pt>
                <c:pt idx="5425">
                  <c:v>42874.135416666664</c:v>
                </c:pt>
                <c:pt idx="5426">
                  <c:v>42874.145833333336</c:v>
                </c:pt>
                <c:pt idx="5427">
                  <c:v>42874.15625</c:v>
                </c:pt>
                <c:pt idx="5428">
                  <c:v>42874.166666666664</c:v>
                </c:pt>
                <c:pt idx="5429">
                  <c:v>42874.177083333336</c:v>
                </c:pt>
                <c:pt idx="5430">
                  <c:v>42874.1875</c:v>
                </c:pt>
                <c:pt idx="5431">
                  <c:v>42874.197916666664</c:v>
                </c:pt>
                <c:pt idx="5432">
                  <c:v>42874.208333333336</c:v>
                </c:pt>
                <c:pt idx="5433">
                  <c:v>42874.21875</c:v>
                </c:pt>
                <c:pt idx="5434">
                  <c:v>42874.229166666664</c:v>
                </c:pt>
                <c:pt idx="5435">
                  <c:v>42874.239583333336</c:v>
                </c:pt>
                <c:pt idx="5436">
                  <c:v>42874.25</c:v>
                </c:pt>
                <c:pt idx="5437">
                  <c:v>42874.260416666664</c:v>
                </c:pt>
                <c:pt idx="5438">
                  <c:v>42874.270833333336</c:v>
                </c:pt>
                <c:pt idx="5439">
                  <c:v>42874.28125</c:v>
                </c:pt>
                <c:pt idx="5440">
                  <c:v>42874.291666666664</c:v>
                </c:pt>
                <c:pt idx="5441">
                  <c:v>42874.302083333336</c:v>
                </c:pt>
                <c:pt idx="5442">
                  <c:v>42874.3125</c:v>
                </c:pt>
                <c:pt idx="5443">
                  <c:v>42874.322916666664</c:v>
                </c:pt>
                <c:pt idx="5444">
                  <c:v>42874.333333333336</c:v>
                </c:pt>
                <c:pt idx="5445">
                  <c:v>42874.34375</c:v>
                </c:pt>
                <c:pt idx="5446">
                  <c:v>42874.354166666664</c:v>
                </c:pt>
                <c:pt idx="5447">
                  <c:v>42874.364583333336</c:v>
                </c:pt>
                <c:pt idx="5448">
                  <c:v>42874.375</c:v>
                </c:pt>
                <c:pt idx="5449">
                  <c:v>42874.385416666664</c:v>
                </c:pt>
                <c:pt idx="5450">
                  <c:v>42874.395833333336</c:v>
                </c:pt>
                <c:pt idx="5451">
                  <c:v>42874.40625</c:v>
                </c:pt>
                <c:pt idx="5452">
                  <c:v>42874.416666666664</c:v>
                </c:pt>
                <c:pt idx="5453">
                  <c:v>42874.427083333336</c:v>
                </c:pt>
                <c:pt idx="5454">
                  <c:v>42874.4375</c:v>
                </c:pt>
                <c:pt idx="5455">
                  <c:v>42874.447916666664</c:v>
                </c:pt>
                <c:pt idx="5456">
                  <c:v>42874.458333333336</c:v>
                </c:pt>
                <c:pt idx="5457">
                  <c:v>42874.46875</c:v>
                </c:pt>
                <c:pt idx="5458">
                  <c:v>42874.479166666664</c:v>
                </c:pt>
                <c:pt idx="5459">
                  <c:v>42874.489583333336</c:v>
                </c:pt>
                <c:pt idx="5460">
                  <c:v>42874.5</c:v>
                </c:pt>
                <c:pt idx="5461">
                  <c:v>42874.510416666664</c:v>
                </c:pt>
                <c:pt idx="5462">
                  <c:v>42874.520833333336</c:v>
                </c:pt>
                <c:pt idx="5463">
                  <c:v>42874.53125</c:v>
                </c:pt>
                <c:pt idx="5464">
                  <c:v>42874.541666666664</c:v>
                </c:pt>
                <c:pt idx="5465">
                  <c:v>42874.552083333336</c:v>
                </c:pt>
                <c:pt idx="5466">
                  <c:v>42874.5625</c:v>
                </c:pt>
                <c:pt idx="5467">
                  <c:v>42874.572916666664</c:v>
                </c:pt>
                <c:pt idx="5468">
                  <c:v>42874.583333333336</c:v>
                </c:pt>
                <c:pt idx="5469">
                  <c:v>42874.59375</c:v>
                </c:pt>
                <c:pt idx="5470">
                  <c:v>42874.604166666664</c:v>
                </c:pt>
                <c:pt idx="5471">
                  <c:v>42874.614583333336</c:v>
                </c:pt>
                <c:pt idx="5472">
                  <c:v>42874.625</c:v>
                </c:pt>
                <c:pt idx="5473">
                  <c:v>42874.635416666664</c:v>
                </c:pt>
                <c:pt idx="5474">
                  <c:v>42874.645833333336</c:v>
                </c:pt>
                <c:pt idx="5475">
                  <c:v>42874.65625</c:v>
                </c:pt>
                <c:pt idx="5476">
                  <c:v>42874.666666666664</c:v>
                </c:pt>
                <c:pt idx="5477">
                  <c:v>42874.677083333336</c:v>
                </c:pt>
                <c:pt idx="5478">
                  <c:v>42874.6875</c:v>
                </c:pt>
                <c:pt idx="5479">
                  <c:v>42874.697916666664</c:v>
                </c:pt>
                <c:pt idx="5480">
                  <c:v>42874.708333333336</c:v>
                </c:pt>
                <c:pt idx="5481">
                  <c:v>42874.71875</c:v>
                </c:pt>
                <c:pt idx="5482">
                  <c:v>42874.729166666664</c:v>
                </c:pt>
                <c:pt idx="5483">
                  <c:v>42874.739583333336</c:v>
                </c:pt>
                <c:pt idx="5484">
                  <c:v>42874.75</c:v>
                </c:pt>
                <c:pt idx="5485">
                  <c:v>42874.760416666664</c:v>
                </c:pt>
                <c:pt idx="5486">
                  <c:v>42874.770833333336</c:v>
                </c:pt>
                <c:pt idx="5487">
                  <c:v>42874.78125</c:v>
                </c:pt>
                <c:pt idx="5488">
                  <c:v>42874.791666666664</c:v>
                </c:pt>
                <c:pt idx="5489">
                  <c:v>42874.802083333336</c:v>
                </c:pt>
                <c:pt idx="5490">
                  <c:v>42874.8125</c:v>
                </c:pt>
                <c:pt idx="5491">
                  <c:v>42874.822916666664</c:v>
                </c:pt>
                <c:pt idx="5492">
                  <c:v>42874.833333333336</c:v>
                </c:pt>
                <c:pt idx="5493">
                  <c:v>42874.84375</c:v>
                </c:pt>
                <c:pt idx="5494">
                  <c:v>42874.854166666664</c:v>
                </c:pt>
                <c:pt idx="5495">
                  <c:v>42874.864583333336</c:v>
                </c:pt>
                <c:pt idx="5496">
                  <c:v>42874.875</c:v>
                </c:pt>
                <c:pt idx="5497">
                  <c:v>42874.885416666664</c:v>
                </c:pt>
                <c:pt idx="5498">
                  <c:v>42874.895833333336</c:v>
                </c:pt>
                <c:pt idx="5499">
                  <c:v>42874.90625</c:v>
                </c:pt>
                <c:pt idx="5500">
                  <c:v>42874.916666666664</c:v>
                </c:pt>
                <c:pt idx="5501">
                  <c:v>42874.927083333336</c:v>
                </c:pt>
                <c:pt idx="5502">
                  <c:v>42874.9375</c:v>
                </c:pt>
                <c:pt idx="5503">
                  <c:v>42874.947916666664</c:v>
                </c:pt>
                <c:pt idx="5504">
                  <c:v>42874.958333333336</c:v>
                </c:pt>
                <c:pt idx="5505">
                  <c:v>42874.96875</c:v>
                </c:pt>
                <c:pt idx="5506">
                  <c:v>42874.979166666664</c:v>
                </c:pt>
                <c:pt idx="5507">
                  <c:v>42874.989583333336</c:v>
                </c:pt>
                <c:pt idx="5508">
                  <c:v>42875</c:v>
                </c:pt>
                <c:pt idx="5509">
                  <c:v>42875.010416666664</c:v>
                </c:pt>
                <c:pt idx="5510">
                  <c:v>42875.020833333336</c:v>
                </c:pt>
                <c:pt idx="5511">
                  <c:v>42875.03125</c:v>
                </c:pt>
                <c:pt idx="5512">
                  <c:v>42875.041666666664</c:v>
                </c:pt>
                <c:pt idx="5513">
                  <c:v>42875.052083333336</c:v>
                </c:pt>
                <c:pt idx="5514">
                  <c:v>42875.0625</c:v>
                </c:pt>
                <c:pt idx="5515">
                  <c:v>42875.072916666664</c:v>
                </c:pt>
                <c:pt idx="5516">
                  <c:v>42875.083333333336</c:v>
                </c:pt>
                <c:pt idx="5517">
                  <c:v>42875.09375</c:v>
                </c:pt>
                <c:pt idx="5518">
                  <c:v>42875.104166666664</c:v>
                </c:pt>
                <c:pt idx="5519">
                  <c:v>42875.114583333336</c:v>
                </c:pt>
                <c:pt idx="5520">
                  <c:v>42875.125</c:v>
                </c:pt>
                <c:pt idx="5521">
                  <c:v>42875.135416666664</c:v>
                </c:pt>
                <c:pt idx="5522">
                  <c:v>42875.145833333336</c:v>
                </c:pt>
                <c:pt idx="5523">
                  <c:v>42875.15625</c:v>
                </c:pt>
                <c:pt idx="5524">
                  <c:v>42875.166666666664</c:v>
                </c:pt>
                <c:pt idx="5525">
                  <c:v>42875.177083333336</c:v>
                </c:pt>
                <c:pt idx="5526">
                  <c:v>42875.1875</c:v>
                </c:pt>
                <c:pt idx="5527">
                  <c:v>42875.197916666664</c:v>
                </c:pt>
                <c:pt idx="5528">
                  <c:v>42875.208333333336</c:v>
                </c:pt>
                <c:pt idx="5529">
                  <c:v>42875.21875</c:v>
                </c:pt>
                <c:pt idx="5530">
                  <c:v>42875.229166666664</c:v>
                </c:pt>
                <c:pt idx="5531">
                  <c:v>42875.239583333336</c:v>
                </c:pt>
                <c:pt idx="5532">
                  <c:v>42875.25</c:v>
                </c:pt>
                <c:pt idx="5533">
                  <c:v>42875.260416666664</c:v>
                </c:pt>
                <c:pt idx="5534">
                  <c:v>42875.270833333336</c:v>
                </c:pt>
                <c:pt idx="5535">
                  <c:v>42875.28125</c:v>
                </c:pt>
                <c:pt idx="5536">
                  <c:v>42875.291666666664</c:v>
                </c:pt>
                <c:pt idx="5537">
                  <c:v>42875.302083333336</c:v>
                </c:pt>
                <c:pt idx="5538">
                  <c:v>42875.3125</c:v>
                </c:pt>
                <c:pt idx="5539">
                  <c:v>42875.322916666664</c:v>
                </c:pt>
                <c:pt idx="5540">
                  <c:v>42875.333333333336</c:v>
                </c:pt>
                <c:pt idx="5541">
                  <c:v>42875.34375</c:v>
                </c:pt>
                <c:pt idx="5542">
                  <c:v>42875.354166666664</c:v>
                </c:pt>
                <c:pt idx="5543">
                  <c:v>42875.364583333336</c:v>
                </c:pt>
                <c:pt idx="5544">
                  <c:v>42875.375</c:v>
                </c:pt>
                <c:pt idx="5545">
                  <c:v>42875.385416666664</c:v>
                </c:pt>
                <c:pt idx="5546">
                  <c:v>42875.395833333336</c:v>
                </c:pt>
                <c:pt idx="5547">
                  <c:v>42875.40625</c:v>
                </c:pt>
                <c:pt idx="5548">
                  <c:v>42875.416666666664</c:v>
                </c:pt>
                <c:pt idx="5549">
                  <c:v>42875.427083333336</c:v>
                </c:pt>
                <c:pt idx="5550">
                  <c:v>42875.4375</c:v>
                </c:pt>
                <c:pt idx="5551">
                  <c:v>42875.447916666664</c:v>
                </c:pt>
                <c:pt idx="5552">
                  <c:v>42875.458333333336</c:v>
                </c:pt>
                <c:pt idx="5553">
                  <c:v>42875.46875</c:v>
                </c:pt>
                <c:pt idx="5554">
                  <c:v>42875.479166666664</c:v>
                </c:pt>
                <c:pt idx="5555">
                  <c:v>42875.489583333336</c:v>
                </c:pt>
                <c:pt idx="5556">
                  <c:v>42875.5</c:v>
                </c:pt>
                <c:pt idx="5557">
                  <c:v>42875.510416666664</c:v>
                </c:pt>
                <c:pt idx="5558">
                  <c:v>42875.520833333336</c:v>
                </c:pt>
                <c:pt idx="5559">
                  <c:v>42875.53125</c:v>
                </c:pt>
                <c:pt idx="5560">
                  <c:v>42875.541666666664</c:v>
                </c:pt>
                <c:pt idx="5561">
                  <c:v>42875.552083333336</c:v>
                </c:pt>
                <c:pt idx="5562">
                  <c:v>42875.5625</c:v>
                </c:pt>
                <c:pt idx="5563">
                  <c:v>42875.572916666664</c:v>
                </c:pt>
                <c:pt idx="5564">
                  <c:v>42875.583333333336</c:v>
                </c:pt>
                <c:pt idx="5565">
                  <c:v>42875.59375</c:v>
                </c:pt>
                <c:pt idx="5566">
                  <c:v>42875.604166666664</c:v>
                </c:pt>
                <c:pt idx="5567">
                  <c:v>42875.614583333336</c:v>
                </c:pt>
                <c:pt idx="5568">
                  <c:v>42875.625</c:v>
                </c:pt>
                <c:pt idx="5569">
                  <c:v>42875.635416666664</c:v>
                </c:pt>
                <c:pt idx="5570">
                  <c:v>42875.645833333336</c:v>
                </c:pt>
                <c:pt idx="5571">
                  <c:v>42875.65625</c:v>
                </c:pt>
                <c:pt idx="5572">
                  <c:v>42875.666666666664</c:v>
                </c:pt>
                <c:pt idx="5573">
                  <c:v>42875.677083333336</c:v>
                </c:pt>
                <c:pt idx="5574">
                  <c:v>42875.6875</c:v>
                </c:pt>
                <c:pt idx="5575">
                  <c:v>42875.697916666664</c:v>
                </c:pt>
                <c:pt idx="5576">
                  <c:v>42875.708333333336</c:v>
                </c:pt>
                <c:pt idx="5577">
                  <c:v>42875.71875</c:v>
                </c:pt>
                <c:pt idx="5578">
                  <c:v>42875.729166666664</c:v>
                </c:pt>
                <c:pt idx="5579">
                  <c:v>42875.739583333336</c:v>
                </c:pt>
                <c:pt idx="5580">
                  <c:v>42875.75</c:v>
                </c:pt>
                <c:pt idx="5581">
                  <c:v>42875.760416666664</c:v>
                </c:pt>
                <c:pt idx="5582">
                  <c:v>42875.770833333336</c:v>
                </c:pt>
                <c:pt idx="5583">
                  <c:v>42875.78125</c:v>
                </c:pt>
                <c:pt idx="5584">
                  <c:v>42875.791666666664</c:v>
                </c:pt>
                <c:pt idx="5585">
                  <c:v>42875.802083333336</c:v>
                </c:pt>
                <c:pt idx="5586">
                  <c:v>42875.8125</c:v>
                </c:pt>
                <c:pt idx="5587">
                  <c:v>42875.822916666664</c:v>
                </c:pt>
                <c:pt idx="5588">
                  <c:v>42875.833333333336</c:v>
                </c:pt>
                <c:pt idx="5589">
                  <c:v>42875.84375</c:v>
                </c:pt>
                <c:pt idx="5590">
                  <c:v>42875.854166666664</c:v>
                </c:pt>
                <c:pt idx="5591">
                  <c:v>42875.864583333336</c:v>
                </c:pt>
                <c:pt idx="5592">
                  <c:v>42875.875</c:v>
                </c:pt>
                <c:pt idx="5593">
                  <c:v>42875.885416666664</c:v>
                </c:pt>
                <c:pt idx="5594">
                  <c:v>42875.895833333336</c:v>
                </c:pt>
                <c:pt idx="5595">
                  <c:v>42875.90625</c:v>
                </c:pt>
                <c:pt idx="5596">
                  <c:v>42875.916666666664</c:v>
                </c:pt>
                <c:pt idx="5597">
                  <c:v>42875.927083333336</c:v>
                </c:pt>
                <c:pt idx="5598">
                  <c:v>42875.9375</c:v>
                </c:pt>
                <c:pt idx="5599">
                  <c:v>42875.947916666664</c:v>
                </c:pt>
                <c:pt idx="5600">
                  <c:v>42875.958333333336</c:v>
                </c:pt>
                <c:pt idx="5601">
                  <c:v>42875.96875</c:v>
                </c:pt>
                <c:pt idx="5602">
                  <c:v>42875.979166666664</c:v>
                </c:pt>
                <c:pt idx="5603">
                  <c:v>42875.989583333336</c:v>
                </c:pt>
                <c:pt idx="5604">
                  <c:v>42876</c:v>
                </c:pt>
                <c:pt idx="5605">
                  <c:v>42876.010416666664</c:v>
                </c:pt>
                <c:pt idx="5606">
                  <c:v>42876.020833333336</c:v>
                </c:pt>
                <c:pt idx="5607">
                  <c:v>42876.03125</c:v>
                </c:pt>
                <c:pt idx="5608">
                  <c:v>42876.041666666664</c:v>
                </c:pt>
                <c:pt idx="5609">
                  <c:v>42876.052083333336</c:v>
                </c:pt>
                <c:pt idx="5610">
                  <c:v>42876.0625</c:v>
                </c:pt>
                <c:pt idx="5611">
                  <c:v>42876.072916666664</c:v>
                </c:pt>
                <c:pt idx="5612">
                  <c:v>42876.083333333336</c:v>
                </c:pt>
                <c:pt idx="5613">
                  <c:v>42876.09375</c:v>
                </c:pt>
                <c:pt idx="5614">
                  <c:v>42876.104166666664</c:v>
                </c:pt>
                <c:pt idx="5615">
                  <c:v>42876.114583333336</c:v>
                </c:pt>
                <c:pt idx="5616">
                  <c:v>42876.125</c:v>
                </c:pt>
                <c:pt idx="5617">
                  <c:v>42876.135416666664</c:v>
                </c:pt>
                <c:pt idx="5618">
                  <c:v>42876.145833333336</c:v>
                </c:pt>
                <c:pt idx="5619">
                  <c:v>42876.15625</c:v>
                </c:pt>
                <c:pt idx="5620">
                  <c:v>42876.166666666664</c:v>
                </c:pt>
                <c:pt idx="5621">
                  <c:v>42876.177083333336</c:v>
                </c:pt>
                <c:pt idx="5622">
                  <c:v>42876.1875</c:v>
                </c:pt>
                <c:pt idx="5623">
                  <c:v>42876.197916666664</c:v>
                </c:pt>
                <c:pt idx="5624">
                  <c:v>42876.208333333336</c:v>
                </c:pt>
                <c:pt idx="5625">
                  <c:v>42876.21875</c:v>
                </c:pt>
                <c:pt idx="5626">
                  <c:v>42876.229166666664</c:v>
                </c:pt>
                <c:pt idx="5627">
                  <c:v>42876.239583333336</c:v>
                </c:pt>
                <c:pt idx="5628">
                  <c:v>42876.25</c:v>
                </c:pt>
                <c:pt idx="5629">
                  <c:v>42876.260416666664</c:v>
                </c:pt>
                <c:pt idx="5630">
                  <c:v>42876.270833333336</c:v>
                </c:pt>
                <c:pt idx="5631">
                  <c:v>42876.28125</c:v>
                </c:pt>
                <c:pt idx="5632">
                  <c:v>42876.291666666664</c:v>
                </c:pt>
                <c:pt idx="5633">
                  <c:v>42876.302083333336</c:v>
                </c:pt>
                <c:pt idx="5634">
                  <c:v>42876.3125</c:v>
                </c:pt>
                <c:pt idx="5635">
                  <c:v>42876.322916666664</c:v>
                </c:pt>
                <c:pt idx="5636">
                  <c:v>42876.333333333336</c:v>
                </c:pt>
                <c:pt idx="5637">
                  <c:v>42876.34375</c:v>
                </c:pt>
                <c:pt idx="5638">
                  <c:v>42876.354166666664</c:v>
                </c:pt>
                <c:pt idx="5639">
                  <c:v>42876.364583333336</c:v>
                </c:pt>
                <c:pt idx="5640">
                  <c:v>42876.375</c:v>
                </c:pt>
                <c:pt idx="5641">
                  <c:v>42876.385416666664</c:v>
                </c:pt>
                <c:pt idx="5642">
                  <c:v>42876.395833333336</c:v>
                </c:pt>
                <c:pt idx="5643">
                  <c:v>42876.40625</c:v>
                </c:pt>
                <c:pt idx="5644">
                  <c:v>42876.416666666664</c:v>
                </c:pt>
                <c:pt idx="5645">
                  <c:v>42876.427083333336</c:v>
                </c:pt>
                <c:pt idx="5646">
                  <c:v>42876.4375</c:v>
                </c:pt>
                <c:pt idx="5647">
                  <c:v>42876.447916666664</c:v>
                </c:pt>
                <c:pt idx="5648">
                  <c:v>42876.458333333336</c:v>
                </c:pt>
                <c:pt idx="5649">
                  <c:v>42876.46875</c:v>
                </c:pt>
                <c:pt idx="5650">
                  <c:v>42876.479166666664</c:v>
                </c:pt>
                <c:pt idx="5651">
                  <c:v>42876.489583333336</c:v>
                </c:pt>
                <c:pt idx="5652">
                  <c:v>42876.5</c:v>
                </c:pt>
                <c:pt idx="5653">
                  <c:v>42876.510416666664</c:v>
                </c:pt>
                <c:pt idx="5654">
                  <c:v>42876.520833333336</c:v>
                </c:pt>
                <c:pt idx="5655">
                  <c:v>42876.53125</c:v>
                </c:pt>
                <c:pt idx="5656">
                  <c:v>42876.541666666664</c:v>
                </c:pt>
                <c:pt idx="5657">
                  <c:v>42876.552083333336</c:v>
                </c:pt>
                <c:pt idx="5658">
                  <c:v>42876.5625</c:v>
                </c:pt>
                <c:pt idx="5659">
                  <c:v>42876.572916666664</c:v>
                </c:pt>
                <c:pt idx="5660">
                  <c:v>42876.583333333336</c:v>
                </c:pt>
                <c:pt idx="5661">
                  <c:v>42876.59375</c:v>
                </c:pt>
                <c:pt idx="5662">
                  <c:v>42876.604166666664</c:v>
                </c:pt>
                <c:pt idx="5663">
                  <c:v>42876.614583333336</c:v>
                </c:pt>
                <c:pt idx="5664">
                  <c:v>42876.625</c:v>
                </c:pt>
                <c:pt idx="5665">
                  <c:v>42876.635416666664</c:v>
                </c:pt>
                <c:pt idx="5666">
                  <c:v>42876.645833333336</c:v>
                </c:pt>
                <c:pt idx="5667">
                  <c:v>42876.65625</c:v>
                </c:pt>
                <c:pt idx="5668">
                  <c:v>42876.666666666664</c:v>
                </c:pt>
                <c:pt idx="5669">
                  <c:v>42876.677083333336</c:v>
                </c:pt>
                <c:pt idx="5670">
                  <c:v>42876.6875</c:v>
                </c:pt>
                <c:pt idx="5671">
                  <c:v>42876.697916666664</c:v>
                </c:pt>
                <c:pt idx="5672">
                  <c:v>42876.708333333336</c:v>
                </c:pt>
                <c:pt idx="5673">
                  <c:v>42876.71875</c:v>
                </c:pt>
                <c:pt idx="5674">
                  <c:v>42876.729166666664</c:v>
                </c:pt>
                <c:pt idx="5675">
                  <c:v>42876.739583333336</c:v>
                </c:pt>
                <c:pt idx="5676">
                  <c:v>42876.75</c:v>
                </c:pt>
                <c:pt idx="5677">
                  <c:v>42876.760416666664</c:v>
                </c:pt>
                <c:pt idx="5678">
                  <c:v>42876.770833333336</c:v>
                </c:pt>
                <c:pt idx="5679">
                  <c:v>42876.78125</c:v>
                </c:pt>
                <c:pt idx="5680">
                  <c:v>42876.791666666664</c:v>
                </c:pt>
                <c:pt idx="5681">
                  <c:v>42876.802083333336</c:v>
                </c:pt>
                <c:pt idx="5682">
                  <c:v>42876.8125</c:v>
                </c:pt>
                <c:pt idx="5683">
                  <c:v>42876.822916666664</c:v>
                </c:pt>
                <c:pt idx="5684">
                  <c:v>42876.833333333336</c:v>
                </c:pt>
                <c:pt idx="5685">
                  <c:v>42876.84375</c:v>
                </c:pt>
                <c:pt idx="5686">
                  <c:v>42876.854166666664</c:v>
                </c:pt>
                <c:pt idx="5687">
                  <c:v>42876.864583333336</c:v>
                </c:pt>
                <c:pt idx="5688">
                  <c:v>42876.875</c:v>
                </c:pt>
                <c:pt idx="5689">
                  <c:v>42876.885416666664</c:v>
                </c:pt>
                <c:pt idx="5690">
                  <c:v>42876.895833333336</c:v>
                </c:pt>
                <c:pt idx="5691">
                  <c:v>42876.90625</c:v>
                </c:pt>
                <c:pt idx="5692">
                  <c:v>42876.916666666664</c:v>
                </c:pt>
                <c:pt idx="5693">
                  <c:v>42876.927083333336</c:v>
                </c:pt>
                <c:pt idx="5694">
                  <c:v>42876.9375</c:v>
                </c:pt>
                <c:pt idx="5695">
                  <c:v>42876.947916666664</c:v>
                </c:pt>
                <c:pt idx="5696">
                  <c:v>42876.958333333336</c:v>
                </c:pt>
                <c:pt idx="5697">
                  <c:v>42876.96875</c:v>
                </c:pt>
                <c:pt idx="5698">
                  <c:v>42876.979166666664</c:v>
                </c:pt>
                <c:pt idx="5699">
                  <c:v>42876.989583333336</c:v>
                </c:pt>
                <c:pt idx="5700">
                  <c:v>42877</c:v>
                </c:pt>
                <c:pt idx="5701">
                  <c:v>42877.010416666664</c:v>
                </c:pt>
                <c:pt idx="5702">
                  <c:v>42877.020833333336</c:v>
                </c:pt>
                <c:pt idx="5703">
                  <c:v>42877.03125</c:v>
                </c:pt>
                <c:pt idx="5704">
                  <c:v>42877.041666666664</c:v>
                </c:pt>
                <c:pt idx="5705">
                  <c:v>42877.052083333336</c:v>
                </c:pt>
                <c:pt idx="5706">
                  <c:v>42877.0625</c:v>
                </c:pt>
                <c:pt idx="5707">
                  <c:v>42877.072916666664</c:v>
                </c:pt>
                <c:pt idx="5708">
                  <c:v>42877.083333333336</c:v>
                </c:pt>
                <c:pt idx="5709">
                  <c:v>42877.09375</c:v>
                </c:pt>
                <c:pt idx="5710">
                  <c:v>42877.104166666664</c:v>
                </c:pt>
                <c:pt idx="5711">
                  <c:v>42877.114583333336</c:v>
                </c:pt>
                <c:pt idx="5712">
                  <c:v>42877.125</c:v>
                </c:pt>
                <c:pt idx="5713">
                  <c:v>42877.135416666664</c:v>
                </c:pt>
                <c:pt idx="5714">
                  <c:v>42877.145833333336</c:v>
                </c:pt>
                <c:pt idx="5715">
                  <c:v>42877.15625</c:v>
                </c:pt>
                <c:pt idx="5716">
                  <c:v>42877.166666666664</c:v>
                </c:pt>
                <c:pt idx="5717">
                  <c:v>42877.177083333336</c:v>
                </c:pt>
                <c:pt idx="5718">
                  <c:v>42877.1875</c:v>
                </c:pt>
                <c:pt idx="5719">
                  <c:v>42877.197916666664</c:v>
                </c:pt>
                <c:pt idx="5720">
                  <c:v>42877.208333333336</c:v>
                </c:pt>
                <c:pt idx="5721">
                  <c:v>42877.21875</c:v>
                </c:pt>
                <c:pt idx="5722">
                  <c:v>42877.229166666664</c:v>
                </c:pt>
                <c:pt idx="5723">
                  <c:v>42877.239583333336</c:v>
                </c:pt>
                <c:pt idx="5724">
                  <c:v>42877.25</c:v>
                </c:pt>
                <c:pt idx="5725">
                  <c:v>42877.260416666664</c:v>
                </c:pt>
                <c:pt idx="5726">
                  <c:v>42877.270833333336</c:v>
                </c:pt>
                <c:pt idx="5727">
                  <c:v>42877.28125</c:v>
                </c:pt>
                <c:pt idx="5728">
                  <c:v>42877.291666666664</c:v>
                </c:pt>
                <c:pt idx="5729">
                  <c:v>42877.302083333336</c:v>
                </c:pt>
                <c:pt idx="5730">
                  <c:v>42877.3125</c:v>
                </c:pt>
                <c:pt idx="5731">
                  <c:v>42877.322916666664</c:v>
                </c:pt>
                <c:pt idx="5732">
                  <c:v>42877.333333333336</c:v>
                </c:pt>
                <c:pt idx="5733">
                  <c:v>42877.34375</c:v>
                </c:pt>
                <c:pt idx="5734">
                  <c:v>42877.354166666664</c:v>
                </c:pt>
                <c:pt idx="5735">
                  <c:v>42877.364583333336</c:v>
                </c:pt>
                <c:pt idx="5736">
                  <c:v>42877.375</c:v>
                </c:pt>
                <c:pt idx="5737">
                  <c:v>42877.385416666664</c:v>
                </c:pt>
                <c:pt idx="5738">
                  <c:v>42877.395833333336</c:v>
                </c:pt>
                <c:pt idx="5739">
                  <c:v>42877.40625</c:v>
                </c:pt>
                <c:pt idx="5740">
                  <c:v>42877.416666666664</c:v>
                </c:pt>
                <c:pt idx="5741">
                  <c:v>42877.427083333336</c:v>
                </c:pt>
                <c:pt idx="5742">
                  <c:v>42877.4375</c:v>
                </c:pt>
                <c:pt idx="5743">
                  <c:v>42877.447916666664</c:v>
                </c:pt>
                <c:pt idx="5744">
                  <c:v>42877.458333333336</c:v>
                </c:pt>
                <c:pt idx="5745">
                  <c:v>42877.46875</c:v>
                </c:pt>
                <c:pt idx="5746">
                  <c:v>42877.479166666664</c:v>
                </c:pt>
                <c:pt idx="5747">
                  <c:v>42877.489583333336</c:v>
                </c:pt>
                <c:pt idx="5748">
                  <c:v>42877.5</c:v>
                </c:pt>
                <c:pt idx="5749">
                  <c:v>42877.510416666664</c:v>
                </c:pt>
                <c:pt idx="5750">
                  <c:v>42877.520833333336</c:v>
                </c:pt>
                <c:pt idx="5751">
                  <c:v>42877.53125</c:v>
                </c:pt>
                <c:pt idx="5752">
                  <c:v>42877.541666666664</c:v>
                </c:pt>
                <c:pt idx="5753">
                  <c:v>42877.552083333336</c:v>
                </c:pt>
                <c:pt idx="5754">
                  <c:v>42877.5625</c:v>
                </c:pt>
                <c:pt idx="5755">
                  <c:v>42877.572916666664</c:v>
                </c:pt>
                <c:pt idx="5756">
                  <c:v>42877.583333333336</c:v>
                </c:pt>
                <c:pt idx="5757">
                  <c:v>42877.59375</c:v>
                </c:pt>
                <c:pt idx="5758">
                  <c:v>42877.604166666664</c:v>
                </c:pt>
                <c:pt idx="5759">
                  <c:v>42877.614583333336</c:v>
                </c:pt>
                <c:pt idx="5760">
                  <c:v>42877.625</c:v>
                </c:pt>
                <c:pt idx="5761">
                  <c:v>42877.635416666664</c:v>
                </c:pt>
                <c:pt idx="5762">
                  <c:v>42877.645833333336</c:v>
                </c:pt>
                <c:pt idx="5763">
                  <c:v>42877.65625</c:v>
                </c:pt>
                <c:pt idx="5764">
                  <c:v>42877.666666666664</c:v>
                </c:pt>
                <c:pt idx="5765">
                  <c:v>42877.677083333336</c:v>
                </c:pt>
                <c:pt idx="5766">
                  <c:v>42877.6875</c:v>
                </c:pt>
                <c:pt idx="5767">
                  <c:v>42877.697916666664</c:v>
                </c:pt>
                <c:pt idx="5768">
                  <c:v>42877.708333333336</c:v>
                </c:pt>
                <c:pt idx="5769">
                  <c:v>42877.71875</c:v>
                </c:pt>
                <c:pt idx="5770">
                  <c:v>42877.729166666664</c:v>
                </c:pt>
                <c:pt idx="5771">
                  <c:v>42877.739583333336</c:v>
                </c:pt>
                <c:pt idx="5772">
                  <c:v>42877.75</c:v>
                </c:pt>
                <c:pt idx="5773">
                  <c:v>42877.760416666664</c:v>
                </c:pt>
                <c:pt idx="5774">
                  <c:v>42877.770833333336</c:v>
                </c:pt>
                <c:pt idx="5775">
                  <c:v>42877.78125</c:v>
                </c:pt>
                <c:pt idx="5776">
                  <c:v>42877.791666666664</c:v>
                </c:pt>
                <c:pt idx="5777">
                  <c:v>42877.802083333336</c:v>
                </c:pt>
                <c:pt idx="5778">
                  <c:v>42877.8125</c:v>
                </c:pt>
                <c:pt idx="5779">
                  <c:v>42877.822916666664</c:v>
                </c:pt>
                <c:pt idx="5780">
                  <c:v>42877.833333333336</c:v>
                </c:pt>
                <c:pt idx="5781">
                  <c:v>42877.84375</c:v>
                </c:pt>
                <c:pt idx="5782">
                  <c:v>42877.854166666664</c:v>
                </c:pt>
                <c:pt idx="5783">
                  <c:v>42877.864583333336</c:v>
                </c:pt>
                <c:pt idx="5784">
                  <c:v>42877.875</c:v>
                </c:pt>
                <c:pt idx="5785">
                  <c:v>42877.885416666664</c:v>
                </c:pt>
                <c:pt idx="5786">
                  <c:v>42877.895833333336</c:v>
                </c:pt>
                <c:pt idx="5787">
                  <c:v>42877.90625</c:v>
                </c:pt>
                <c:pt idx="5788">
                  <c:v>42877.916666666664</c:v>
                </c:pt>
                <c:pt idx="5789">
                  <c:v>42877.927083333336</c:v>
                </c:pt>
                <c:pt idx="5790">
                  <c:v>42877.9375</c:v>
                </c:pt>
                <c:pt idx="5791">
                  <c:v>42877.947916666664</c:v>
                </c:pt>
                <c:pt idx="5792">
                  <c:v>42877.958333333336</c:v>
                </c:pt>
                <c:pt idx="5793">
                  <c:v>42877.96875</c:v>
                </c:pt>
                <c:pt idx="5794">
                  <c:v>42877.979166666664</c:v>
                </c:pt>
                <c:pt idx="5795">
                  <c:v>42877.989583333336</c:v>
                </c:pt>
                <c:pt idx="5796">
                  <c:v>42878</c:v>
                </c:pt>
                <c:pt idx="5797">
                  <c:v>42878.010416666664</c:v>
                </c:pt>
                <c:pt idx="5798">
                  <c:v>42878.020833333336</c:v>
                </c:pt>
                <c:pt idx="5799">
                  <c:v>42878.03125</c:v>
                </c:pt>
                <c:pt idx="5800">
                  <c:v>42878.041666666664</c:v>
                </c:pt>
                <c:pt idx="5801">
                  <c:v>42878.052083333336</c:v>
                </c:pt>
                <c:pt idx="5802">
                  <c:v>42878.0625</c:v>
                </c:pt>
                <c:pt idx="5803">
                  <c:v>42878.072916666664</c:v>
                </c:pt>
                <c:pt idx="5804">
                  <c:v>42878.083333333336</c:v>
                </c:pt>
                <c:pt idx="5805">
                  <c:v>42878.09375</c:v>
                </c:pt>
                <c:pt idx="5806">
                  <c:v>42878.104166666664</c:v>
                </c:pt>
                <c:pt idx="5807">
                  <c:v>42878.114583333336</c:v>
                </c:pt>
                <c:pt idx="5808">
                  <c:v>42878.125</c:v>
                </c:pt>
                <c:pt idx="5809">
                  <c:v>42878.135416666664</c:v>
                </c:pt>
                <c:pt idx="5810">
                  <c:v>42878.145833333336</c:v>
                </c:pt>
                <c:pt idx="5811">
                  <c:v>42878.15625</c:v>
                </c:pt>
                <c:pt idx="5812">
                  <c:v>42878.166666666664</c:v>
                </c:pt>
                <c:pt idx="5813">
                  <c:v>42878.177083333336</c:v>
                </c:pt>
                <c:pt idx="5814">
                  <c:v>42878.1875</c:v>
                </c:pt>
                <c:pt idx="5815">
                  <c:v>42878.197916666664</c:v>
                </c:pt>
                <c:pt idx="5816">
                  <c:v>42878.208333333336</c:v>
                </c:pt>
                <c:pt idx="5817">
                  <c:v>42878.21875</c:v>
                </c:pt>
                <c:pt idx="5818">
                  <c:v>42878.229166666664</c:v>
                </c:pt>
                <c:pt idx="5819">
                  <c:v>42878.239583333336</c:v>
                </c:pt>
                <c:pt idx="5820">
                  <c:v>42878.25</c:v>
                </c:pt>
                <c:pt idx="5821">
                  <c:v>42878.260416666664</c:v>
                </c:pt>
                <c:pt idx="5822">
                  <c:v>42878.270833333336</c:v>
                </c:pt>
                <c:pt idx="5823">
                  <c:v>42878.28125</c:v>
                </c:pt>
                <c:pt idx="5824">
                  <c:v>42878.291666666664</c:v>
                </c:pt>
                <c:pt idx="5825">
                  <c:v>42878.302083333336</c:v>
                </c:pt>
                <c:pt idx="5826">
                  <c:v>42878.3125</c:v>
                </c:pt>
                <c:pt idx="5827">
                  <c:v>42878.322916666664</c:v>
                </c:pt>
                <c:pt idx="5828">
                  <c:v>42878.333333333336</c:v>
                </c:pt>
                <c:pt idx="5829">
                  <c:v>42878.34375</c:v>
                </c:pt>
                <c:pt idx="5830">
                  <c:v>42878.354166666664</c:v>
                </c:pt>
                <c:pt idx="5831">
                  <c:v>42878.364583333336</c:v>
                </c:pt>
                <c:pt idx="5832">
                  <c:v>42878.375</c:v>
                </c:pt>
                <c:pt idx="5833">
                  <c:v>42878.385416666664</c:v>
                </c:pt>
                <c:pt idx="5834">
                  <c:v>42878.395833333336</c:v>
                </c:pt>
                <c:pt idx="5835">
                  <c:v>42878.40625</c:v>
                </c:pt>
                <c:pt idx="5836">
                  <c:v>42878.416666666664</c:v>
                </c:pt>
                <c:pt idx="5837">
                  <c:v>42878.427083333336</c:v>
                </c:pt>
                <c:pt idx="5838">
                  <c:v>42878.4375</c:v>
                </c:pt>
                <c:pt idx="5839">
                  <c:v>42878.447916666664</c:v>
                </c:pt>
                <c:pt idx="5840">
                  <c:v>42878.458333333336</c:v>
                </c:pt>
                <c:pt idx="5841">
                  <c:v>42878.46875</c:v>
                </c:pt>
                <c:pt idx="5842">
                  <c:v>42878.479166666664</c:v>
                </c:pt>
                <c:pt idx="5843">
                  <c:v>42878.489583333336</c:v>
                </c:pt>
                <c:pt idx="5844">
                  <c:v>42878.5</c:v>
                </c:pt>
                <c:pt idx="5845">
                  <c:v>42878.510416666664</c:v>
                </c:pt>
                <c:pt idx="5846">
                  <c:v>42878.520833333336</c:v>
                </c:pt>
                <c:pt idx="5847">
                  <c:v>42878.53125</c:v>
                </c:pt>
                <c:pt idx="5848">
                  <c:v>42878.541666666664</c:v>
                </c:pt>
                <c:pt idx="5849">
                  <c:v>42878.552083333336</c:v>
                </c:pt>
                <c:pt idx="5850">
                  <c:v>42878.5625</c:v>
                </c:pt>
                <c:pt idx="5851">
                  <c:v>42878.572916666664</c:v>
                </c:pt>
                <c:pt idx="5852">
                  <c:v>42878.583333333336</c:v>
                </c:pt>
                <c:pt idx="5853">
                  <c:v>42878.59375</c:v>
                </c:pt>
                <c:pt idx="5854">
                  <c:v>42878.604166666664</c:v>
                </c:pt>
                <c:pt idx="5855">
                  <c:v>42878.614583333336</c:v>
                </c:pt>
                <c:pt idx="5856">
                  <c:v>42878.625</c:v>
                </c:pt>
                <c:pt idx="5857">
                  <c:v>42878.635416666664</c:v>
                </c:pt>
                <c:pt idx="5858">
                  <c:v>42878.645833333336</c:v>
                </c:pt>
                <c:pt idx="5859">
                  <c:v>42878.65625</c:v>
                </c:pt>
                <c:pt idx="5860">
                  <c:v>42878.666666666664</c:v>
                </c:pt>
                <c:pt idx="5861">
                  <c:v>42878.677083333336</c:v>
                </c:pt>
                <c:pt idx="5862">
                  <c:v>42878.6875</c:v>
                </c:pt>
                <c:pt idx="5863">
                  <c:v>42878.697916666664</c:v>
                </c:pt>
                <c:pt idx="5864">
                  <c:v>42878.708333333336</c:v>
                </c:pt>
                <c:pt idx="5865">
                  <c:v>42878.71875</c:v>
                </c:pt>
                <c:pt idx="5866">
                  <c:v>42878.729166666664</c:v>
                </c:pt>
                <c:pt idx="5867">
                  <c:v>42878.739583333336</c:v>
                </c:pt>
                <c:pt idx="5868">
                  <c:v>42878.75</c:v>
                </c:pt>
                <c:pt idx="5869">
                  <c:v>42878.760416666664</c:v>
                </c:pt>
                <c:pt idx="5870">
                  <c:v>42878.770833333336</c:v>
                </c:pt>
                <c:pt idx="5871">
                  <c:v>42878.78125</c:v>
                </c:pt>
                <c:pt idx="5872">
                  <c:v>42878.791666666664</c:v>
                </c:pt>
                <c:pt idx="5873">
                  <c:v>42878.802083333336</c:v>
                </c:pt>
                <c:pt idx="5874">
                  <c:v>42878.8125</c:v>
                </c:pt>
                <c:pt idx="5875">
                  <c:v>42878.822916666664</c:v>
                </c:pt>
                <c:pt idx="5876">
                  <c:v>42878.833333333336</c:v>
                </c:pt>
                <c:pt idx="5877">
                  <c:v>42878.84375</c:v>
                </c:pt>
                <c:pt idx="5878">
                  <c:v>42878.854166666664</c:v>
                </c:pt>
                <c:pt idx="5879">
                  <c:v>42878.864583333336</c:v>
                </c:pt>
                <c:pt idx="5880">
                  <c:v>42878.875</c:v>
                </c:pt>
                <c:pt idx="5881">
                  <c:v>42878.885416666664</c:v>
                </c:pt>
                <c:pt idx="5882">
                  <c:v>42878.895833333336</c:v>
                </c:pt>
                <c:pt idx="5883">
                  <c:v>42878.90625</c:v>
                </c:pt>
                <c:pt idx="5884">
                  <c:v>42878.916666666664</c:v>
                </c:pt>
                <c:pt idx="5885">
                  <c:v>42878.927083333336</c:v>
                </c:pt>
                <c:pt idx="5886">
                  <c:v>42878.9375</c:v>
                </c:pt>
                <c:pt idx="5887">
                  <c:v>42878.947916666664</c:v>
                </c:pt>
                <c:pt idx="5888">
                  <c:v>42878.958333333336</c:v>
                </c:pt>
                <c:pt idx="5889">
                  <c:v>42878.96875</c:v>
                </c:pt>
                <c:pt idx="5890">
                  <c:v>42878.979166666664</c:v>
                </c:pt>
                <c:pt idx="5891">
                  <c:v>42878.989583333336</c:v>
                </c:pt>
                <c:pt idx="5892">
                  <c:v>42879</c:v>
                </c:pt>
                <c:pt idx="5893">
                  <c:v>42879.010416666664</c:v>
                </c:pt>
                <c:pt idx="5894">
                  <c:v>42879.020833333336</c:v>
                </c:pt>
                <c:pt idx="5895">
                  <c:v>42879.03125</c:v>
                </c:pt>
                <c:pt idx="5896">
                  <c:v>42879.041666666664</c:v>
                </c:pt>
                <c:pt idx="5897">
                  <c:v>42879.052083333336</c:v>
                </c:pt>
                <c:pt idx="5898">
                  <c:v>42879.0625</c:v>
                </c:pt>
                <c:pt idx="5899">
                  <c:v>42879.072916666664</c:v>
                </c:pt>
                <c:pt idx="5900">
                  <c:v>42879.083333333336</c:v>
                </c:pt>
                <c:pt idx="5901">
                  <c:v>42879.09375</c:v>
                </c:pt>
                <c:pt idx="5902">
                  <c:v>42879.104166666664</c:v>
                </c:pt>
                <c:pt idx="5903">
                  <c:v>42879.114583333336</c:v>
                </c:pt>
                <c:pt idx="5904">
                  <c:v>42879.125</c:v>
                </c:pt>
                <c:pt idx="5905">
                  <c:v>42879.135416666664</c:v>
                </c:pt>
                <c:pt idx="5906">
                  <c:v>42879.145833333336</c:v>
                </c:pt>
                <c:pt idx="5907">
                  <c:v>42879.15625</c:v>
                </c:pt>
                <c:pt idx="5908">
                  <c:v>42879.166666666664</c:v>
                </c:pt>
                <c:pt idx="5909">
                  <c:v>42879.177083333336</c:v>
                </c:pt>
                <c:pt idx="5910">
                  <c:v>42879.1875</c:v>
                </c:pt>
                <c:pt idx="5911">
                  <c:v>42879.197916666664</c:v>
                </c:pt>
                <c:pt idx="5912">
                  <c:v>42879.208333333336</c:v>
                </c:pt>
                <c:pt idx="5913">
                  <c:v>42879.21875</c:v>
                </c:pt>
                <c:pt idx="5914">
                  <c:v>42879.229166666664</c:v>
                </c:pt>
                <c:pt idx="5915">
                  <c:v>42879.239583333336</c:v>
                </c:pt>
                <c:pt idx="5916">
                  <c:v>42879.25</c:v>
                </c:pt>
                <c:pt idx="5917">
                  <c:v>42879.260416666664</c:v>
                </c:pt>
                <c:pt idx="5918">
                  <c:v>42879.270833333336</c:v>
                </c:pt>
                <c:pt idx="5919">
                  <c:v>42879.28125</c:v>
                </c:pt>
                <c:pt idx="5920">
                  <c:v>42879.291666666664</c:v>
                </c:pt>
                <c:pt idx="5921">
                  <c:v>42879.302083333336</c:v>
                </c:pt>
                <c:pt idx="5922">
                  <c:v>42879.3125</c:v>
                </c:pt>
                <c:pt idx="5923">
                  <c:v>42879.322916666664</c:v>
                </c:pt>
                <c:pt idx="5924">
                  <c:v>42879.333333333336</c:v>
                </c:pt>
                <c:pt idx="5925">
                  <c:v>42879.34375</c:v>
                </c:pt>
                <c:pt idx="5926">
                  <c:v>42879.354166666664</c:v>
                </c:pt>
                <c:pt idx="5927">
                  <c:v>42879.364583333336</c:v>
                </c:pt>
                <c:pt idx="5928">
                  <c:v>42879.375</c:v>
                </c:pt>
                <c:pt idx="5929">
                  <c:v>42879.385416666664</c:v>
                </c:pt>
                <c:pt idx="5930">
                  <c:v>42879.395833333336</c:v>
                </c:pt>
                <c:pt idx="5931">
                  <c:v>42879.40625</c:v>
                </c:pt>
                <c:pt idx="5932">
                  <c:v>42879.416666666664</c:v>
                </c:pt>
                <c:pt idx="5933">
                  <c:v>42879.427083333336</c:v>
                </c:pt>
                <c:pt idx="5934">
                  <c:v>42879.4375</c:v>
                </c:pt>
                <c:pt idx="5935">
                  <c:v>42879.447916666664</c:v>
                </c:pt>
                <c:pt idx="5936">
                  <c:v>42879.458333333336</c:v>
                </c:pt>
                <c:pt idx="5937">
                  <c:v>42879.46875</c:v>
                </c:pt>
                <c:pt idx="5938">
                  <c:v>42879.479166666664</c:v>
                </c:pt>
                <c:pt idx="5939">
                  <c:v>42879.489583333336</c:v>
                </c:pt>
                <c:pt idx="5940">
                  <c:v>42879.5</c:v>
                </c:pt>
                <c:pt idx="5941">
                  <c:v>42879.510416666664</c:v>
                </c:pt>
                <c:pt idx="5942">
                  <c:v>42879.520833333336</c:v>
                </c:pt>
                <c:pt idx="5943">
                  <c:v>42879.53125</c:v>
                </c:pt>
                <c:pt idx="5944">
                  <c:v>42879.541666666664</c:v>
                </c:pt>
                <c:pt idx="5945">
                  <c:v>42879.552083333336</c:v>
                </c:pt>
                <c:pt idx="5946">
                  <c:v>42879.5625</c:v>
                </c:pt>
                <c:pt idx="5947">
                  <c:v>42879.572916666664</c:v>
                </c:pt>
                <c:pt idx="5948">
                  <c:v>42879.583333333336</c:v>
                </c:pt>
                <c:pt idx="5949">
                  <c:v>42879.59375</c:v>
                </c:pt>
                <c:pt idx="5950">
                  <c:v>42879.604166666664</c:v>
                </c:pt>
                <c:pt idx="5951">
                  <c:v>42879.614583333336</c:v>
                </c:pt>
                <c:pt idx="5952">
                  <c:v>42879.625</c:v>
                </c:pt>
                <c:pt idx="5953">
                  <c:v>42879.635416666664</c:v>
                </c:pt>
                <c:pt idx="5954">
                  <c:v>42879.645833333336</c:v>
                </c:pt>
                <c:pt idx="5955">
                  <c:v>42879.65625</c:v>
                </c:pt>
                <c:pt idx="5956">
                  <c:v>42879.666666666664</c:v>
                </c:pt>
                <c:pt idx="5957">
                  <c:v>42879.677083333336</c:v>
                </c:pt>
                <c:pt idx="5958">
                  <c:v>42879.6875</c:v>
                </c:pt>
                <c:pt idx="5959">
                  <c:v>42879.697916666664</c:v>
                </c:pt>
                <c:pt idx="5960">
                  <c:v>42879.708333333336</c:v>
                </c:pt>
                <c:pt idx="5961">
                  <c:v>42879.71875</c:v>
                </c:pt>
                <c:pt idx="5962">
                  <c:v>42879.729166666664</c:v>
                </c:pt>
                <c:pt idx="5963">
                  <c:v>42879.739583333336</c:v>
                </c:pt>
                <c:pt idx="5964">
                  <c:v>42879.75</c:v>
                </c:pt>
                <c:pt idx="5965">
                  <c:v>42879.760416666664</c:v>
                </c:pt>
                <c:pt idx="5966">
                  <c:v>42879.770833333336</c:v>
                </c:pt>
                <c:pt idx="5967">
                  <c:v>42879.78125</c:v>
                </c:pt>
                <c:pt idx="5968">
                  <c:v>42879.791666666664</c:v>
                </c:pt>
                <c:pt idx="5969">
                  <c:v>42879.802083333336</c:v>
                </c:pt>
                <c:pt idx="5970">
                  <c:v>42879.8125</c:v>
                </c:pt>
                <c:pt idx="5971">
                  <c:v>42879.822916666664</c:v>
                </c:pt>
                <c:pt idx="5972">
                  <c:v>42879.833333333336</c:v>
                </c:pt>
                <c:pt idx="5973">
                  <c:v>42879.84375</c:v>
                </c:pt>
                <c:pt idx="5974">
                  <c:v>42879.854166666664</c:v>
                </c:pt>
                <c:pt idx="5975">
                  <c:v>42879.864583333336</c:v>
                </c:pt>
                <c:pt idx="5976">
                  <c:v>42879.875</c:v>
                </c:pt>
                <c:pt idx="5977">
                  <c:v>42879.885416666664</c:v>
                </c:pt>
                <c:pt idx="5978">
                  <c:v>42879.895833333336</c:v>
                </c:pt>
                <c:pt idx="5979">
                  <c:v>42879.90625</c:v>
                </c:pt>
                <c:pt idx="5980">
                  <c:v>42879.916666666664</c:v>
                </c:pt>
                <c:pt idx="5981">
                  <c:v>42879.927083333336</c:v>
                </c:pt>
                <c:pt idx="5982">
                  <c:v>42879.9375</c:v>
                </c:pt>
                <c:pt idx="5983">
                  <c:v>42879.947916666664</c:v>
                </c:pt>
                <c:pt idx="5984">
                  <c:v>42879.958333333336</c:v>
                </c:pt>
                <c:pt idx="5985">
                  <c:v>42879.96875</c:v>
                </c:pt>
                <c:pt idx="5986">
                  <c:v>42879.979166666664</c:v>
                </c:pt>
                <c:pt idx="5987">
                  <c:v>42879.989583333336</c:v>
                </c:pt>
                <c:pt idx="5988">
                  <c:v>42880</c:v>
                </c:pt>
                <c:pt idx="5989">
                  <c:v>42880.010416666664</c:v>
                </c:pt>
                <c:pt idx="5990">
                  <c:v>42880.020833333336</c:v>
                </c:pt>
                <c:pt idx="5991">
                  <c:v>42880.03125</c:v>
                </c:pt>
                <c:pt idx="5992">
                  <c:v>42880.041666666664</c:v>
                </c:pt>
                <c:pt idx="5993">
                  <c:v>42880.052083333336</c:v>
                </c:pt>
                <c:pt idx="5994">
                  <c:v>42880.0625</c:v>
                </c:pt>
                <c:pt idx="5995">
                  <c:v>42880.072916666664</c:v>
                </c:pt>
                <c:pt idx="5996">
                  <c:v>42880.083333333336</c:v>
                </c:pt>
                <c:pt idx="5997">
                  <c:v>42880.09375</c:v>
                </c:pt>
                <c:pt idx="5998">
                  <c:v>42880.104166666664</c:v>
                </c:pt>
                <c:pt idx="5999">
                  <c:v>42880.114583333336</c:v>
                </c:pt>
                <c:pt idx="6000">
                  <c:v>42880.125</c:v>
                </c:pt>
                <c:pt idx="6001">
                  <c:v>42880.135416666664</c:v>
                </c:pt>
                <c:pt idx="6002">
                  <c:v>42880.145833333336</c:v>
                </c:pt>
                <c:pt idx="6003">
                  <c:v>42880.15625</c:v>
                </c:pt>
                <c:pt idx="6004">
                  <c:v>42880.166666666664</c:v>
                </c:pt>
                <c:pt idx="6005">
                  <c:v>42880.177083333336</c:v>
                </c:pt>
                <c:pt idx="6006">
                  <c:v>42880.1875</c:v>
                </c:pt>
                <c:pt idx="6007">
                  <c:v>42880.197916666664</c:v>
                </c:pt>
                <c:pt idx="6008">
                  <c:v>42880.208333333336</c:v>
                </c:pt>
                <c:pt idx="6009">
                  <c:v>42880.21875</c:v>
                </c:pt>
                <c:pt idx="6010">
                  <c:v>42880.229166666664</c:v>
                </c:pt>
                <c:pt idx="6011">
                  <c:v>42880.239583333336</c:v>
                </c:pt>
                <c:pt idx="6012">
                  <c:v>42880.25</c:v>
                </c:pt>
                <c:pt idx="6013">
                  <c:v>42880.260416666664</c:v>
                </c:pt>
                <c:pt idx="6014">
                  <c:v>42880.270833333336</c:v>
                </c:pt>
                <c:pt idx="6015">
                  <c:v>42880.28125</c:v>
                </c:pt>
                <c:pt idx="6016">
                  <c:v>42880.291666666664</c:v>
                </c:pt>
                <c:pt idx="6017">
                  <c:v>42880.302083333336</c:v>
                </c:pt>
                <c:pt idx="6018">
                  <c:v>42880.3125</c:v>
                </c:pt>
                <c:pt idx="6019">
                  <c:v>42880.322916666664</c:v>
                </c:pt>
                <c:pt idx="6020">
                  <c:v>42880.333333333336</c:v>
                </c:pt>
                <c:pt idx="6021">
                  <c:v>42880.34375</c:v>
                </c:pt>
                <c:pt idx="6022">
                  <c:v>42880.354166666664</c:v>
                </c:pt>
                <c:pt idx="6023">
                  <c:v>42880.364583333336</c:v>
                </c:pt>
                <c:pt idx="6024">
                  <c:v>42880.375</c:v>
                </c:pt>
                <c:pt idx="6025">
                  <c:v>42880.385416666664</c:v>
                </c:pt>
                <c:pt idx="6026">
                  <c:v>42880.395833333336</c:v>
                </c:pt>
                <c:pt idx="6027">
                  <c:v>42880.40625</c:v>
                </c:pt>
                <c:pt idx="6028">
                  <c:v>42880.416666666664</c:v>
                </c:pt>
                <c:pt idx="6029">
                  <c:v>42880.427083333336</c:v>
                </c:pt>
                <c:pt idx="6030">
                  <c:v>42880.4375</c:v>
                </c:pt>
                <c:pt idx="6031">
                  <c:v>42880.447916666664</c:v>
                </c:pt>
                <c:pt idx="6032">
                  <c:v>42880.458333333336</c:v>
                </c:pt>
                <c:pt idx="6033">
                  <c:v>42880.46875</c:v>
                </c:pt>
                <c:pt idx="6034">
                  <c:v>42880.479166666664</c:v>
                </c:pt>
                <c:pt idx="6035">
                  <c:v>42880.489583333336</c:v>
                </c:pt>
                <c:pt idx="6036">
                  <c:v>42880.5</c:v>
                </c:pt>
                <c:pt idx="6037">
                  <c:v>42880.510416666664</c:v>
                </c:pt>
                <c:pt idx="6038">
                  <c:v>42880.520833333336</c:v>
                </c:pt>
                <c:pt idx="6039">
                  <c:v>42880.53125</c:v>
                </c:pt>
                <c:pt idx="6040">
                  <c:v>42880.541666666664</c:v>
                </c:pt>
                <c:pt idx="6041">
                  <c:v>42880.552083333336</c:v>
                </c:pt>
                <c:pt idx="6042">
                  <c:v>42880.5625</c:v>
                </c:pt>
                <c:pt idx="6043">
                  <c:v>42880.572916666664</c:v>
                </c:pt>
                <c:pt idx="6044">
                  <c:v>42880.583333333336</c:v>
                </c:pt>
                <c:pt idx="6045">
                  <c:v>42880.59375</c:v>
                </c:pt>
                <c:pt idx="6046">
                  <c:v>42880.604166666664</c:v>
                </c:pt>
                <c:pt idx="6047">
                  <c:v>42880.614583333336</c:v>
                </c:pt>
                <c:pt idx="6048">
                  <c:v>42880.625</c:v>
                </c:pt>
                <c:pt idx="6049">
                  <c:v>42880.635416666664</c:v>
                </c:pt>
                <c:pt idx="6050">
                  <c:v>42880.645833333336</c:v>
                </c:pt>
                <c:pt idx="6051">
                  <c:v>42880.65625</c:v>
                </c:pt>
                <c:pt idx="6052">
                  <c:v>42880.666666666664</c:v>
                </c:pt>
                <c:pt idx="6053">
                  <c:v>42880.677083333336</c:v>
                </c:pt>
                <c:pt idx="6054">
                  <c:v>42880.6875</c:v>
                </c:pt>
                <c:pt idx="6055">
                  <c:v>42880.697916666664</c:v>
                </c:pt>
                <c:pt idx="6056">
                  <c:v>42880.708333333336</c:v>
                </c:pt>
                <c:pt idx="6057">
                  <c:v>42880.71875</c:v>
                </c:pt>
                <c:pt idx="6058">
                  <c:v>42880.729166666664</c:v>
                </c:pt>
                <c:pt idx="6059">
                  <c:v>42880.739583333336</c:v>
                </c:pt>
                <c:pt idx="6060">
                  <c:v>42880.75</c:v>
                </c:pt>
                <c:pt idx="6061">
                  <c:v>42880.760416666664</c:v>
                </c:pt>
                <c:pt idx="6062">
                  <c:v>42880.770833333336</c:v>
                </c:pt>
                <c:pt idx="6063">
                  <c:v>42880.78125</c:v>
                </c:pt>
                <c:pt idx="6064">
                  <c:v>42880.791666666664</c:v>
                </c:pt>
                <c:pt idx="6065">
                  <c:v>42880.802083333336</c:v>
                </c:pt>
                <c:pt idx="6066">
                  <c:v>42880.8125</c:v>
                </c:pt>
                <c:pt idx="6067">
                  <c:v>42880.822916666664</c:v>
                </c:pt>
                <c:pt idx="6068">
                  <c:v>42880.833333333336</c:v>
                </c:pt>
                <c:pt idx="6069">
                  <c:v>42880.84375</c:v>
                </c:pt>
                <c:pt idx="6070">
                  <c:v>42880.854166666664</c:v>
                </c:pt>
                <c:pt idx="6071">
                  <c:v>42880.864583333336</c:v>
                </c:pt>
                <c:pt idx="6072">
                  <c:v>42880.875</c:v>
                </c:pt>
                <c:pt idx="6073">
                  <c:v>42880.885416666664</c:v>
                </c:pt>
                <c:pt idx="6074">
                  <c:v>42880.895833333336</c:v>
                </c:pt>
                <c:pt idx="6075">
                  <c:v>42880.90625</c:v>
                </c:pt>
                <c:pt idx="6076">
                  <c:v>42880.916666666664</c:v>
                </c:pt>
                <c:pt idx="6077">
                  <c:v>42880.927083333336</c:v>
                </c:pt>
                <c:pt idx="6078">
                  <c:v>42880.9375</c:v>
                </c:pt>
                <c:pt idx="6079">
                  <c:v>42880.947916666664</c:v>
                </c:pt>
                <c:pt idx="6080">
                  <c:v>42880.958333333336</c:v>
                </c:pt>
                <c:pt idx="6081">
                  <c:v>42880.96875</c:v>
                </c:pt>
                <c:pt idx="6082">
                  <c:v>42880.979166666664</c:v>
                </c:pt>
                <c:pt idx="6083">
                  <c:v>42880.989583333336</c:v>
                </c:pt>
                <c:pt idx="6084">
                  <c:v>42881</c:v>
                </c:pt>
                <c:pt idx="6085">
                  <c:v>42881.010416666664</c:v>
                </c:pt>
                <c:pt idx="6086">
                  <c:v>42881.020833333336</c:v>
                </c:pt>
                <c:pt idx="6087">
                  <c:v>42881.03125</c:v>
                </c:pt>
                <c:pt idx="6088">
                  <c:v>42881.041666666664</c:v>
                </c:pt>
                <c:pt idx="6089">
                  <c:v>42881.052083333336</c:v>
                </c:pt>
                <c:pt idx="6090">
                  <c:v>42881.0625</c:v>
                </c:pt>
                <c:pt idx="6091">
                  <c:v>42881.072916666664</c:v>
                </c:pt>
                <c:pt idx="6092">
                  <c:v>42881.083333333336</c:v>
                </c:pt>
                <c:pt idx="6093">
                  <c:v>42881.09375</c:v>
                </c:pt>
                <c:pt idx="6094">
                  <c:v>42881.104166666664</c:v>
                </c:pt>
                <c:pt idx="6095">
                  <c:v>42881.114583333336</c:v>
                </c:pt>
                <c:pt idx="6096">
                  <c:v>42881.125</c:v>
                </c:pt>
                <c:pt idx="6097">
                  <c:v>42881.135416666664</c:v>
                </c:pt>
                <c:pt idx="6098">
                  <c:v>42881.145833333336</c:v>
                </c:pt>
                <c:pt idx="6099">
                  <c:v>42881.15625</c:v>
                </c:pt>
                <c:pt idx="6100">
                  <c:v>42881.166666666664</c:v>
                </c:pt>
                <c:pt idx="6101">
                  <c:v>42881.177083333336</c:v>
                </c:pt>
                <c:pt idx="6102">
                  <c:v>42881.1875</c:v>
                </c:pt>
                <c:pt idx="6103">
                  <c:v>42881.197916666664</c:v>
                </c:pt>
                <c:pt idx="6104">
                  <c:v>42881.208333333336</c:v>
                </c:pt>
                <c:pt idx="6105">
                  <c:v>42881.21875</c:v>
                </c:pt>
                <c:pt idx="6106">
                  <c:v>42881.229166666664</c:v>
                </c:pt>
                <c:pt idx="6107">
                  <c:v>42881.239583333336</c:v>
                </c:pt>
                <c:pt idx="6108">
                  <c:v>42881.25</c:v>
                </c:pt>
                <c:pt idx="6109">
                  <c:v>42881.260416666664</c:v>
                </c:pt>
                <c:pt idx="6110">
                  <c:v>42881.270833333336</c:v>
                </c:pt>
                <c:pt idx="6111">
                  <c:v>42881.28125</c:v>
                </c:pt>
                <c:pt idx="6112">
                  <c:v>42881.291666666664</c:v>
                </c:pt>
                <c:pt idx="6113">
                  <c:v>42881.302083333336</c:v>
                </c:pt>
                <c:pt idx="6114">
                  <c:v>42881.3125</c:v>
                </c:pt>
                <c:pt idx="6115">
                  <c:v>42881.322916666664</c:v>
                </c:pt>
                <c:pt idx="6116">
                  <c:v>42881.333333333336</c:v>
                </c:pt>
                <c:pt idx="6117">
                  <c:v>42881.34375</c:v>
                </c:pt>
                <c:pt idx="6118">
                  <c:v>42881.354166666664</c:v>
                </c:pt>
                <c:pt idx="6119">
                  <c:v>42881.364583333336</c:v>
                </c:pt>
                <c:pt idx="6120">
                  <c:v>42881.375</c:v>
                </c:pt>
                <c:pt idx="6121">
                  <c:v>42881.385416666664</c:v>
                </c:pt>
                <c:pt idx="6122">
                  <c:v>42881.395833333336</c:v>
                </c:pt>
                <c:pt idx="6123">
                  <c:v>42881.40625</c:v>
                </c:pt>
                <c:pt idx="6124">
                  <c:v>42881.416666666664</c:v>
                </c:pt>
                <c:pt idx="6125">
                  <c:v>42881.427083333336</c:v>
                </c:pt>
                <c:pt idx="6126">
                  <c:v>42881.4375</c:v>
                </c:pt>
                <c:pt idx="6127">
                  <c:v>42881.447916666664</c:v>
                </c:pt>
                <c:pt idx="6128">
                  <c:v>42881.458333333336</c:v>
                </c:pt>
                <c:pt idx="6129">
                  <c:v>42881.46875</c:v>
                </c:pt>
                <c:pt idx="6130">
                  <c:v>42881.479166666664</c:v>
                </c:pt>
                <c:pt idx="6131">
                  <c:v>42881.489583333336</c:v>
                </c:pt>
                <c:pt idx="6132">
                  <c:v>42881.5</c:v>
                </c:pt>
                <c:pt idx="6133">
                  <c:v>42881.510416666664</c:v>
                </c:pt>
                <c:pt idx="6134">
                  <c:v>42881.520833333336</c:v>
                </c:pt>
                <c:pt idx="6135">
                  <c:v>42881.53125</c:v>
                </c:pt>
                <c:pt idx="6136">
                  <c:v>42881.541666666664</c:v>
                </c:pt>
                <c:pt idx="6137">
                  <c:v>42881.552083333336</c:v>
                </c:pt>
                <c:pt idx="6138">
                  <c:v>42881.5625</c:v>
                </c:pt>
                <c:pt idx="6139">
                  <c:v>42881.572916666664</c:v>
                </c:pt>
                <c:pt idx="6140">
                  <c:v>42881.583333333336</c:v>
                </c:pt>
                <c:pt idx="6141">
                  <c:v>42881.59375</c:v>
                </c:pt>
                <c:pt idx="6142">
                  <c:v>42881.604166666664</c:v>
                </c:pt>
                <c:pt idx="6143">
                  <c:v>42881.614583333336</c:v>
                </c:pt>
                <c:pt idx="6144">
                  <c:v>42881.625</c:v>
                </c:pt>
                <c:pt idx="6145">
                  <c:v>42881.635416666664</c:v>
                </c:pt>
                <c:pt idx="6146">
                  <c:v>42881.645833333336</c:v>
                </c:pt>
                <c:pt idx="6147">
                  <c:v>42881.65625</c:v>
                </c:pt>
                <c:pt idx="6148">
                  <c:v>42881.666666666664</c:v>
                </c:pt>
                <c:pt idx="6149">
                  <c:v>42881.677083333336</c:v>
                </c:pt>
                <c:pt idx="6150">
                  <c:v>42881.6875</c:v>
                </c:pt>
                <c:pt idx="6151">
                  <c:v>42881.697916666664</c:v>
                </c:pt>
                <c:pt idx="6152">
                  <c:v>42881.708333333336</c:v>
                </c:pt>
                <c:pt idx="6153">
                  <c:v>42881.71875</c:v>
                </c:pt>
                <c:pt idx="6154">
                  <c:v>42881.729166666664</c:v>
                </c:pt>
                <c:pt idx="6155">
                  <c:v>42881.739583333336</c:v>
                </c:pt>
                <c:pt idx="6156">
                  <c:v>42881.75</c:v>
                </c:pt>
                <c:pt idx="6157">
                  <c:v>42881.760416666664</c:v>
                </c:pt>
                <c:pt idx="6158">
                  <c:v>42881.770833333336</c:v>
                </c:pt>
                <c:pt idx="6159">
                  <c:v>42881.78125</c:v>
                </c:pt>
                <c:pt idx="6160">
                  <c:v>42881.791666666664</c:v>
                </c:pt>
                <c:pt idx="6161">
                  <c:v>42881.802083333336</c:v>
                </c:pt>
                <c:pt idx="6162">
                  <c:v>42881.8125</c:v>
                </c:pt>
                <c:pt idx="6163">
                  <c:v>42881.822916666664</c:v>
                </c:pt>
                <c:pt idx="6164">
                  <c:v>42881.833333333336</c:v>
                </c:pt>
                <c:pt idx="6165">
                  <c:v>42881.84375</c:v>
                </c:pt>
                <c:pt idx="6166">
                  <c:v>42881.854166666664</c:v>
                </c:pt>
                <c:pt idx="6167">
                  <c:v>42881.864583333336</c:v>
                </c:pt>
                <c:pt idx="6168">
                  <c:v>42881.875</c:v>
                </c:pt>
                <c:pt idx="6169">
                  <c:v>42881.885416666664</c:v>
                </c:pt>
                <c:pt idx="6170">
                  <c:v>42881.895833333336</c:v>
                </c:pt>
                <c:pt idx="6171">
                  <c:v>42881.90625</c:v>
                </c:pt>
                <c:pt idx="6172">
                  <c:v>42881.916666666664</c:v>
                </c:pt>
                <c:pt idx="6173">
                  <c:v>42881.927083333336</c:v>
                </c:pt>
                <c:pt idx="6174">
                  <c:v>42881.9375</c:v>
                </c:pt>
                <c:pt idx="6175">
                  <c:v>42881.947916666664</c:v>
                </c:pt>
                <c:pt idx="6176">
                  <c:v>42881.958333333336</c:v>
                </c:pt>
                <c:pt idx="6177">
                  <c:v>42881.96875</c:v>
                </c:pt>
                <c:pt idx="6178">
                  <c:v>42881.979166666664</c:v>
                </c:pt>
                <c:pt idx="6179">
                  <c:v>42881.989583333336</c:v>
                </c:pt>
                <c:pt idx="6180">
                  <c:v>42882</c:v>
                </c:pt>
                <c:pt idx="6181">
                  <c:v>42882.010416666664</c:v>
                </c:pt>
                <c:pt idx="6182">
                  <c:v>42882.020833333336</c:v>
                </c:pt>
                <c:pt idx="6183">
                  <c:v>42882.03125</c:v>
                </c:pt>
                <c:pt idx="6184">
                  <c:v>42882.041666666664</c:v>
                </c:pt>
                <c:pt idx="6185">
                  <c:v>42882.052083333336</c:v>
                </c:pt>
                <c:pt idx="6186">
                  <c:v>42882.0625</c:v>
                </c:pt>
                <c:pt idx="6187">
                  <c:v>42882.072916666664</c:v>
                </c:pt>
                <c:pt idx="6188">
                  <c:v>42882.083333333336</c:v>
                </c:pt>
                <c:pt idx="6189">
                  <c:v>42882.09375</c:v>
                </c:pt>
                <c:pt idx="6190">
                  <c:v>42882.104166666664</c:v>
                </c:pt>
                <c:pt idx="6191">
                  <c:v>42882.114583333336</c:v>
                </c:pt>
                <c:pt idx="6192">
                  <c:v>42882.125</c:v>
                </c:pt>
                <c:pt idx="6193">
                  <c:v>42882.135416666664</c:v>
                </c:pt>
                <c:pt idx="6194">
                  <c:v>42882.145833333336</c:v>
                </c:pt>
                <c:pt idx="6195">
                  <c:v>42882.15625</c:v>
                </c:pt>
                <c:pt idx="6196">
                  <c:v>42882.166666666664</c:v>
                </c:pt>
                <c:pt idx="6197">
                  <c:v>42882.177083333336</c:v>
                </c:pt>
                <c:pt idx="6198">
                  <c:v>42882.1875</c:v>
                </c:pt>
                <c:pt idx="6199">
                  <c:v>42882.197916666664</c:v>
                </c:pt>
                <c:pt idx="6200">
                  <c:v>42882.208333333336</c:v>
                </c:pt>
                <c:pt idx="6201">
                  <c:v>42882.21875</c:v>
                </c:pt>
                <c:pt idx="6202">
                  <c:v>42882.229166666664</c:v>
                </c:pt>
                <c:pt idx="6203">
                  <c:v>42882.239583333336</c:v>
                </c:pt>
                <c:pt idx="6204">
                  <c:v>42882.25</c:v>
                </c:pt>
                <c:pt idx="6205">
                  <c:v>42882.260416666664</c:v>
                </c:pt>
                <c:pt idx="6206">
                  <c:v>42882.270833333336</c:v>
                </c:pt>
                <c:pt idx="6207">
                  <c:v>42882.28125</c:v>
                </c:pt>
                <c:pt idx="6208">
                  <c:v>42882.291666666664</c:v>
                </c:pt>
                <c:pt idx="6209">
                  <c:v>42882.302083333336</c:v>
                </c:pt>
                <c:pt idx="6210">
                  <c:v>42882.3125</c:v>
                </c:pt>
                <c:pt idx="6211">
                  <c:v>42882.322916666664</c:v>
                </c:pt>
                <c:pt idx="6212">
                  <c:v>42882.333333333336</c:v>
                </c:pt>
                <c:pt idx="6213">
                  <c:v>42882.34375</c:v>
                </c:pt>
                <c:pt idx="6214">
                  <c:v>42882.354166666664</c:v>
                </c:pt>
                <c:pt idx="6215">
                  <c:v>42882.364583333336</c:v>
                </c:pt>
                <c:pt idx="6216">
                  <c:v>42882.375</c:v>
                </c:pt>
                <c:pt idx="6217">
                  <c:v>42882.385416666664</c:v>
                </c:pt>
                <c:pt idx="6218">
                  <c:v>42882.395833333336</c:v>
                </c:pt>
                <c:pt idx="6219">
                  <c:v>42882.40625</c:v>
                </c:pt>
                <c:pt idx="6220">
                  <c:v>42882.416666666664</c:v>
                </c:pt>
                <c:pt idx="6221">
                  <c:v>42882.427083333336</c:v>
                </c:pt>
                <c:pt idx="6222">
                  <c:v>42882.4375</c:v>
                </c:pt>
                <c:pt idx="6223">
                  <c:v>42882.447916666664</c:v>
                </c:pt>
                <c:pt idx="6224">
                  <c:v>42882.458333333336</c:v>
                </c:pt>
                <c:pt idx="6225">
                  <c:v>42882.46875</c:v>
                </c:pt>
                <c:pt idx="6226">
                  <c:v>42882.479166666664</c:v>
                </c:pt>
                <c:pt idx="6227">
                  <c:v>42882.489583333336</c:v>
                </c:pt>
                <c:pt idx="6228">
                  <c:v>42882.5</c:v>
                </c:pt>
                <c:pt idx="6229">
                  <c:v>42882.510416666664</c:v>
                </c:pt>
                <c:pt idx="6230">
                  <c:v>42882.520833333336</c:v>
                </c:pt>
                <c:pt idx="6231">
                  <c:v>42882.53125</c:v>
                </c:pt>
                <c:pt idx="6232">
                  <c:v>42882.541666666664</c:v>
                </c:pt>
                <c:pt idx="6233">
                  <c:v>42882.552083333336</c:v>
                </c:pt>
                <c:pt idx="6234">
                  <c:v>42882.5625</c:v>
                </c:pt>
                <c:pt idx="6235">
                  <c:v>42882.572916666664</c:v>
                </c:pt>
                <c:pt idx="6236">
                  <c:v>42882.583333333336</c:v>
                </c:pt>
                <c:pt idx="6237">
                  <c:v>42882.59375</c:v>
                </c:pt>
                <c:pt idx="6238">
                  <c:v>42882.604166666664</c:v>
                </c:pt>
                <c:pt idx="6239">
                  <c:v>42882.614583333336</c:v>
                </c:pt>
                <c:pt idx="6240">
                  <c:v>42882.625</c:v>
                </c:pt>
                <c:pt idx="6241">
                  <c:v>42882.635416666664</c:v>
                </c:pt>
                <c:pt idx="6242">
                  <c:v>42882.645833333336</c:v>
                </c:pt>
                <c:pt idx="6243">
                  <c:v>42882.65625</c:v>
                </c:pt>
                <c:pt idx="6244">
                  <c:v>42882.666666666664</c:v>
                </c:pt>
                <c:pt idx="6245">
                  <c:v>42882.677083333336</c:v>
                </c:pt>
                <c:pt idx="6246">
                  <c:v>42882.6875</c:v>
                </c:pt>
                <c:pt idx="6247">
                  <c:v>42882.697916666664</c:v>
                </c:pt>
                <c:pt idx="6248">
                  <c:v>42882.708333333336</c:v>
                </c:pt>
                <c:pt idx="6249">
                  <c:v>42882.71875</c:v>
                </c:pt>
                <c:pt idx="6250">
                  <c:v>42882.729166666664</c:v>
                </c:pt>
                <c:pt idx="6251">
                  <c:v>42882.739583333336</c:v>
                </c:pt>
                <c:pt idx="6252">
                  <c:v>42882.75</c:v>
                </c:pt>
                <c:pt idx="6253">
                  <c:v>42882.760416666664</c:v>
                </c:pt>
                <c:pt idx="6254">
                  <c:v>42882.770833333336</c:v>
                </c:pt>
                <c:pt idx="6255">
                  <c:v>42882.78125</c:v>
                </c:pt>
                <c:pt idx="6256">
                  <c:v>42882.791666666664</c:v>
                </c:pt>
                <c:pt idx="6257">
                  <c:v>42882.802083333336</c:v>
                </c:pt>
                <c:pt idx="6258">
                  <c:v>42882.8125</c:v>
                </c:pt>
                <c:pt idx="6259">
                  <c:v>42882.822916666664</c:v>
                </c:pt>
                <c:pt idx="6260">
                  <c:v>42882.833333333336</c:v>
                </c:pt>
                <c:pt idx="6261">
                  <c:v>42882.84375</c:v>
                </c:pt>
                <c:pt idx="6262">
                  <c:v>42882.854166666664</c:v>
                </c:pt>
                <c:pt idx="6263">
                  <c:v>42882.864583333336</c:v>
                </c:pt>
                <c:pt idx="6264">
                  <c:v>42882.875</c:v>
                </c:pt>
                <c:pt idx="6265">
                  <c:v>42882.885416666664</c:v>
                </c:pt>
                <c:pt idx="6266">
                  <c:v>42882.895833333336</c:v>
                </c:pt>
                <c:pt idx="6267">
                  <c:v>42882.90625</c:v>
                </c:pt>
                <c:pt idx="6268">
                  <c:v>42882.916666666664</c:v>
                </c:pt>
                <c:pt idx="6269">
                  <c:v>42882.927083333336</c:v>
                </c:pt>
                <c:pt idx="6270">
                  <c:v>42882.9375</c:v>
                </c:pt>
                <c:pt idx="6271">
                  <c:v>42882.947916666664</c:v>
                </c:pt>
                <c:pt idx="6272">
                  <c:v>42882.958333333336</c:v>
                </c:pt>
                <c:pt idx="6273">
                  <c:v>42882.96875</c:v>
                </c:pt>
                <c:pt idx="6274">
                  <c:v>42882.979166666664</c:v>
                </c:pt>
                <c:pt idx="6275">
                  <c:v>42882.989583333336</c:v>
                </c:pt>
                <c:pt idx="6276">
                  <c:v>42883</c:v>
                </c:pt>
                <c:pt idx="6277">
                  <c:v>42883.010416666664</c:v>
                </c:pt>
                <c:pt idx="6278">
                  <c:v>42883.020833333336</c:v>
                </c:pt>
                <c:pt idx="6279">
                  <c:v>42883.03125</c:v>
                </c:pt>
                <c:pt idx="6280">
                  <c:v>42883.041666666664</c:v>
                </c:pt>
                <c:pt idx="6281">
                  <c:v>42883.052083333336</c:v>
                </c:pt>
                <c:pt idx="6282">
                  <c:v>42883.0625</c:v>
                </c:pt>
                <c:pt idx="6283">
                  <c:v>42883.072916666664</c:v>
                </c:pt>
                <c:pt idx="6284">
                  <c:v>42883.083333333336</c:v>
                </c:pt>
                <c:pt idx="6285">
                  <c:v>42883.09375</c:v>
                </c:pt>
                <c:pt idx="6286">
                  <c:v>42883.104166666664</c:v>
                </c:pt>
                <c:pt idx="6287">
                  <c:v>42883.114583333336</c:v>
                </c:pt>
                <c:pt idx="6288">
                  <c:v>42883.125</c:v>
                </c:pt>
                <c:pt idx="6289">
                  <c:v>42883.135416666664</c:v>
                </c:pt>
                <c:pt idx="6290">
                  <c:v>42883.145833333336</c:v>
                </c:pt>
                <c:pt idx="6291">
                  <c:v>42883.15625</c:v>
                </c:pt>
                <c:pt idx="6292">
                  <c:v>42883.166666666664</c:v>
                </c:pt>
                <c:pt idx="6293">
                  <c:v>42883.177083333336</c:v>
                </c:pt>
                <c:pt idx="6294">
                  <c:v>42883.1875</c:v>
                </c:pt>
                <c:pt idx="6295">
                  <c:v>42883.197916666664</c:v>
                </c:pt>
                <c:pt idx="6296">
                  <c:v>42883.208333333336</c:v>
                </c:pt>
                <c:pt idx="6297">
                  <c:v>42883.21875</c:v>
                </c:pt>
                <c:pt idx="6298">
                  <c:v>42883.229166666664</c:v>
                </c:pt>
                <c:pt idx="6299">
                  <c:v>42883.239583333336</c:v>
                </c:pt>
                <c:pt idx="6300">
                  <c:v>42883.25</c:v>
                </c:pt>
                <c:pt idx="6301">
                  <c:v>42883.260416666664</c:v>
                </c:pt>
                <c:pt idx="6302">
                  <c:v>42883.270833333336</c:v>
                </c:pt>
                <c:pt idx="6303">
                  <c:v>42883.28125</c:v>
                </c:pt>
                <c:pt idx="6304">
                  <c:v>42883.291666666664</c:v>
                </c:pt>
                <c:pt idx="6305">
                  <c:v>42883.302083333336</c:v>
                </c:pt>
                <c:pt idx="6306">
                  <c:v>42883.3125</c:v>
                </c:pt>
                <c:pt idx="6307">
                  <c:v>42883.322916666664</c:v>
                </c:pt>
                <c:pt idx="6308">
                  <c:v>42883.333333333336</c:v>
                </c:pt>
                <c:pt idx="6309">
                  <c:v>42883.34375</c:v>
                </c:pt>
                <c:pt idx="6310">
                  <c:v>42883.354166666664</c:v>
                </c:pt>
                <c:pt idx="6311">
                  <c:v>42883.364583333336</c:v>
                </c:pt>
                <c:pt idx="6312">
                  <c:v>42883.375</c:v>
                </c:pt>
                <c:pt idx="6313">
                  <c:v>42883.385416666664</c:v>
                </c:pt>
                <c:pt idx="6314">
                  <c:v>42883.395833333336</c:v>
                </c:pt>
                <c:pt idx="6315">
                  <c:v>42883.40625</c:v>
                </c:pt>
                <c:pt idx="6316">
                  <c:v>42883.416666666664</c:v>
                </c:pt>
                <c:pt idx="6317">
                  <c:v>42883.427083333336</c:v>
                </c:pt>
                <c:pt idx="6318">
                  <c:v>42883.4375</c:v>
                </c:pt>
                <c:pt idx="6319">
                  <c:v>42883.447916666664</c:v>
                </c:pt>
                <c:pt idx="6320">
                  <c:v>42883.458333333336</c:v>
                </c:pt>
                <c:pt idx="6321">
                  <c:v>42883.46875</c:v>
                </c:pt>
                <c:pt idx="6322">
                  <c:v>42883.479166666664</c:v>
                </c:pt>
                <c:pt idx="6323">
                  <c:v>42883.489583333336</c:v>
                </c:pt>
                <c:pt idx="6324">
                  <c:v>42883.5</c:v>
                </c:pt>
                <c:pt idx="6325">
                  <c:v>42883.510416666664</c:v>
                </c:pt>
                <c:pt idx="6326">
                  <c:v>42883.520833333336</c:v>
                </c:pt>
                <c:pt idx="6327">
                  <c:v>42883.53125</c:v>
                </c:pt>
                <c:pt idx="6328">
                  <c:v>42883.541666666664</c:v>
                </c:pt>
                <c:pt idx="6329">
                  <c:v>42883.552083333336</c:v>
                </c:pt>
                <c:pt idx="6330">
                  <c:v>42883.5625</c:v>
                </c:pt>
                <c:pt idx="6331">
                  <c:v>42883.572916666664</c:v>
                </c:pt>
                <c:pt idx="6332">
                  <c:v>42883.583333333336</c:v>
                </c:pt>
                <c:pt idx="6333">
                  <c:v>42883.59375</c:v>
                </c:pt>
                <c:pt idx="6334">
                  <c:v>42883.604166666664</c:v>
                </c:pt>
                <c:pt idx="6335">
                  <c:v>42883.614583333336</c:v>
                </c:pt>
                <c:pt idx="6336">
                  <c:v>42883.625</c:v>
                </c:pt>
                <c:pt idx="6337">
                  <c:v>42883.635416666664</c:v>
                </c:pt>
                <c:pt idx="6338">
                  <c:v>42883.645833333336</c:v>
                </c:pt>
                <c:pt idx="6339">
                  <c:v>42883.65625</c:v>
                </c:pt>
                <c:pt idx="6340">
                  <c:v>42883.666666666664</c:v>
                </c:pt>
                <c:pt idx="6341">
                  <c:v>42883.677083333336</c:v>
                </c:pt>
                <c:pt idx="6342">
                  <c:v>42883.6875</c:v>
                </c:pt>
                <c:pt idx="6343">
                  <c:v>42883.697916666664</c:v>
                </c:pt>
                <c:pt idx="6344">
                  <c:v>42883.708333333336</c:v>
                </c:pt>
                <c:pt idx="6345">
                  <c:v>42883.71875</c:v>
                </c:pt>
                <c:pt idx="6346">
                  <c:v>42883.729166666664</c:v>
                </c:pt>
                <c:pt idx="6347">
                  <c:v>42883.739583333336</c:v>
                </c:pt>
                <c:pt idx="6348">
                  <c:v>42883.75</c:v>
                </c:pt>
                <c:pt idx="6349">
                  <c:v>42883.760416666664</c:v>
                </c:pt>
                <c:pt idx="6350">
                  <c:v>42883.770833333336</c:v>
                </c:pt>
                <c:pt idx="6351">
                  <c:v>42883.78125</c:v>
                </c:pt>
                <c:pt idx="6352">
                  <c:v>42883.791666666664</c:v>
                </c:pt>
                <c:pt idx="6353">
                  <c:v>42883.802083333336</c:v>
                </c:pt>
                <c:pt idx="6354">
                  <c:v>42883.8125</c:v>
                </c:pt>
                <c:pt idx="6355">
                  <c:v>42883.822916666664</c:v>
                </c:pt>
                <c:pt idx="6356">
                  <c:v>42883.833333333336</c:v>
                </c:pt>
                <c:pt idx="6357">
                  <c:v>42883.84375</c:v>
                </c:pt>
                <c:pt idx="6358">
                  <c:v>42883.854166666664</c:v>
                </c:pt>
                <c:pt idx="6359">
                  <c:v>42883.864583333336</c:v>
                </c:pt>
                <c:pt idx="6360">
                  <c:v>42883.875</c:v>
                </c:pt>
                <c:pt idx="6361">
                  <c:v>42883.885416666664</c:v>
                </c:pt>
                <c:pt idx="6362">
                  <c:v>42883.895833333336</c:v>
                </c:pt>
                <c:pt idx="6363">
                  <c:v>42883.90625</c:v>
                </c:pt>
                <c:pt idx="6364">
                  <c:v>42883.916666666664</c:v>
                </c:pt>
                <c:pt idx="6365">
                  <c:v>42883.927083333336</c:v>
                </c:pt>
                <c:pt idx="6366">
                  <c:v>42883.9375</c:v>
                </c:pt>
                <c:pt idx="6367">
                  <c:v>42883.947916666664</c:v>
                </c:pt>
                <c:pt idx="6368">
                  <c:v>42883.958333333336</c:v>
                </c:pt>
                <c:pt idx="6369">
                  <c:v>42883.96875</c:v>
                </c:pt>
                <c:pt idx="6370">
                  <c:v>42883.979166666664</c:v>
                </c:pt>
                <c:pt idx="6371">
                  <c:v>42883.989583333336</c:v>
                </c:pt>
                <c:pt idx="6372">
                  <c:v>42884</c:v>
                </c:pt>
                <c:pt idx="6373">
                  <c:v>42884.010416666664</c:v>
                </c:pt>
                <c:pt idx="6374">
                  <c:v>42884.020833333336</c:v>
                </c:pt>
                <c:pt idx="6375">
                  <c:v>42884.03125</c:v>
                </c:pt>
                <c:pt idx="6376">
                  <c:v>42884.041666666664</c:v>
                </c:pt>
                <c:pt idx="6377">
                  <c:v>42884.052083333336</c:v>
                </c:pt>
                <c:pt idx="6378">
                  <c:v>42884.0625</c:v>
                </c:pt>
                <c:pt idx="6379">
                  <c:v>42884.072916666664</c:v>
                </c:pt>
                <c:pt idx="6380">
                  <c:v>42884.083333333336</c:v>
                </c:pt>
                <c:pt idx="6381">
                  <c:v>42884.09375</c:v>
                </c:pt>
                <c:pt idx="6382">
                  <c:v>42884.104166666664</c:v>
                </c:pt>
                <c:pt idx="6383">
                  <c:v>42884.114583333336</c:v>
                </c:pt>
                <c:pt idx="6384">
                  <c:v>42884.125</c:v>
                </c:pt>
                <c:pt idx="6385">
                  <c:v>42884.135416666664</c:v>
                </c:pt>
                <c:pt idx="6386">
                  <c:v>42884.145833333336</c:v>
                </c:pt>
                <c:pt idx="6387">
                  <c:v>42884.15625</c:v>
                </c:pt>
                <c:pt idx="6388">
                  <c:v>42884.166666666664</c:v>
                </c:pt>
                <c:pt idx="6389">
                  <c:v>42884.177083333336</c:v>
                </c:pt>
                <c:pt idx="6390">
                  <c:v>42884.1875</c:v>
                </c:pt>
                <c:pt idx="6391">
                  <c:v>42884.197916666664</c:v>
                </c:pt>
                <c:pt idx="6392">
                  <c:v>42884.208333333336</c:v>
                </c:pt>
                <c:pt idx="6393">
                  <c:v>42884.21875</c:v>
                </c:pt>
                <c:pt idx="6394">
                  <c:v>42884.229166666664</c:v>
                </c:pt>
                <c:pt idx="6395">
                  <c:v>42884.239583333336</c:v>
                </c:pt>
                <c:pt idx="6396">
                  <c:v>42884.25</c:v>
                </c:pt>
                <c:pt idx="6397">
                  <c:v>42884.260416666664</c:v>
                </c:pt>
                <c:pt idx="6398">
                  <c:v>42884.270833333336</c:v>
                </c:pt>
                <c:pt idx="6399">
                  <c:v>42884.28125</c:v>
                </c:pt>
                <c:pt idx="6400">
                  <c:v>42884.291666666664</c:v>
                </c:pt>
                <c:pt idx="6401">
                  <c:v>42884.302083333336</c:v>
                </c:pt>
                <c:pt idx="6402">
                  <c:v>42884.3125</c:v>
                </c:pt>
                <c:pt idx="6403">
                  <c:v>42884.322916666664</c:v>
                </c:pt>
                <c:pt idx="6404">
                  <c:v>42884.333333333336</c:v>
                </c:pt>
                <c:pt idx="6405">
                  <c:v>42884.34375</c:v>
                </c:pt>
                <c:pt idx="6406">
                  <c:v>42884.354166666664</c:v>
                </c:pt>
                <c:pt idx="6407">
                  <c:v>42884.364583333336</c:v>
                </c:pt>
                <c:pt idx="6408">
                  <c:v>42884.375</c:v>
                </c:pt>
                <c:pt idx="6409">
                  <c:v>42884.385416666664</c:v>
                </c:pt>
                <c:pt idx="6410">
                  <c:v>42884.395833333336</c:v>
                </c:pt>
                <c:pt idx="6411">
                  <c:v>42884.40625</c:v>
                </c:pt>
                <c:pt idx="6412">
                  <c:v>42884.416666666664</c:v>
                </c:pt>
                <c:pt idx="6413">
                  <c:v>42884.427083333336</c:v>
                </c:pt>
                <c:pt idx="6414">
                  <c:v>42884.4375</c:v>
                </c:pt>
                <c:pt idx="6415">
                  <c:v>42884.447916666664</c:v>
                </c:pt>
                <c:pt idx="6416">
                  <c:v>42884.458333333336</c:v>
                </c:pt>
                <c:pt idx="6417">
                  <c:v>42884.46875</c:v>
                </c:pt>
                <c:pt idx="6418">
                  <c:v>42884.479166666664</c:v>
                </c:pt>
                <c:pt idx="6419">
                  <c:v>42884.489583333336</c:v>
                </c:pt>
                <c:pt idx="6420">
                  <c:v>42884.5</c:v>
                </c:pt>
                <c:pt idx="6421">
                  <c:v>42884.510416666664</c:v>
                </c:pt>
                <c:pt idx="6422">
                  <c:v>42884.520833333336</c:v>
                </c:pt>
                <c:pt idx="6423">
                  <c:v>42884.53125</c:v>
                </c:pt>
                <c:pt idx="6424">
                  <c:v>42884.541666666664</c:v>
                </c:pt>
                <c:pt idx="6425">
                  <c:v>42884.552083333336</c:v>
                </c:pt>
                <c:pt idx="6426">
                  <c:v>42884.5625</c:v>
                </c:pt>
                <c:pt idx="6427">
                  <c:v>42884.572916666664</c:v>
                </c:pt>
                <c:pt idx="6428">
                  <c:v>42884.583333333336</c:v>
                </c:pt>
                <c:pt idx="6429">
                  <c:v>42884.59375</c:v>
                </c:pt>
                <c:pt idx="6430">
                  <c:v>42884.604166666664</c:v>
                </c:pt>
                <c:pt idx="6431">
                  <c:v>42884.614583333336</c:v>
                </c:pt>
                <c:pt idx="6432">
                  <c:v>42884.625</c:v>
                </c:pt>
                <c:pt idx="6433">
                  <c:v>42884.635416666664</c:v>
                </c:pt>
                <c:pt idx="6434">
                  <c:v>42884.645833333336</c:v>
                </c:pt>
                <c:pt idx="6435">
                  <c:v>42884.65625</c:v>
                </c:pt>
                <c:pt idx="6436">
                  <c:v>42884.666666666664</c:v>
                </c:pt>
                <c:pt idx="6437">
                  <c:v>42884.677083333336</c:v>
                </c:pt>
                <c:pt idx="6438">
                  <c:v>42884.6875</c:v>
                </c:pt>
                <c:pt idx="6439">
                  <c:v>42884.697916666664</c:v>
                </c:pt>
                <c:pt idx="6440">
                  <c:v>42884.708333333336</c:v>
                </c:pt>
                <c:pt idx="6441">
                  <c:v>42884.71875</c:v>
                </c:pt>
                <c:pt idx="6442">
                  <c:v>42884.729166666664</c:v>
                </c:pt>
                <c:pt idx="6443">
                  <c:v>42884.739583333336</c:v>
                </c:pt>
                <c:pt idx="6444">
                  <c:v>42884.75</c:v>
                </c:pt>
                <c:pt idx="6445">
                  <c:v>42884.760416666664</c:v>
                </c:pt>
                <c:pt idx="6446">
                  <c:v>42884.770833333336</c:v>
                </c:pt>
                <c:pt idx="6447">
                  <c:v>42884.78125</c:v>
                </c:pt>
                <c:pt idx="6448">
                  <c:v>42884.791666666664</c:v>
                </c:pt>
                <c:pt idx="6449">
                  <c:v>42884.802083333336</c:v>
                </c:pt>
                <c:pt idx="6450">
                  <c:v>42884.8125</c:v>
                </c:pt>
                <c:pt idx="6451">
                  <c:v>42884.822916666664</c:v>
                </c:pt>
                <c:pt idx="6452">
                  <c:v>42884.833333333336</c:v>
                </c:pt>
                <c:pt idx="6453">
                  <c:v>42884.84375</c:v>
                </c:pt>
                <c:pt idx="6454">
                  <c:v>42884.854166666664</c:v>
                </c:pt>
                <c:pt idx="6455">
                  <c:v>42884.864583333336</c:v>
                </c:pt>
                <c:pt idx="6456">
                  <c:v>42884.875</c:v>
                </c:pt>
                <c:pt idx="6457">
                  <c:v>42884.885416666664</c:v>
                </c:pt>
                <c:pt idx="6458">
                  <c:v>42884.895833333336</c:v>
                </c:pt>
                <c:pt idx="6459">
                  <c:v>42884.90625</c:v>
                </c:pt>
                <c:pt idx="6460">
                  <c:v>42884.916666666664</c:v>
                </c:pt>
                <c:pt idx="6461">
                  <c:v>42884.927083333336</c:v>
                </c:pt>
                <c:pt idx="6462">
                  <c:v>42884.9375</c:v>
                </c:pt>
                <c:pt idx="6463">
                  <c:v>42884.947916666664</c:v>
                </c:pt>
                <c:pt idx="6464">
                  <c:v>42884.958333333336</c:v>
                </c:pt>
                <c:pt idx="6465">
                  <c:v>42884.96875</c:v>
                </c:pt>
                <c:pt idx="6466">
                  <c:v>42884.979166666664</c:v>
                </c:pt>
                <c:pt idx="6467">
                  <c:v>42884.989583333336</c:v>
                </c:pt>
                <c:pt idx="6468">
                  <c:v>42885</c:v>
                </c:pt>
                <c:pt idx="6469">
                  <c:v>42885.010416666664</c:v>
                </c:pt>
                <c:pt idx="6470">
                  <c:v>42885.020833333336</c:v>
                </c:pt>
                <c:pt idx="6471">
                  <c:v>42885.03125</c:v>
                </c:pt>
                <c:pt idx="6472">
                  <c:v>42885.041666666664</c:v>
                </c:pt>
                <c:pt idx="6473">
                  <c:v>42885.052083333336</c:v>
                </c:pt>
                <c:pt idx="6474">
                  <c:v>42885.0625</c:v>
                </c:pt>
                <c:pt idx="6475">
                  <c:v>42885.072916666664</c:v>
                </c:pt>
                <c:pt idx="6476">
                  <c:v>42885.083333333336</c:v>
                </c:pt>
                <c:pt idx="6477">
                  <c:v>42885.09375</c:v>
                </c:pt>
                <c:pt idx="6478">
                  <c:v>42885.104166666664</c:v>
                </c:pt>
                <c:pt idx="6479">
                  <c:v>42885.114583333336</c:v>
                </c:pt>
                <c:pt idx="6480">
                  <c:v>42885.125</c:v>
                </c:pt>
                <c:pt idx="6481">
                  <c:v>42885.135416666664</c:v>
                </c:pt>
                <c:pt idx="6482">
                  <c:v>42885.145833333336</c:v>
                </c:pt>
                <c:pt idx="6483">
                  <c:v>42885.15625</c:v>
                </c:pt>
                <c:pt idx="6484">
                  <c:v>42885.166666666664</c:v>
                </c:pt>
                <c:pt idx="6485">
                  <c:v>42885.177083333336</c:v>
                </c:pt>
                <c:pt idx="6486">
                  <c:v>42885.1875</c:v>
                </c:pt>
                <c:pt idx="6487">
                  <c:v>42885.197916666664</c:v>
                </c:pt>
                <c:pt idx="6488">
                  <c:v>42885.208333333336</c:v>
                </c:pt>
                <c:pt idx="6489">
                  <c:v>42885.21875</c:v>
                </c:pt>
                <c:pt idx="6490">
                  <c:v>42885.229166666664</c:v>
                </c:pt>
                <c:pt idx="6491">
                  <c:v>42885.239583333336</c:v>
                </c:pt>
                <c:pt idx="6492">
                  <c:v>42885.25</c:v>
                </c:pt>
                <c:pt idx="6493">
                  <c:v>42885.260416666664</c:v>
                </c:pt>
                <c:pt idx="6494">
                  <c:v>42885.270833333336</c:v>
                </c:pt>
                <c:pt idx="6495">
                  <c:v>42885.28125</c:v>
                </c:pt>
                <c:pt idx="6496">
                  <c:v>42885.291666666664</c:v>
                </c:pt>
                <c:pt idx="6497">
                  <c:v>42885.302083333336</c:v>
                </c:pt>
                <c:pt idx="6498">
                  <c:v>42885.3125</c:v>
                </c:pt>
                <c:pt idx="6499">
                  <c:v>42885.322916666664</c:v>
                </c:pt>
                <c:pt idx="6500">
                  <c:v>42885.333333333336</c:v>
                </c:pt>
                <c:pt idx="6501">
                  <c:v>42885.34375</c:v>
                </c:pt>
                <c:pt idx="6502">
                  <c:v>42885.354166666664</c:v>
                </c:pt>
                <c:pt idx="6503">
                  <c:v>42885.364583333336</c:v>
                </c:pt>
                <c:pt idx="6504">
                  <c:v>42885.375</c:v>
                </c:pt>
                <c:pt idx="6505">
                  <c:v>42885.385416666664</c:v>
                </c:pt>
                <c:pt idx="6506">
                  <c:v>42885.395833333336</c:v>
                </c:pt>
                <c:pt idx="6507">
                  <c:v>42885.40625</c:v>
                </c:pt>
                <c:pt idx="6508">
                  <c:v>42885.416666666664</c:v>
                </c:pt>
                <c:pt idx="6509">
                  <c:v>42885.427083333336</c:v>
                </c:pt>
                <c:pt idx="6510">
                  <c:v>42885.4375</c:v>
                </c:pt>
                <c:pt idx="6511">
                  <c:v>42885.447916666664</c:v>
                </c:pt>
                <c:pt idx="6512">
                  <c:v>42885.458333333336</c:v>
                </c:pt>
                <c:pt idx="6513">
                  <c:v>42885.46875</c:v>
                </c:pt>
                <c:pt idx="6514">
                  <c:v>42885.479166666664</c:v>
                </c:pt>
                <c:pt idx="6515">
                  <c:v>42885.489583333336</c:v>
                </c:pt>
                <c:pt idx="6516">
                  <c:v>42885.5</c:v>
                </c:pt>
                <c:pt idx="6517">
                  <c:v>42885.510416666664</c:v>
                </c:pt>
                <c:pt idx="6518">
                  <c:v>42885.520833333336</c:v>
                </c:pt>
                <c:pt idx="6519">
                  <c:v>42885.53125</c:v>
                </c:pt>
                <c:pt idx="6520">
                  <c:v>42885.541666666664</c:v>
                </c:pt>
                <c:pt idx="6521">
                  <c:v>42885.552083333336</c:v>
                </c:pt>
                <c:pt idx="6522">
                  <c:v>42885.5625</c:v>
                </c:pt>
                <c:pt idx="6523">
                  <c:v>42885.572916666664</c:v>
                </c:pt>
                <c:pt idx="6524">
                  <c:v>42885.583333333336</c:v>
                </c:pt>
                <c:pt idx="6525">
                  <c:v>42885.59375</c:v>
                </c:pt>
                <c:pt idx="6526">
                  <c:v>42885.604166666664</c:v>
                </c:pt>
                <c:pt idx="6527">
                  <c:v>42885.614583333336</c:v>
                </c:pt>
                <c:pt idx="6528">
                  <c:v>42885.625</c:v>
                </c:pt>
                <c:pt idx="6529">
                  <c:v>42885.635416666664</c:v>
                </c:pt>
                <c:pt idx="6530">
                  <c:v>42885.645833333336</c:v>
                </c:pt>
                <c:pt idx="6531">
                  <c:v>42885.65625</c:v>
                </c:pt>
                <c:pt idx="6532">
                  <c:v>42885.666666666664</c:v>
                </c:pt>
                <c:pt idx="6533">
                  <c:v>42885.677083333336</c:v>
                </c:pt>
                <c:pt idx="6534">
                  <c:v>42885.6875</c:v>
                </c:pt>
                <c:pt idx="6535">
                  <c:v>42885.697916666664</c:v>
                </c:pt>
                <c:pt idx="6536">
                  <c:v>42885.708333333336</c:v>
                </c:pt>
                <c:pt idx="6537">
                  <c:v>42885.71875</c:v>
                </c:pt>
                <c:pt idx="6538">
                  <c:v>42885.729166666664</c:v>
                </c:pt>
                <c:pt idx="6539">
                  <c:v>42885.739583333336</c:v>
                </c:pt>
                <c:pt idx="6540">
                  <c:v>42885.75</c:v>
                </c:pt>
                <c:pt idx="6541">
                  <c:v>42885.760416666664</c:v>
                </c:pt>
                <c:pt idx="6542">
                  <c:v>42885.770833333336</c:v>
                </c:pt>
                <c:pt idx="6543">
                  <c:v>42885.78125</c:v>
                </c:pt>
                <c:pt idx="6544">
                  <c:v>42885.791666666664</c:v>
                </c:pt>
                <c:pt idx="6545">
                  <c:v>42885.802083333336</c:v>
                </c:pt>
                <c:pt idx="6546">
                  <c:v>42885.8125</c:v>
                </c:pt>
                <c:pt idx="6547">
                  <c:v>42885.822916666664</c:v>
                </c:pt>
                <c:pt idx="6548">
                  <c:v>42885.833333333336</c:v>
                </c:pt>
                <c:pt idx="6549">
                  <c:v>42885.84375</c:v>
                </c:pt>
                <c:pt idx="6550">
                  <c:v>42885.854166666664</c:v>
                </c:pt>
                <c:pt idx="6551">
                  <c:v>42885.864583333336</c:v>
                </c:pt>
                <c:pt idx="6552">
                  <c:v>42885.875</c:v>
                </c:pt>
                <c:pt idx="6553">
                  <c:v>42885.885416666664</c:v>
                </c:pt>
                <c:pt idx="6554">
                  <c:v>42885.895833333336</c:v>
                </c:pt>
                <c:pt idx="6555">
                  <c:v>42885.90625</c:v>
                </c:pt>
                <c:pt idx="6556">
                  <c:v>42885.916666666664</c:v>
                </c:pt>
                <c:pt idx="6557">
                  <c:v>42885.927083333336</c:v>
                </c:pt>
                <c:pt idx="6558">
                  <c:v>42885.9375</c:v>
                </c:pt>
                <c:pt idx="6559">
                  <c:v>42885.947916666664</c:v>
                </c:pt>
                <c:pt idx="6560">
                  <c:v>42885.958333333336</c:v>
                </c:pt>
                <c:pt idx="6561">
                  <c:v>42885.96875</c:v>
                </c:pt>
                <c:pt idx="6562">
                  <c:v>42885.979166666664</c:v>
                </c:pt>
                <c:pt idx="6563">
                  <c:v>42885.989583333336</c:v>
                </c:pt>
                <c:pt idx="6564">
                  <c:v>42886</c:v>
                </c:pt>
                <c:pt idx="6565">
                  <c:v>42886.010416666664</c:v>
                </c:pt>
                <c:pt idx="6566">
                  <c:v>42886.020833333336</c:v>
                </c:pt>
                <c:pt idx="6567">
                  <c:v>42886.03125</c:v>
                </c:pt>
                <c:pt idx="6568">
                  <c:v>42886.041666666664</c:v>
                </c:pt>
                <c:pt idx="6569">
                  <c:v>42886.052083333336</c:v>
                </c:pt>
                <c:pt idx="6570">
                  <c:v>42886.0625</c:v>
                </c:pt>
                <c:pt idx="6571">
                  <c:v>42886.072916666664</c:v>
                </c:pt>
                <c:pt idx="6572">
                  <c:v>42886.083333333336</c:v>
                </c:pt>
                <c:pt idx="6573">
                  <c:v>42886.09375</c:v>
                </c:pt>
                <c:pt idx="6574">
                  <c:v>42886.104166666664</c:v>
                </c:pt>
                <c:pt idx="6575">
                  <c:v>42886.114583333336</c:v>
                </c:pt>
                <c:pt idx="6576">
                  <c:v>42886.125</c:v>
                </c:pt>
                <c:pt idx="6577">
                  <c:v>42886.135416666664</c:v>
                </c:pt>
                <c:pt idx="6578">
                  <c:v>42886.145833333336</c:v>
                </c:pt>
                <c:pt idx="6579">
                  <c:v>42886.15625</c:v>
                </c:pt>
                <c:pt idx="6580">
                  <c:v>42886.166666666664</c:v>
                </c:pt>
                <c:pt idx="6581">
                  <c:v>42886.177083333336</c:v>
                </c:pt>
                <c:pt idx="6582">
                  <c:v>42886.1875</c:v>
                </c:pt>
                <c:pt idx="6583">
                  <c:v>42886.197916666664</c:v>
                </c:pt>
                <c:pt idx="6584">
                  <c:v>42886.208333333336</c:v>
                </c:pt>
                <c:pt idx="6585">
                  <c:v>42886.21875</c:v>
                </c:pt>
                <c:pt idx="6586">
                  <c:v>42886.229166666664</c:v>
                </c:pt>
                <c:pt idx="6587">
                  <c:v>42886.239583333336</c:v>
                </c:pt>
                <c:pt idx="6588">
                  <c:v>42886.25</c:v>
                </c:pt>
                <c:pt idx="6589">
                  <c:v>42886.260416666664</c:v>
                </c:pt>
                <c:pt idx="6590">
                  <c:v>42886.270833333336</c:v>
                </c:pt>
                <c:pt idx="6591">
                  <c:v>42886.28125</c:v>
                </c:pt>
                <c:pt idx="6592">
                  <c:v>42886.291666666664</c:v>
                </c:pt>
                <c:pt idx="6593">
                  <c:v>42886.302083333336</c:v>
                </c:pt>
                <c:pt idx="6594">
                  <c:v>42886.3125</c:v>
                </c:pt>
                <c:pt idx="6595">
                  <c:v>42886.322916666664</c:v>
                </c:pt>
                <c:pt idx="6596">
                  <c:v>42886.333333333336</c:v>
                </c:pt>
                <c:pt idx="6597">
                  <c:v>42886.34375</c:v>
                </c:pt>
                <c:pt idx="6598">
                  <c:v>42886.354166666664</c:v>
                </c:pt>
                <c:pt idx="6599">
                  <c:v>42886.364583333336</c:v>
                </c:pt>
                <c:pt idx="6600">
                  <c:v>42886.375</c:v>
                </c:pt>
                <c:pt idx="6601">
                  <c:v>42886.385416666664</c:v>
                </c:pt>
                <c:pt idx="6602">
                  <c:v>42886.395833333336</c:v>
                </c:pt>
                <c:pt idx="6603">
                  <c:v>42886.40625</c:v>
                </c:pt>
                <c:pt idx="6604">
                  <c:v>42886.416666666664</c:v>
                </c:pt>
                <c:pt idx="6605">
                  <c:v>42886.427083333336</c:v>
                </c:pt>
                <c:pt idx="6606">
                  <c:v>42886.4375</c:v>
                </c:pt>
                <c:pt idx="6607">
                  <c:v>42886.447916666664</c:v>
                </c:pt>
                <c:pt idx="6608">
                  <c:v>42886.458333333336</c:v>
                </c:pt>
                <c:pt idx="6609">
                  <c:v>42886.46875</c:v>
                </c:pt>
                <c:pt idx="6610">
                  <c:v>42886.479166666664</c:v>
                </c:pt>
                <c:pt idx="6611">
                  <c:v>42886.489583333336</c:v>
                </c:pt>
                <c:pt idx="6612">
                  <c:v>42886.5</c:v>
                </c:pt>
                <c:pt idx="6613">
                  <c:v>42886.510416666664</c:v>
                </c:pt>
                <c:pt idx="6614">
                  <c:v>42886.520833333336</c:v>
                </c:pt>
                <c:pt idx="6615">
                  <c:v>42886.53125</c:v>
                </c:pt>
                <c:pt idx="6616">
                  <c:v>42886.541666666664</c:v>
                </c:pt>
                <c:pt idx="6617">
                  <c:v>42886.552083333336</c:v>
                </c:pt>
                <c:pt idx="6618">
                  <c:v>42886.5625</c:v>
                </c:pt>
                <c:pt idx="6619">
                  <c:v>42886.572916666664</c:v>
                </c:pt>
                <c:pt idx="6620">
                  <c:v>42886.583333333336</c:v>
                </c:pt>
                <c:pt idx="6621">
                  <c:v>42886.59375</c:v>
                </c:pt>
                <c:pt idx="6622">
                  <c:v>42886.604166666664</c:v>
                </c:pt>
                <c:pt idx="6623">
                  <c:v>42886.614583333336</c:v>
                </c:pt>
                <c:pt idx="6624">
                  <c:v>42886.625</c:v>
                </c:pt>
                <c:pt idx="6625">
                  <c:v>42886.635416666664</c:v>
                </c:pt>
                <c:pt idx="6626">
                  <c:v>42886.645833333336</c:v>
                </c:pt>
                <c:pt idx="6627">
                  <c:v>42886.65625</c:v>
                </c:pt>
                <c:pt idx="6628">
                  <c:v>42886.666666666664</c:v>
                </c:pt>
                <c:pt idx="6629">
                  <c:v>42886.677083333336</c:v>
                </c:pt>
                <c:pt idx="6630">
                  <c:v>42886.6875</c:v>
                </c:pt>
                <c:pt idx="6631">
                  <c:v>42886.697916666664</c:v>
                </c:pt>
                <c:pt idx="6632">
                  <c:v>42886.708333333336</c:v>
                </c:pt>
                <c:pt idx="6633">
                  <c:v>42886.71875</c:v>
                </c:pt>
                <c:pt idx="6634">
                  <c:v>42886.729166666664</c:v>
                </c:pt>
                <c:pt idx="6635">
                  <c:v>42886.739583333336</c:v>
                </c:pt>
                <c:pt idx="6636">
                  <c:v>42886.75</c:v>
                </c:pt>
                <c:pt idx="6637">
                  <c:v>42886.760416666664</c:v>
                </c:pt>
                <c:pt idx="6638">
                  <c:v>42886.770833333336</c:v>
                </c:pt>
                <c:pt idx="6639">
                  <c:v>42886.78125</c:v>
                </c:pt>
                <c:pt idx="6640">
                  <c:v>42886.791666666664</c:v>
                </c:pt>
                <c:pt idx="6641">
                  <c:v>42886.802083333336</c:v>
                </c:pt>
                <c:pt idx="6642">
                  <c:v>42886.8125</c:v>
                </c:pt>
                <c:pt idx="6643">
                  <c:v>42886.822916666664</c:v>
                </c:pt>
                <c:pt idx="6644">
                  <c:v>42886.833333333336</c:v>
                </c:pt>
                <c:pt idx="6645">
                  <c:v>42886.84375</c:v>
                </c:pt>
                <c:pt idx="6646">
                  <c:v>42886.854166666664</c:v>
                </c:pt>
                <c:pt idx="6647">
                  <c:v>42886.864583333336</c:v>
                </c:pt>
                <c:pt idx="6648">
                  <c:v>42886.875</c:v>
                </c:pt>
                <c:pt idx="6649">
                  <c:v>42886.885416666664</c:v>
                </c:pt>
                <c:pt idx="6650">
                  <c:v>42886.895833333336</c:v>
                </c:pt>
                <c:pt idx="6651">
                  <c:v>42886.90625</c:v>
                </c:pt>
                <c:pt idx="6652">
                  <c:v>42886.916666666664</c:v>
                </c:pt>
                <c:pt idx="6653">
                  <c:v>42886.927083333336</c:v>
                </c:pt>
                <c:pt idx="6654">
                  <c:v>42886.9375</c:v>
                </c:pt>
                <c:pt idx="6655">
                  <c:v>42886.947916666664</c:v>
                </c:pt>
                <c:pt idx="6656">
                  <c:v>42886.958333333336</c:v>
                </c:pt>
                <c:pt idx="6657">
                  <c:v>42886.96875</c:v>
                </c:pt>
                <c:pt idx="6658">
                  <c:v>42886.979166666664</c:v>
                </c:pt>
                <c:pt idx="6659">
                  <c:v>42886.989583333336</c:v>
                </c:pt>
                <c:pt idx="6660">
                  <c:v>42887</c:v>
                </c:pt>
                <c:pt idx="6661">
                  <c:v>42887.010416666664</c:v>
                </c:pt>
                <c:pt idx="6662">
                  <c:v>42887.020833333336</c:v>
                </c:pt>
                <c:pt idx="6663">
                  <c:v>42887.03125</c:v>
                </c:pt>
                <c:pt idx="6664">
                  <c:v>42887.041666666664</c:v>
                </c:pt>
                <c:pt idx="6665">
                  <c:v>42887.052083333336</c:v>
                </c:pt>
                <c:pt idx="6666">
                  <c:v>42887.0625</c:v>
                </c:pt>
                <c:pt idx="6667">
                  <c:v>42887.072916666664</c:v>
                </c:pt>
                <c:pt idx="6668">
                  <c:v>42887.083333333336</c:v>
                </c:pt>
                <c:pt idx="6669">
                  <c:v>42887.09375</c:v>
                </c:pt>
                <c:pt idx="6670">
                  <c:v>42887.104166666664</c:v>
                </c:pt>
                <c:pt idx="6671">
                  <c:v>42887.114583333336</c:v>
                </c:pt>
                <c:pt idx="6672">
                  <c:v>42887.125</c:v>
                </c:pt>
                <c:pt idx="6673">
                  <c:v>42887.135416666664</c:v>
                </c:pt>
                <c:pt idx="6674">
                  <c:v>42887.145833333336</c:v>
                </c:pt>
                <c:pt idx="6675">
                  <c:v>42887.15625</c:v>
                </c:pt>
                <c:pt idx="6676">
                  <c:v>42887.166666666664</c:v>
                </c:pt>
                <c:pt idx="6677">
                  <c:v>42887.177083333336</c:v>
                </c:pt>
                <c:pt idx="6678">
                  <c:v>42887.1875</c:v>
                </c:pt>
                <c:pt idx="6679">
                  <c:v>42887.197916666664</c:v>
                </c:pt>
                <c:pt idx="6680">
                  <c:v>42887.208333333336</c:v>
                </c:pt>
                <c:pt idx="6681">
                  <c:v>42887.21875</c:v>
                </c:pt>
                <c:pt idx="6682">
                  <c:v>42887.229166666664</c:v>
                </c:pt>
                <c:pt idx="6683">
                  <c:v>42887.239583333336</c:v>
                </c:pt>
                <c:pt idx="6684">
                  <c:v>42887.25</c:v>
                </c:pt>
                <c:pt idx="6685">
                  <c:v>42887.260416666664</c:v>
                </c:pt>
                <c:pt idx="6686">
                  <c:v>42887.270833333336</c:v>
                </c:pt>
                <c:pt idx="6687">
                  <c:v>42887.28125</c:v>
                </c:pt>
                <c:pt idx="6688">
                  <c:v>42887.291666666664</c:v>
                </c:pt>
                <c:pt idx="6689">
                  <c:v>42887.302083333336</c:v>
                </c:pt>
                <c:pt idx="6690">
                  <c:v>42887.3125</c:v>
                </c:pt>
                <c:pt idx="6691">
                  <c:v>42887.322916666664</c:v>
                </c:pt>
                <c:pt idx="6692">
                  <c:v>42887.333333333336</c:v>
                </c:pt>
                <c:pt idx="6693">
                  <c:v>42887.34375</c:v>
                </c:pt>
                <c:pt idx="6694">
                  <c:v>42887.354166666664</c:v>
                </c:pt>
                <c:pt idx="6695">
                  <c:v>42887.364583333336</c:v>
                </c:pt>
                <c:pt idx="6696">
                  <c:v>42887.375</c:v>
                </c:pt>
                <c:pt idx="6697">
                  <c:v>42887.385416666664</c:v>
                </c:pt>
                <c:pt idx="6698">
                  <c:v>42887.395833333336</c:v>
                </c:pt>
                <c:pt idx="6699">
                  <c:v>42887.40625</c:v>
                </c:pt>
                <c:pt idx="6700">
                  <c:v>42887.416666666664</c:v>
                </c:pt>
                <c:pt idx="6701">
                  <c:v>42887.427083333336</c:v>
                </c:pt>
                <c:pt idx="6702">
                  <c:v>42887.4375</c:v>
                </c:pt>
                <c:pt idx="6703">
                  <c:v>42887.447916666664</c:v>
                </c:pt>
                <c:pt idx="6704">
                  <c:v>42887.458333333336</c:v>
                </c:pt>
                <c:pt idx="6705">
                  <c:v>42887.46875</c:v>
                </c:pt>
                <c:pt idx="6706">
                  <c:v>42887.479166666664</c:v>
                </c:pt>
                <c:pt idx="6707">
                  <c:v>42887.489583333336</c:v>
                </c:pt>
                <c:pt idx="6708">
                  <c:v>42887.5</c:v>
                </c:pt>
                <c:pt idx="6709">
                  <c:v>42887.510416666664</c:v>
                </c:pt>
                <c:pt idx="6710">
                  <c:v>42887.520833333336</c:v>
                </c:pt>
                <c:pt idx="6711">
                  <c:v>42887.53125</c:v>
                </c:pt>
                <c:pt idx="6712">
                  <c:v>42887.541666666664</c:v>
                </c:pt>
                <c:pt idx="6713">
                  <c:v>42887.552083333336</c:v>
                </c:pt>
                <c:pt idx="6714">
                  <c:v>42887.5625</c:v>
                </c:pt>
                <c:pt idx="6715">
                  <c:v>42887.572916666664</c:v>
                </c:pt>
                <c:pt idx="6716">
                  <c:v>42887.583333333336</c:v>
                </c:pt>
                <c:pt idx="6717">
                  <c:v>42887.59375</c:v>
                </c:pt>
                <c:pt idx="6718">
                  <c:v>42887.604166666664</c:v>
                </c:pt>
                <c:pt idx="6719">
                  <c:v>42887.614583333336</c:v>
                </c:pt>
                <c:pt idx="6720">
                  <c:v>42887.625</c:v>
                </c:pt>
                <c:pt idx="6721">
                  <c:v>42887.635416666664</c:v>
                </c:pt>
                <c:pt idx="6722">
                  <c:v>42887.645833333336</c:v>
                </c:pt>
                <c:pt idx="6723">
                  <c:v>42887.65625</c:v>
                </c:pt>
                <c:pt idx="6724">
                  <c:v>42887.666666666664</c:v>
                </c:pt>
                <c:pt idx="6725">
                  <c:v>42887.677083333336</c:v>
                </c:pt>
                <c:pt idx="6726">
                  <c:v>42887.6875</c:v>
                </c:pt>
                <c:pt idx="6727">
                  <c:v>42887.697916666664</c:v>
                </c:pt>
                <c:pt idx="6728">
                  <c:v>42887.708333333336</c:v>
                </c:pt>
                <c:pt idx="6729">
                  <c:v>42887.71875</c:v>
                </c:pt>
                <c:pt idx="6730">
                  <c:v>42887.729166666664</c:v>
                </c:pt>
                <c:pt idx="6731">
                  <c:v>42887.739583333336</c:v>
                </c:pt>
                <c:pt idx="6732">
                  <c:v>42887.75</c:v>
                </c:pt>
                <c:pt idx="6733">
                  <c:v>42887.760416666664</c:v>
                </c:pt>
                <c:pt idx="6734">
                  <c:v>42887.770833333336</c:v>
                </c:pt>
                <c:pt idx="6735">
                  <c:v>42887.78125</c:v>
                </c:pt>
                <c:pt idx="6736">
                  <c:v>42887.791666666664</c:v>
                </c:pt>
                <c:pt idx="6737">
                  <c:v>42887.802083333336</c:v>
                </c:pt>
                <c:pt idx="6738">
                  <c:v>42887.8125</c:v>
                </c:pt>
                <c:pt idx="6739">
                  <c:v>42887.822916666664</c:v>
                </c:pt>
                <c:pt idx="6740">
                  <c:v>42887.833333333336</c:v>
                </c:pt>
                <c:pt idx="6741">
                  <c:v>42887.84375</c:v>
                </c:pt>
                <c:pt idx="6742">
                  <c:v>42887.854166666664</c:v>
                </c:pt>
                <c:pt idx="6743">
                  <c:v>42887.864583333336</c:v>
                </c:pt>
                <c:pt idx="6744">
                  <c:v>42887.875</c:v>
                </c:pt>
                <c:pt idx="6745">
                  <c:v>42887.885416666664</c:v>
                </c:pt>
                <c:pt idx="6746">
                  <c:v>42887.895833333336</c:v>
                </c:pt>
                <c:pt idx="6747">
                  <c:v>42887.90625</c:v>
                </c:pt>
                <c:pt idx="6748">
                  <c:v>42887.916666666664</c:v>
                </c:pt>
                <c:pt idx="6749">
                  <c:v>42887.927083333336</c:v>
                </c:pt>
                <c:pt idx="6750">
                  <c:v>42887.9375</c:v>
                </c:pt>
                <c:pt idx="6751">
                  <c:v>42887.947916666664</c:v>
                </c:pt>
                <c:pt idx="6752">
                  <c:v>42887.958333333336</c:v>
                </c:pt>
                <c:pt idx="6753">
                  <c:v>42887.96875</c:v>
                </c:pt>
                <c:pt idx="6754">
                  <c:v>42887.979166666664</c:v>
                </c:pt>
                <c:pt idx="6755">
                  <c:v>42887.989583333336</c:v>
                </c:pt>
                <c:pt idx="6756">
                  <c:v>42888</c:v>
                </c:pt>
                <c:pt idx="6757">
                  <c:v>42888.010416666664</c:v>
                </c:pt>
                <c:pt idx="6758">
                  <c:v>42888.020833333336</c:v>
                </c:pt>
                <c:pt idx="6759">
                  <c:v>42888.03125</c:v>
                </c:pt>
                <c:pt idx="6760">
                  <c:v>42888.041666666664</c:v>
                </c:pt>
                <c:pt idx="6761">
                  <c:v>42888.052083333336</c:v>
                </c:pt>
                <c:pt idx="6762">
                  <c:v>42888.0625</c:v>
                </c:pt>
                <c:pt idx="6763">
                  <c:v>42888.072916666664</c:v>
                </c:pt>
                <c:pt idx="6764">
                  <c:v>42888.083333333336</c:v>
                </c:pt>
                <c:pt idx="6765">
                  <c:v>42888.09375</c:v>
                </c:pt>
                <c:pt idx="6766">
                  <c:v>42888.104166666664</c:v>
                </c:pt>
                <c:pt idx="6767">
                  <c:v>42888.114583333336</c:v>
                </c:pt>
                <c:pt idx="6768">
                  <c:v>42888.125</c:v>
                </c:pt>
                <c:pt idx="6769">
                  <c:v>42888.135416666664</c:v>
                </c:pt>
                <c:pt idx="6770">
                  <c:v>42888.145833333336</c:v>
                </c:pt>
                <c:pt idx="6771">
                  <c:v>42888.15625</c:v>
                </c:pt>
                <c:pt idx="6772">
                  <c:v>42888.166666666664</c:v>
                </c:pt>
                <c:pt idx="6773">
                  <c:v>42888.177083333336</c:v>
                </c:pt>
                <c:pt idx="6774">
                  <c:v>42888.1875</c:v>
                </c:pt>
                <c:pt idx="6775">
                  <c:v>42888.197916666664</c:v>
                </c:pt>
                <c:pt idx="6776">
                  <c:v>42888.208333333336</c:v>
                </c:pt>
                <c:pt idx="6777">
                  <c:v>42888.21875</c:v>
                </c:pt>
                <c:pt idx="6778">
                  <c:v>42888.229166666664</c:v>
                </c:pt>
                <c:pt idx="6779">
                  <c:v>42888.239583333336</c:v>
                </c:pt>
                <c:pt idx="6780">
                  <c:v>42888.25</c:v>
                </c:pt>
                <c:pt idx="6781">
                  <c:v>42888.260416666664</c:v>
                </c:pt>
                <c:pt idx="6782">
                  <c:v>42888.270833333336</c:v>
                </c:pt>
                <c:pt idx="6783">
                  <c:v>42888.28125</c:v>
                </c:pt>
                <c:pt idx="6784">
                  <c:v>42888.291666666664</c:v>
                </c:pt>
                <c:pt idx="6785">
                  <c:v>42888.302083333336</c:v>
                </c:pt>
                <c:pt idx="6786">
                  <c:v>42888.3125</c:v>
                </c:pt>
                <c:pt idx="6787">
                  <c:v>42888.322916666664</c:v>
                </c:pt>
                <c:pt idx="6788">
                  <c:v>42888.333333333336</c:v>
                </c:pt>
                <c:pt idx="6789">
                  <c:v>42888.34375</c:v>
                </c:pt>
                <c:pt idx="6790">
                  <c:v>42888.354166666664</c:v>
                </c:pt>
                <c:pt idx="6791">
                  <c:v>42888.364583333336</c:v>
                </c:pt>
                <c:pt idx="6792">
                  <c:v>42888.375</c:v>
                </c:pt>
                <c:pt idx="6793">
                  <c:v>42888.385416666664</c:v>
                </c:pt>
                <c:pt idx="6794">
                  <c:v>42888.395833333336</c:v>
                </c:pt>
                <c:pt idx="6795">
                  <c:v>42888.40625</c:v>
                </c:pt>
                <c:pt idx="6796">
                  <c:v>42888.416666666664</c:v>
                </c:pt>
                <c:pt idx="6797">
                  <c:v>42888.427083333336</c:v>
                </c:pt>
                <c:pt idx="6798">
                  <c:v>42888.4375</c:v>
                </c:pt>
                <c:pt idx="6799">
                  <c:v>42888.447916666664</c:v>
                </c:pt>
                <c:pt idx="6800">
                  <c:v>42888.458333333336</c:v>
                </c:pt>
                <c:pt idx="6801">
                  <c:v>42888.46875</c:v>
                </c:pt>
                <c:pt idx="6802">
                  <c:v>42888.479166666664</c:v>
                </c:pt>
                <c:pt idx="6803">
                  <c:v>42888.489583333336</c:v>
                </c:pt>
                <c:pt idx="6804">
                  <c:v>42888.5</c:v>
                </c:pt>
                <c:pt idx="6805">
                  <c:v>42888.510416666664</c:v>
                </c:pt>
                <c:pt idx="6806">
                  <c:v>42888.520833333336</c:v>
                </c:pt>
                <c:pt idx="6807">
                  <c:v>42888.53125</c:v>
                </c:pt>
                <c:pt idx="6808">
                  <c:v>42888.541666666664</c:v>
                </c:pt>
                <c:pt idx="6809">
                  <c:v>42888.552083333336</c:v>
                </c:pt>
                <c:pt idx="6810">
                  <c:v>42888.5625</c:v>
                </c:pt>
                <c:pt idx="6811">
                  <c:v>42888.572916666664</c:v>
                </c:pt>
                <c:pt idx="6812">
                  <c:v>42888.583333333336</c:v>
                </c:pt>
                <c:pt idx="6813">
                  <c:v>42888.59375</c:v>
                </c:pt>
                <c:pt idx="6814">
                  <c:v>42888.604166666664</c:v>
                </c:pt>
                <c:pt idx="6815">
                  <c:v>42888.614583333336</c:v>
                </c:pt>
                <c:pt idx="6816">
                  <c:v>42888.625</c:v>
                </c:pt>
                <c:pt idx="6817">
                  <c:v>42888.635416666664</c:v>
                </c:pt>
                <c:pt idx="6818">
                  <c:v>42888.645833333336</c:v>
                </c:pt>
                <c:pt idx="6819">
                  <c:v>42888.65625</c:v>
                </c:pt>
                <c:pt idx="6820">
                  <c:v>42888.666666666664</c:v>
                </c:pt>
                <c:pt idx="6821">
                  <c:v>42888.677083333336</c:v>
                </c:pt>
                <c:pt idx="6822">
                  <c:v>42888.6875</c:v>
                </c:pt>
                <c:pt idx="6823">
                  <c:v>42888.697916666664</c:v>
                </c:pt>
                <c:pt idx="6824">
                  <c:v>42888.708333333336</c:v>
                </c:pt>
                <c:pt idx="6825">
                  <c:v>42888.71875</c:v>
                </c:pt>
                <c:pt idx="6826">
                  <c:v>42888.729166666664</c:v>
                </c:pt>
                <c:pt idx="6827">
                  <c:v>42888.739583333336</c:v>
                </c:pt>
                <c:pt idx="6828">
                  <c:v>42888.75</c:v>
                </c:pt>
                <c:pt idx="6829">
                  <c:v>42888.760416666664</c:v>
                </c:pt>
                <c:pt idx="6830">
                  <c:v>42888.770833333336</c:v>
                </c:pt>
                <c:pt idx="6831">
                  <c:v>42888.78125</c:v>
                </c:pt>
                <c:pt idx="6832">
                  <c:v>42888.791666666664</c:v>
                </c:pt>
                <c:pt idx="6833">
                  <c:v>42888.802083333336</c:v>
                </c:pt>
                <c:pt idx="6834">
                  <c:v>42888.8125</c:v>
                </c:pt>
                <c:pt idx="6835">
                  <c:v>42888.822916666664</c:v>
                </c:pt>
                <c:pt idx="6836">
                  <c:v>42888.833333333336</c:v>
                </c:pt>
                <c:pt idx="6837">
                  <c:v>42888.84375</c:v>
                </c:pt>
                <c:pt idx="6838">
                  <c:v>42888.854166666664</c:v>
                </c:pt>
                <c:pt idx="6839">
                  <c:v>42888.864583333336</c:v>
                </c:pt>
                <c:pt idx="6840">
                  <c:v>42888.875</c:v>
                </c:pt>
                <c:pt idx="6841">
                  <c:v>42888.885416666664</c:v>
                </c:pt>
                <c:pt idx="6842">
                  <c:v>42888.895833333336</c:v>
                </c:pt>
                <c:pt idx="6843">
                  <c:v>42888.90625</c:v>
                </c:pt>
                <c:pt idx="6844">
                  <c:v>42888.916666666664</c:v>
                </c:pt>
                <c:pt idx="6845">
                  <c:v>42888.927083333336</c:v>
                </c:pt>
                <c:pt idx="6846">
                  <c:v>42888.9375</c:v>
                </c:pt>
                <c:pt idx="6847">
                  <c:v>42888.947916666664</c:v>
                </c:pt>
                <c:pt idx="6848">
                  <c:v>42888.958333333336</c:v>
                </c:pt>
                <c:pt idx="6849">
                  <c:v>42888.96875</c:v>
                </c:pt>
                <c:pt idx="6850">
                  <c:v>42888.979166666664</c:v>
                </c:pt>
                <c:pt idx="6851">
                  <c:v>42888.989583333336</c:v>
                </c:pt>
                <c:pt idx="6852">
                  <c:v>42889</c:v>
                </c:pt>
                <c:pt idx="6853">
                  <c:v>42889.010416666664</c:v>
                </c:pt>
                <c:pt idx="6854">
                  <c:v>42889.020833333336</c:v>
                </c:pt>
                <c:pt idx="6855">
                  <c:v>42889.03125</c:v>
                </c:pt>
                <c:pt idx="6856">
                  <c:v>42889.041666666664</c:v>
                </c:pt>
                <c:pt idx="6857">
                  <c:v>42889.052083333336</c:v>
                </c:pt>
                <c:pt idx="6858">
                  <c:v>42889.0625</c:v>
                </c:pt>
                <c:pt idx="6859">
                  <c:v>42889.072916666664</c:v>
                </c:pt>
                <c:pt idx="6860">
                  <c:v>42889.083333333336</c:v>
                </c:pt>
                <c:pt idx="6861">
                  <c:v>42889.09375</c:v>
                </c:pt>
                <c:pt idx="6862">
                  <c:v>42889.104166666664</c:v>
                </c:pt>
                <c:pt idx="6863">
                  <c:v>42889.114583333336</c:v>
                </c:pt>
                <c:pt idx="6864">
                  <c:v>42889.125</c:v>
                </c:pt>
                <c:pt idx="6865">
                  <c:v>42889.135416666664</c:v>
                </c:pt>
                <c:pt idx="6866">
                  <c:v>42889.145833333336</c:v>
                </c:pt>
                <c:pt idx="6867">
                  <c:v>42889.15625</c:v>
                </c:pt>
                <c:pt idx="6868">
                  <c:v>42889.166666666664</c:v>
                </c:pt>
                <c:pt idx="6869">
                  <c:v>42889.177083333336</c:v>
                </c:pt>
                <c:pt idx="6870">
                  <c:v>42889.1875</c:v>
                </c:pt>
                <c:pt idx="6871">
                  <c:v>42889.197916666664</c:v>
                </c:pt>
                <c:pt idx="6872">
                  <c:v>42889.208333333336</c:v>
                </c:pt>
                <c:pt idx="6873">
                  <c:v>42889.21875</c:v>
                </c:pt>
                <c:pt idx="6874">
                  <c:v>42889.229166666664</c:v>
                </c:pt>
                <c:pt idx="6875">
                  <c:v>42889.239583333336</c:v>
                </c:pt>
                <c:pt idx="6876">
                  <c:v>42889.25</c:v>
                </c:pt>
                <c:pt idx="6877">
                  <c:v>42889.260416666664</c:v>
                </c:pt>
                <c:pt idx="6878">
                  <c:v>42889.270833333336</c:v>
                </c:pt>
                <c:pt idx="6879">
                  <c:v>42889.28125</c:v>
                </c:pt>
                <c:pt idx="6880">
                  <c:v>42889.291666666664</c:v>
                </c:pt>
                <c:pt idx="6881">
                  <c:v>42889.302083333336</c:v>
                </c:pt>
                <c:pt idx="6882">
                  <c:v>42889.3125</c:v>
                </c:pt>
                <c:pt idx="6883">
                  <c:v>42889.322916666664</c:v>
                </c:pt>
                <c:pt idx="6884">
                  <c:v>42889.333333333336</c:v>
                </c:pt>
                <c:pt idx="6885">
                  <c:v>42889.34375</c:v>
                </c:pt>
                <c:pt idx="6886">
                  <c:v>42889.354166666664</c:v>
                </c:pt>
                <c:pt idx="6887">
                  <c:v>42889.364583333336</c:v>
                </c:pt>
                <c:pt idx="6888">
                  <c:v>42889.375</c:v>
                </c:pt>
                <c:pt idx="6889">
                  <c:v>42889.385416666664</c:v>
                </c:pt>
                <c:pt idx="6890">
                  <c:v>42889.395833333336</c:v>
                </c:pt>
                <c:pt idx="6891">
                  <c:v>42889.40625</c:v>
                </c:pt>
                <c:pt idx="6892">
                  <c:v>42889.416666666664</c:v>
                </c:pt>
                <c:pt idx="6893">
                  <c:v>42889.427083333336</c:v>
                </c:pt>
                <c:pt idx="6894">
                  <c:v>42889.4375</c:v>
                </c:pt>
                <c:pt idx="6895">
                  <c:v>42889.447916666664</c:v>
                </c:pt>
                <c:pt idx="6896">
                  <c:v>42889.458333333336</c:v>
                </c:pt>
                <c:pt idx="6897">
                  <c:v>42889.46875</c:v>
                </c:pt>
                <c:pt idx="6898">
                  <c:v>42889.479166666664</c:v>
                </c:pt>
                <c:pt idx="6899">
                  <c:v>42889.489583333336</c:v>
                </c:pt>
                <c:pt idx="6900">
                  <c:v>42889.5</c:v>
                </c:pt>
                <c:pt idx="6901">
                  <c:v>42889.510416666664</c:v>
                </c:pt>
                <c:pt idx="6902">
                  <c:v>42889.520833333336</c:v>
                </c:pt>
                <c:pt idx="6903">
                  <c:v>42889.53125</c:v>
                </c:pt>
                <c:pt idx="6904">
                  <c:v>42889.541666666664</c:v>
                </c:pt>
                <c:pt idx="6905">
                  <c:v>42889.552083333336</c:v>
                </c:pt>
                <c:pt idx="6906">
                  <c:v>42889.5625</c:v>
                </c:pt>
                <c:pt idx="6907">
                  <c:v>42889.572916666664</c:v>
                </c:pt>
                <c:pt idx="6908">
                  <c:v>42889.583333333336</c:v>
                </c:pt>
                <c:pt idx="6909">
                  <c:v>42889.59375</c:v>
                </c:pt>
                <c:pt idx="6910">
                  <c:v>42889.604166666664</c:v>
                </c:pt>
                <c:pt idx="6911">
                  <c:v>42889.614583333336</c:v>
                </c:pt>
                <c:pt idx="6912">
                  <c:v>42889.625</c:v>
                </c:pt>
                <c:pt idx="6913">
                  <c:v>42889.635416666664</c:v>
                </c:pt>
                <c:pt idx="6914">
                  <c:v>42889.645833333336</c:v>
                </c:pt>
                <c:pt idx="6915">
                  <c:v>42889.65625</c:v>
                </c:pt>
                <c:pt idx="6916">
                  <c:v>42889.666666666664</c:v>
                </c:pt>
                <c:pt idx="6917">
                  <c:v>42889.677083333336</c:v>
                </c:pt>
                <c:pt idx="6918">
                  <c:v>42889.6875</c:v>
                </c:pt>
                <c:pt idx="6919">
                  <c:v>42889.697916666664</c:v>
                </c:pt>
                <c:pt idx="6920">
                  <c:v>42889.708333333336</c:v>
                </c:pt>
                <c:pt idx="6921">
                  <c:v>42889.71875</c:v>
                </c:pt>
                <c:pt idx="6922">
                  <c:v>42889.729166666664</c:v>
                </c:pt>
                <c:pt idx="6923">
                  <c:v>42889.739583333336</c:v>
                </c:pt>
                <c:pt idx="6924">
                  <c:v>42889.75</c:v>
                </c:pt>
                <c:pt idx="6925">
                  <c:v>42889.760416666664</c:v>
                </c:pt>
                <c:pt idx="6926">
                  <c:v>42889.770833333336</c:v>
                </c:pt>
                <c:pt idx="6927">
                  <c:v>42889.78125</c:v>
                </c:pt>
                <c:pt idx="6928">
                  <c:v>42889.791666666664</c:v>
                </c:pt>
                <c:pt idx="6929">
                  <c:v>42889.802083333336</c:v>
                </c:pt>
                <c:pt idx="6930">
                  <c:v>42889.8125</c:v>
                </c:pt>
                <c:pt idx="6931">
                  <c:v>42889.822916666664</c:v>
                </c:pt>
                <c:pt idx="6932">
                  <c:v>42889.833333333336</c:v>
                </c:pt>
                <c:pt idx="6933">
                  <c:v>42889.84375</c:v>
                </c:pt>
                <c:pt idx="6934">
                  <c:v>42889.854166666664</c:v>
                </c:pt>
                <c:pt idx="6935">
                  <c:v>42889.864583333336</c:v>
                </c:pt>
                <c:pt idx="6936">
                  <c:v>42889.875</c:v>
                </c:pt>
                <c:pt idx="6937">
                  <c:v>42889.885416666664</c:v>
                </c:pt>
                <c:pt idx="6938">
                  <c:v>42889.895833333336</c:v>
                </c:pt>
                <c:pt idx="6939">
                  <c:v>42889.90625</c:v>
                </c:pt>
                <c:pt idx="6940">
                  <c:v>42889.916666666664</c:v>
                </c:pt>
                <c:pt idx="6941">
                  <c:v>42889.927083333336</c:v>
                </c:pt>
                <c:pt idx="6942">
                  <c:v>42889.9375</c:v>
                </c:pt>
                <c:pt idx="6943">
                  <c:v>42889.947916666664</c:v>
                </c:pt>
                <c:pt idx="6944">
                  <c:v>42889.958333333336</c:v>
                </c:pt>
                <c:pt idx="6945">
                  <c:v>42889.96875</c:v>
                </c:pt>
                <c:pt idx="6946">
                  <c:v>42889.979166666664</c:v>
                </c:pt>
                <c:pt idx="6947">
                  <c:v>42889.989583333336</c:v>
                </c:pt>
                <c:pt idx="6948">
                  <c:v>42890</c:v>
                </c:pt>
                <c:pt idx="6949">
                  <c:v>42890.010416666664</c:v>
                </c:pt>
                <c:pt idx="6950">
                  <c:v>42890.020833333336</c:v>
                </c:pt>
                <c:pt idx="6951">
                  <c:v>42890.03125</c:v>
                </c:pt>
                <c:pt idx="6952">
                  <c:v>42890.041666666664</c:v>
                </c:pt>
                <c:pt idx="6953">
                  <c:v>42890.052083333336</c:v>
                </c:pt>
                <c:pt idx="6954">
                  <c:v>42890.0625</c:v>
                </c:pt>
                <c:pt idx="6955">
                  <c:v>42890.072916666664</c:v>
                </c:pt>
                <c:pt idx="6956">
                  <c:v>42890.083333333336</c:v>
                </c:pt>
                <c:pt idx="6957">
                  <c:v>42890.09375</c:v>
                </c:pt>
                <c:pt idx="6958">
                  <c:v>42890.104166666664</c:v>
                </c:pt>
                <c:pt idx="6959">
                  <c:v>42890.114583333336</c:v>
                </c:pt>
                <c:pt idx="6960">
                  <c:v>42890.125</c:v>
                </c:pt>
                <c:pt idx="6961">
                  <c:v>42890.135416666664</c:v>
                </c:pt>
                <c:pt idx="6962">
                  <c:v>42890.145833333336</c:v>
                </c:pt>
                <c:pt idx="6963">
                  <c:v>42890.15625</c:v>
                </c:pt>
                <c:pt idx="6964">
                  <c:v>42890.166666666664</c:v>
                </c:pt>
                <c:pt idx="6965">
                  <c:v>42890.177083333336</c:v>
                </c:pt>
                <c:pt idx="6966">
                  <c:v>42890.1875</c:v>
                </c:pt>
                <c:pt idx="6967">
                  <c:v>42890.197916666664</c:v>
                </c:pt>
                <c:pt idx="6968">
                  <c:v>42890.208333333336</c:v>
                </c:pt>
                <c:pt idx="6969">
                  <c:v>42890.21875</c:v>
                </c:pt>
                <c:pt idx="6970">
                  <c:v>42890.229166666664</c:v>
                </c:pt>
                <c:pt idx="6971">
                  <c:v>42890.239583333336</c:v>
                </c:pt>
                <c:pt idx="6972">
                  <c:v>42890.25</c:v>
                </c:pt>
                <c:pt idx="6973">
                  <c:v>42890.260416666664</c:v>
                </c:pt>
                <c:pt idx="6974">
                  <c:v>42890.270833333336</c:v>
                </c:pt>
                <c:pt idx="6975">
                  <c:v>42890.28125</c:v>
                </c:pt>
                <c:pt idx="6976">
                  <c:v>42890.291666666664</c:v>
                </c:pt>
                <c:pt idx="6977">
                  <c:v>42890.302083333336</c:v>
                </c:pt>
                <c:pt idx="6978">
                  <c:v>42890.3125</c:v>
                </c:pt>
                <c:pt idx="6979">
                  <c:v>42890.322916666664</c:v>
                </c:pt>
                <c:pt idx="6980">
                  <c:v>42890.333333333336</c:v>
                </c:pt>
                <c:pt idx="6981">
                  <c:v>42890.34375</c:v>
                </c:pt>
                <c:pt idx="6982">
                  <c:v>42890.354166666664</c:v>
                </c:pt>
                <c:pt idx="6983">
                  <c:v>42890.364583333336</c:v>
                </c:pt>
                <c:pt idx="6984">
                  <c:v>42890.375</c:v>
                </c:pt>
                <c:pt idx="6985">
                  <c:v>42890.385416666664</c:v>
                </c:pt>
                <c:pt idx="6986">
                  <c:v>42890.395833333336</c:v>
                </c:pt>
                <c:pt idx="6987">
                  <c:v>42890.40625</c:v>
                </c:pt>
                <c:pt idx="6988">
                  <c:v>42890.416666666664</c:v>
                </c:pt>
                <c:pt idx="6989">
                  <c:v>42890.427083333336</c:v>
                </c:pt>
                <c:pt idx="6990">
                  <c:v>42890.4375</c:v>
                </c:pt>
                <c:pt idx="6991">
                  <c:v>42890.447916666664</c:v>
                </c:pt>
                <c:pt idx="6992">
                  <c:v>42890.458333333336</c:v>
                </c:pt>
                <c:pt idx="6993">
                  <c:v>42890.46875</c:v>
                </c:pt>
                <c:pt idx="6994">
                  <c:v>42890.479166666664</c:v>
                </c:pt>
                <c:pt idx="6995">
                  <c:v>42890.489583333336</c:v>
                </c:pt>
                <c:pt idx="6996">
                  <c:v>42890.5</c:v>
                </c:pt>
                <c:pt idx="6997">
                  <c:v>42890.510416666664</c:v>
                </c:pt>
                <c:pt idx="6998">
                  <c:v>42890.520833333336</c:v>
                </c:pt>
                <c:pt idx="6999">
                  <c:v>42890.53125</c:v>
                </c:pt>
                <c:pt idx="7000">
                  <c:v>42890.541666666664</c:v>
                </c:pt>
                <c:pt idx="7001">
                  <c:v>42890.552083333336</c:v>
                </c:pt>
                <c:pt idx="7002">
                  <c:v>42890.5625</c:v>
                </c:pt>
                <c:pt idx="7003">
                  <c:v>42890.572916666664</c:v>
                </c:pt>
                <c:pt idx="7004">
                  <c:v>42890.583333333336</c:v>
                </c:pt>
                <c:pt idx="7005">
                  <c:v>42890.59375</c:v>
                </c:pt>
                <c:pt idx="7006">
                  <c:v>42890.604166666664</c:v>
                </c:pt>
                <c:pt idx="7007">
                  <c:v>42890.614583333336</c:v>
                </c:pt>
                <c:pt idx="7008">
                  <c:v>42890.625</c:v>
                </c:pt>
                <c:pt idx="7009">
                  <c:v>42890.635416666664</c:v>
                </c:pt>
                <c:pt idx="7010">
                  <c:v>42890.645833333336</c:v>
                </c:pt>
                <c:pt idx="7011">
                  <c:v>42890.65625</c:v>
                </c:pt>
                <c:pt idx="7012">
                  <c:v>42890.666666666664</c:v>
                </c:pt>
                <c:pt idx="7013">
                  <c:v>42890.677083333336</c:v>
                </c:pt>
                <c:pt idx="7014">
                  <c:v>42890.6875</c:v>
                </c:pt>
                <c:pt idx="7015">
                  <c:v>42890.697916666664</c:v>
                </c:pt>
                <c:pt idx="7016">
                  <c:v>42890.708333333336</c:v>
                </c:pt>
                <c:pt idx="7017">
                  <c:v>42890.71875</c:v>
                </c:pt>
                <c:pt idx="7018">
                  <c:v>42890.729166666664</c:v>
                </c:pt>
                <c:pt idx="7019">
                  <c:v>42890.739583333336</c:v>
                </c:pt>
                <c:pt idx="7020">
                  <c:v>42890.75</c:v>
                </c:pt>
                <c:pt idx="7021">
                  <c:v>42890.760416666664</c:v>
                </c:pt>
                <c:pt idx="7022">
                  <c:v>42890.770833333336</c:v>
                </c:pt>
                <c:pt idx="7023">
                  <c:v>42890.78125</c:v>
                </c:pt>
                <c:pt idx="7024">
                  <c:v>42890.791666666664</c:v>
                </c:pt>
                <c:pt idx="7025">
                  <c:v>42890.802083333336</c:v>
                </c:pt>
                <c:pt idx="7026">
                  <c:v>42890.8125</c:v>
                </c:pt>
                <c:pt idx="7027">
                  <c:v>42890.822916666664</c:v>
                </c:pt>
                <c:pt idx="7028">
                  <c:v>42890.833333333336</c:v>
                </c:pt>
                <c:pt idx="7029">
                  <c:v>42890.84375</c:v>
                </c:pt>
                <c:pt idx="7030">
                  <c:v>42890.854166666664</c:v>
                </c:pt>
                <c:pt idx="7031">
                  <c:v>42890.864583333336</c:v>
                </c:pt>
                <c:pt idx="7032">
                  <c:v>42890.875</c:v>
                </c:pt>
                <c:pt idx="7033">
                  <c:v>42890.885416666664</c:v>
                </c:pt>
                <c:pt idx="7034">
                  <c:v>42890.895833333336</c:v>
                </c:pt>
                <c:pt idx="7035">
                  <c:v>42890.90625</c:v>
                </c:pt>
                <c:pt idx="7036">
                  <c:v>42890.916666666664</c:v>
                </c:pt>
                <c:pt idx="7037">
                  <c:v>42890.927083333336</c:v>
                </c:pt>
                <c:pt idx="7038">
                  <c:v>42890.9375</c:v>
                </c:pt>
                <c:pt idx="7039">
                  <c:v>42890.947916666664</c:v>
                </c:pt>
                <c:pt idx="7040">
                  <c:v>42890.958333333336</c:v>
                </c:pt>
                <c:pt idx="7041">
                  <c:v>42890.96875</c:v>
                </c:pt>
                <c:pt idx="7042">
                  <c:v>42890.979166666664</c:v>
                </c:pt>
                <c:pt idx="7043">
                  <c:v>42890.989583333336</c:v>
                </c:pt>
                <c:pt idx="7044">
                  <c:v>42891</c:v>
                </c:pt>
                <c:pt idx="7045">
                  <c:v>42891.010416666664</c:v>
                </c:pt>
                <c:pt idx="7046">
                  <c:v>42891.020833333336</c:v>
                </c:pt>
                <c:pt idx="7047">
                  <c:v>42891.03125</c:v>
                </c:pt>
                <c:pt idx="7048">
                  <c:v>42891.041666666664</c:v>
                </c:pt>
                <c:pt idx="7049">
                  <c:v>42891.052083333336</c:v>
                </c:pt>
                <c:pt idx="7050">
                  <c:v>42891.0625</c:v>
                </c:pt>
                <c:pt idx="7051">
                  <c:v>42891.072916666664</c:v>
                </c:pt>
                <c:pt idx="7052">
                  <c:v>42891.083333333336</c:v>
                </c:pt>
                <c:pt idx="7053">
                  <c:v>42891.09375</c:v>
                </c:pt>
                <c:pt idx="7054">
                  <c:v>42891.104166666664</c:v>
                </c:pt>
                <c:pt idx="7055">
                  <c:v>42891.114583333336</c:v>
                </c:pt>
                <c:pt idx="7056">
                  <c:v>42891.125</c:v>
                </c:pt>
                <c:pt idx="7057">
                  <c:v>42891.135416666664</c:v>
                </c:pt>
                <c:pt idx="7058">
                  <c:v>42891.145833333336</c:v>
                </c:pt>
                <c:pt idx="7059">
                  <c:v>42891.15625</c:v>
                </c:pt>
                <c:pt idx="7060">
                  <c:v>42891.166666666664</c:v>
                </c:pt>
                <c:pt idx="7061">
                  <c:v>42891.177083333336</c:v>
                </c:pt>
                <c:pt idx="7062">
                  <c:v>42891.1875</c:v>
                </c:pt>
                <c:pt idx="7063">
                  <c:v>42891.197916666664</c:v>
                </c:pt>
                <c:pt idx="7064">
                  <c:v>42891.208333333336</c:v>
                </c:pt>
                <c:pt idx="7065">
                  <c:v>42891.21875</c:v>
                </c:pt>
                <c:pt idx="7066">
                  <c:v>42891.229166666664</c:v>
                </c:pt>
                <c:pt idx="7067">
                  <c:v>42891.239583333336</c:v>
                </c:pt>
                <c:pt idx="7068">
                  <c:v>42891.25</c:v>
                </c:pt>
                <c:pt idx="7069">
                  <c:v>42891.260416666664</c:v>
                </c:pt>
                <c:pt idx="7070">
                  <c:v>42891.270833333336</c:v>
                </c:pt>
                <c:pt idx="7071">
                  <c:v>42891.28125</c:v>
                </c:pt>
                <c:pt idx="7072">
                  <c:v>42891.291666666664</c:v>
                </c:pt>
                <c:pt idx="7073">
                  <c:v>42891.302083333336</c:v>
                </c:pt>
                <c:pt idx="7074">
                  <c:v>42891.3125</c:v>
                </c:pt>
                <c:pt idx="7075">
                  <c:v>42891.322916666664</c:v>
                </c:pt>
                <c:pt idx="7076">
                  <c:v>42891.333333333336</c:v>
                </c:pt>
                <c:pt idx="7077">
                  <c:v>42891.34375</c:v>
                </c:pt>
                <c:pt idx="7078">
                  <c:v>42891.354166666664</c:v>
                </c:pt>
                <c:pt idx="7079">
                  <c:v>42891.364583333336</c:v>
                </c:pt>
                <c:pt idx="7080">
                  <c:v>42891.375</c:v>
                </c:pt>
                <c:pt idx="7081">
                  <c:v>42891.385416666664</c:v>
                </c:pt>
                <c:pt idx="7082">
                  <c:v>42891.395833333336</c:v>
                </c:pt>
                <c:pt idx="7083">
                  <c:v>42891.40625</c:v>
                </c:pt>
                <c:pt idx="7084">
                  <c:v>42891.416666666664</c:v>
                </c:pt>
                <c:pt idx="7085">
                  <c:v>42891.427083333336</c:v>
                </c:pt>
                <c:pt idx="7086">
                  <c:v>42891.4375</c:v>
                </c:pt>
                <c:pt idx="7087">
                  <c:v>42891.447916666664</c:v>
                </c:pt>
                <c:pt idx="7088">
                  <c:v>42891.458333333336</c:v>
                </c:pt>
                <c:pt idx="7089">
                  <c:v>42891.46875</c:v>
                </c:pt>
                <c:pt idx="7090">
                  <c:v>42891.479166666664</c:v>
                </c:pt>
                <c:pt idx="7091">
                  <c:v>42891.489583333336</c:v>
                </c:pt>
                <c:pt idx="7092">
                  <c:v>42891.5</c:v>
                </c:pt>
                <c:pt idx="7093">
                  <c:v>42891.510416666664</c:v>
                </c:pt>
                <c:pt idx="7094">
                  <c:v>42891.520833333336</c:v>
                </c:pt>
                <c:pt idx="7095">
                  <c:v>42891.53125</c:v>
                </c:pt>
                <c:pt idx="7096">
                  <c:v>42891.541666666664</c:v>
                </c:pt>
                <c:pt idx="7097">
                  <c:v>42891.552083333336</c:v>
                </c:pt>
                <c:pt idx="7098">
                  <c:v>42891.5625</c:v>
                </c:pt>
                <c:pt idx="7099">
                  <c:v>42891.572916666664</c:v>
                </c:pt>
                <c:pt idx="7100">
                  <c:v>42891.583333333336</c:v>
                </c:pt>
                <c:pt idx="7101">
                  <c:v>42891.59375</c:v>
                </c:pt>
                <c:pt idx="7102">
                  <c:v>42891.604166666664</c:v>
                </c:pt>
                <c:pt idx="7103">
                  <c:v>42891.614583333336</c:v>
                </c:pt>
                <c:pt idx="7104">
                  <c:v>42891.625</c:v>
                </c:pt>
                <c:pt idx="7105">
                  <c:v>42891.635416666664</c:v>
                </c:pt>
                <c:pt idx="7106">
                  <c:v>42891.645833333336</c:v>
                </c:pt>
                <c:pt idx="7107">
                  <c:v>42891.65625</c:v>
                </c:pt>
                <c:pt idx="7108">
                  <c:v>42891.666666666664</c:v>
                </c:pt>
                <c:pt idx="7109">
                  <c:v>42891.677083333336</c:v>
                </c:pt>
                <c:pt idx="7110">
                  <c:v>42891.6875</c:v>
                </c:pt>
                <c:pt idx="7111">
                  <c:v>42891.697916666664</c:v>
                </c:pt>
                <c:pt idx="7112">
                  <c:v>42891.708333333336</c:v>
                </c:pt>
                <c:pt idx="7113">
                  <c:v>42891.71875</c:v>
                </c:pt>
                <c:pt idx="7114">
                  <c:v>42891.729166666664</c:v>
                </c:pt>
                <c:pt idx="7115">
                  <c:v>42891.739583333336</c:v>
                </c:pt>
                <c:pt idx="7116">
                  <c:v>42891.75</c:v>
                </c:pt>
                <c:pt idx="7117">
                  <c:v>42891.760416666664</c:v>
                </c:pt>
                <c:pt idx="7118">
                  <c:v>42891.770833333336</c:v>
                </c:pt>
                <c:pt idx="7119">
                  <c:v>42891.78125</c:v>
                </c:pt>
                <c:pt idx="7120">
                  <c:v>42891.791666666664</c:v>
                </c:pt>
                <c:pt idx="7121">
                  <c:v>42891.802083333336</c:v>
                </c:pt>
                <c:pt idx="7122">
                  <c:v>42891.8125</c:v>
                </c:pt>
                <c:pt idx="7123">
                  <c:v>42891.822916666664</c:v>
                </c:pt>
                <c:pt idx="7124">
                  <c:v>42891.833333333336</c:v>
                </c:pt>
                <c:pt idx="7125">
                  <c:v>42891.84375</c:v>
                </c:pt>
                <c:pt idx="7126">
                  <c:v>42891.854166666664</c:v>
                </c:pt>
                <c:pt idx="7127">
                  <c:v>42891.864583333336</c:v>
                </c:pt>
                <c:pt idx="7128">
                  <c:v>42891.875</c:v>
                </c:pt>
                <c:pt idx="7129">
                  <c:v>42891.885416666664</c:v>
                </c:pt>
                <c:pt idx="7130">
                  <c:v>42891.895833333336</c:v>
                </c:pt>
                <c:pt idx="7131">
                  <c:v>42891.90625</c:v>
                </c:pt>
                <c:pt idx="7132">
                  <c:v>42891.916666666664</c:v>
                </c:pt>
                <c:pt idx="7133">
                  <c:v>42891.927083333336</c:v>
                </c:pt>
                <c:pt idx="7134">
                  <c:v>42891.9375</c:v>
                </c:pt>
                <c:pt idx="7135">
                  <c:v>42891.947916666664</c:v>
                </c:pt>
                <c:pt idx="7136">
                  <c:v>42891.958333333336</c:v>
                </c:pt>
                <c:pt idx="7137">
                  <c:v>42891.96875</c:v>
                </c:pt>
                <c:pt idx="7138">
                  <c:v>42891.979166666664</c:v>
                </c:pt>
                <c:pt idx="7139">
                  <c:v>42891.989583333336</c:v>
                </c:pt>
                <c:pt idx="7140">
                  <c:v>42892</c:v>
                </c:pt>
                <c:pt idx="7141">
                  <c:v>42892.010416666664</c:v>
                </c:pt>
                <c:pt idx="7142">
                  <c:v>42892.020833333336</c:v>
                </c:pt>
                <c:pt idx="7143">
                  <c:v>42892.03125</c:v>
                </c:pt>
                <c:pt idx="7144">
                  <c:v>42892.041666666664</c:v>
                </c:pt>
                <c:pt idx="7145">
                  <c:v>42892.052083333336</c:v>
                </c:pt>
                <c:pt idx="7146">
                  <c:v>42892.0625</c:v>
                </c:pt>
                <c:pt idx="7147">
                  <c:v>42892.072916666664</c:v>
                </c:pt>
                <c:pt idx="7148">
                  <c:v>42892.083333333336</c:v>
                </c:pt>
                <c:pt idx="7149">
                  <c:v>42892.09375</c:v>
                </c:pt>
                <c:pt idx="7150">
                  <c:v>42892.104166666664</c:v>
                </c:pt>
                <c:pt idx="7151">
                  <c:v>42892.114583333336</c:v>
                </c:pt>
                <c:pt idx="7152">
                  <c:v>42892.125</c:v>
                </c:pt>
                <c:pt idx="7153">
                  <c:v>42892.135416666664</c:v>
                </c:pt>
                <c:pt idx="7154">
                  <c:v>42892.145833333336</c:v>
                </c:pt>
                <c:pt idx="7155">
                  <c:v>42892.15625</c:v>
                </c:pt>
                <c:pt idx="7156">
                  <c:v>42892.166666666664</c:v>
                </c:pt>
                <c:pt idx="7157">
                  <c:v>42892.177083333336</c:v>
                </c:pt>
                <c:pt idx="7158">
                  <c:v>42892.1875</c:v>
                </c:pt>
                <c:pt idx="7159">
                  <c:v>42892.197916666664</c:v>
                </c:pt>
                <c:pt idx="7160">
                  <c:v>42892.208333333336</c:v>
                </c:pt>
                <c:pt idx="7161">
                  <c:v>42892.21875</c:v>
                </c:pt>
                <c:pt idx="7162">
                  <c:v>42892.229166666664</c:v>
                </c:pt>
                <c:pt idx="7163">
                  <c:v>42892.239583333336</c:v>
                </c:pt>
                <c:pt idx="7164">
                  <c:v>42892.25</c:v>
                </c:pt>
                <c:pt idx="7165">
                  <c:v>42892.260416666664</c:v>
                </c:pt>
                <c:pt idx="7166">
                  <c:v>42892.270833333336</c:v>
                </c:pt>
                <c:pt idx="7167">
                  <c:v>42892.28125</c:v>
                </c:pt>
                <c:pt idx="7168">
                  <c:v>42892.291666666664</c:v>
                </c:pt>
                <c:pt idx="7169">
                  <c:v>42892.302083333336</c:v>
                </c:pt>
                <c:pt idx="7170">
                  <c:v>42892.3125</c:v>
                </c:pt>
                <c:pt idx="7171">
                  <c:v>42892.322916666664</c:v>
                </c:pt>
                <c:pt idx="7172">
                  <c:v>42892.333333333336</c:v>
                </c:pt>
                <c:pt idx="7173">
                  <c:v>42892.34375</c:v>
                </c:pt>
                <c:pt idx="7174">
                  <c:v>42892.354166666664</c:v>
                </c:pt>
                <c:pt idx="7175">
                  <c:v>42892.364583333336</c:v>
                </c:pt>
                <c:pt idx="7176">
                  <c:v>42892.375</c:v>
                </c:pt>
                <c:pt idx="7177">
                  <c:v>42892.385416666664</c:v>
                </c:pt>
                <c:pt idx="7178">
                  <c:v>42892.395833333336</c:v>
                </c:pt>
                <c:pt idx="7179">
                  <c:v>42892.40625</c:v>
                </c:pt>
                <c:pt idx="7180">
                  <c:v>42892.416666666664</c:v>
                </c:pt>
                <c:pt idx="7181">
                  <c:v>42892.427083333336</c:v>
                </c:pt>
                <c:pt idx="7182">
                  <c:v>42892.4375</c:v>
                </c:pt>
                <c:pt idx="7183">
                  <c:v>42892.447916666664</c:v>
                </c:pt>
                <c:pt idx="7184">
                  <c:v>42892.458333333336</c:v>
                </c:pt>
                <c:pt idx="7185">
                  <c:v>42892.46875</c:v>
                </c:pt>
                <c:pt idx="7186">
                  <c:v>42892.479166666664</c:v>
                </c:pt>
                <c:pt idx="7187">
                  <c:v>42892.489583333336</c:v>
                </c:pt>
                <c:pt idx="7188">
                  <c:v>42892.5</c:v>
                </c:pt>
                <c:pt idx="7189">
                  <c:v>42892.510416666664</c:v>
                </c:pt>
                <c:pt idx="7190">
                  <c:v>42892.520833333336</c:v>
                </c:pt>
                <c:pt idx="7191">
                  <c:v>42892.53125</c:v>
                </c:pt>
                <c:pt idx="7192">
                  <c:v>42892.541666666664</c:v>
                </c:pt>
                <c:pt idx="7193">
                  <c:v>42892.552083333336</c:v>
                </c:pt>
                <c:pt idx="7194">
                  <c:v>42892.5625</c:v>
                </c:pt>
                <c:pt idx="7195">
                  <c:v>42892.572916666664</c:v>
                </c:pt>
                <c:pt idx="7196">
                  <c:v>42892.583333333336</c:v>
                </c:pt>
                <c:pt idx="7197">
                  <c:v>42892.59375</c:v>
                </c:pt>
                <c:pt idx="7198">
                  <c:v>42892.604166666664</c:v>
                </c:pt>
                <c:pt idx="7199">
                  <c:v>42892.614583333336</c:v>
                </c:pt>
                <c:pt idx="7200">
                  <c:v>42892.625</c:v>
                </c:pt>
                <c:pt idx="7201">
                  <c:v>42892.635416666664</c:v>
                </c:pt>
                <c:pt idx="7202">
                  <c:v>42892.645833333336</c:v>
                </c:pt>
                <c:pt idx="7203">
                  <c:v>42892.65625</c:v>
                </c:pt>
                <c:pt idx="7204">
                  <c:v>42892.666666666664</c:v>
                </c:pt>
                <c:pt idx="7205">
                  <c:v>42892.677083333336</c:v>
                </c:pt>
                <c:pt idx="7206">
                  <c:v>42892.6875</c:v>
                </c:pt>
                <c:pt idx="7207">
                  <c:v>42892.697916666664</c:v>
                </c:pt>
                <c:pt idx="7208">
                  <c:v>42892.708333333336</c:v>
                </c:pt>
                <c:pt idx="7209">
                  <c:v>42892.71875</c:v>
                </c:pt>
                <c:pt idx="7210">
                  <c:v>42892.729166666664</c:v>
                </c:pt>
                <c:pt idx="7211">
                  <c:v>42892.739583333336</c:v>
                </c:pt>
                <c:pt idx="7212">
                  <c:v>42892.75</c:v>
                </c:pt>
                <c:pt idx="7213">
                  <c:v>42892.760416666664</c:v>
                </c:pt>
                <c:pt idx="7214">
                  <c:v>42892.770833333336</c:v>
                </c:pt>
                <c:pt idx="7215">
                  <c:v>42892.78125</c:v>
                </c:pt>
                <c:pt idx="7216">
                  <c:v>42892.791666666664</c:v>
                </c:pt>
                <c:pt idx="7217">
                  <c:v>42892.802083333336</c:v>
                </c:pt>
                <c:pt idx="7218">
                  <c:v>42892.8125</c:v>
                </c:pt>
                <c:pt idx="7219">
                  <c:v>42892.822916666664</c:v>
                </c:pt>
                <c:pt idx="7220">
                  <c:v>42892.833333333336</c:v>
                </c:pt>
                <c:pt idx="7221">
                  <c:v>42892.84375</c:v>
                </c:pt>
                <c:pt idx="7222">
                  <c:v>42892.854166666664</c:v>
                </c:pt>
                <c:pt idx="7223">
                  <c:v>42892.864583333336</c:v>
                </c:pt>
                <c:pt idx="7224">
                  <c:v>42892.875</c:v>
                </c:pt>
                <c:pt idx="7225">
                  <c:v>42892.885416666664</c:v>
                </c:pt>
                <c:pt idx="7226">
                  <c:v>42892.895833333336</c:v>
                </c:pt>
                <c:pt idx="7227">
                  <c:v>42892.90625</c:v>
                </c:pt>
                <c:pt idx="7228">
                  <c:v>42892.916666666664</c:v>
                </c:pt>
                <c:pt idx="7229">
                  <c:v>42892.927083333336</c:v>
                </c:pt>
                <c:pt idx="7230">
                  <c:v>42892.9375</c:v>
                </c:pt>
                <c:pt idx="7231">
                  <c:v>42892.947916666664</c:v>
                </c:pt>
                <c:pt idx="7232">
                  <c:v>42892.958333333336</c:v>
                </c:pt>
                <c:pt idx="7233">
                  <c:v>42892.96875</c:v>
                </c:pt>
                <c:pt idx="7234">
                  <c:v>42892.979166666664</c:v>
                </c:pt>
                <c:pt idx="7235">
                  <c:v>42892.989583333336</c:v>
                </c:pt>
                <c:pt idx="7236">
                  <c:v>42893</c:v>
                </c:pt>
                <c:pt idx="7237">
                  <c:v>42893.010416666664</c:v>
                </c:pt>
                <c:pt idx="7238">
                  <c:v>42893.020833333336</c:v>
                </c:pt>
                <c:pt idx="7239">
                  <c:v>42893.03125</c:v>
                </c:pt>
                <c:pt idx="7240">
                  <c:v>42893.041666666664</c:v>
                </c:pt>
                <c:pt idx="7241">
                  <c:v>42893.052083333336</c:v>
                </c:pt>
                <c:pt idx="7242">
                  <c:v>42893.0625</c:v>
                </c:pt>
                <c:pt idx="7243">
                  <c:v>42893.072916666664</c:v>
                </c:pt>
                <c:pt idx="7244">
                  <c:v>42893.083333333336</c:v>
                </c:pt>
                <c:pt idx="7245">
                  <c:v>42893.09375</c:v>
                </c:pt>
                <c:pt idx="7246">
                  <c:v>42893.104166666664</c:v>
                </c:pt>
                <c:pt idx="7247">
                  <c:v>42893.114583333336</c:v>
                </c:pt>
                <c:pt idx="7248">
                  <c:v>42893.125</c:v>
                </c:pt>
                <c:pt idx="7249">
                  <c:v>42893.135416666664</c:v>
                </c:pt>
                <c:pt idx="7250">
                  <c:v>42893.145833333336</c:v>
                </c:pt>
                <c:pt idx="7251">
                  <c:v>42893.15625</c:v>
                </c:pt>
                <c:pt idx="7252">
                  <c:v>42893.166666666664</c:v>
                </c:pt>
                <c:pt idx="7253">
                  <c:v>42893.177083333336</c:v>
                </c:pt>
                <c:pt idx="7254">
                  <c:v>42893.1875</c:v>
                </c:pt>
                <c:pt idx="7255">
                  <c:v>42893.197916666664</c:v>
                </c:pt>
                <c:pt idx="7256">
                  <c:v>42893.208333333336</c:v>
                </c:pt>
                <c:pt idx="7257">
                  <c:v>42893.21875</c:v>
                </c:pt>
                <c:pt idx="7258">
                  <c:v>42893.229166666664</c:v>
                </c:pt>
                <c:pt idx="7259">
                  <c:v>42893.239583333336</c:v>
                </c:pt>
                <c:pt idx="7260">
                  <c:v>42893.25</c:v>
                </c:pt>
                <c:pt idx="7261">
                  <c:v>42893.260416666664</c:v>
                </c:pt>
                <c:pt idx="7262">
                  <c:v>42893.270833333336</c:v>
                </c:pt>
                <c:pt idx="7263">
                  <c:v>42893.28125</c:v>
                </c:pt>
                <c:pt idx="7264">
                  <c:v>42893.291666666664</c:v>
                </c:pt>
                <c:pt idx="7265">
                  <c:v>42893.302083333336</c:v>
                </c:pt>
                <c:pt idx="7266">
                  <c:v>42893.3125</c:v>
                </c:pt>
                <c:pt idx="7267">
                  <c:v>42893.322916666664</c:v>
                </c:pt>
                <c:pt idx="7268">
                  <c:v>42893.333333333336</c:v>
                </c:pt>
                <c:pt idx="7269">
                  <c:v>42893.34375</c:v>
                </c:pt>
                <c:pt idx="7270">
                  <c:v>42893.354166666664</c:v>
                </c:pt>
                <c:pt idx="7271">
                  <c:v>42893.364583333336</c:v>
                </c:pt>
                <c:pt idx="7272">
                  <c:v>42893.375</c:v>
                </c:pt>
                <c:pt idx="7273">
                  <c:v>42893.385416666664</c:v>
                </c:pt>
                <c:pt idx="7274">
                  <c:v>42893.395833333336</c:v>
                </c:pt>
                <c:pt idx="7275">
                  <c:v>42893.40625</c:v>
                </c:pt>
                <c:pt idx="7276">
                  <c:v>42893.416666666664</c:v>
                </c:pt>
                <c:pt idx="7277">
                  <c:v>42893.427083333336</c:v>
                </c:pt>
                <c:pt idx="7278">
                  <c:v>42893.4375</c:v>
                </c:pt>
                <c:pt idx="7279">
                  <c:v>42893.447916666664</c:v>
                </c:pt>
                <c:pt idx="7280">
                  <c:v>42893.458333333336</c:v>
                </c:pt>
                <c:pt idx="7281">
                  <c:v>42893.46875</c:v>
                </c:pt>
                <c:pt idx="7282">
                  <c:v>42893.479166666664</c:v>
                </c:pt>
                <c:pt idx="7283">
                  <c:v>42893.489583333336</c:v>
                </c:pt>
                <c:pt idx="7284">
                  <c:v>42893.5</c:v>
                </c:pt>
                <c:pt idx="7285">
                  <c:v>42893.510416666664</c:v>
                </c:pt>
                <c:pt idx="7286">
                  <c:v>42893.520833333336</c:v>
                </c:pt>
                <c:pt idx="7287">
                  <c:v>42893.53125</c:v>
                </c:pt>
                <c:pt idx="7288">
                  <c:v>42893.541666666664</c:v>
                </c:pt>
                <c:pt idx="7289">
                  <c:v>42893.552083333336</c:v>
                </c:pt>
                <c:pt idx="7290">
                  <c:v>42893.5625</c:v>
                </c:pt>
                <c:pt idx="7291">
                  <c:v>42893.572916666664</c:v>
                </c:pt>
                <c:pt idx="7292">
                  <c:v>42893.583333333336</c:v>
                </c:pt>
                <c:pt idx="7293">
                  <c:v>42893.59375</c:v>
                </c:pt>
                <c:pt idx="7294">
                  <c:v>42893.604166666664</c:v>
                </c:pt>
                <c:pt idx="7295">
                  <c:v>42893.614583333336</c:v>
                </c:pt>
                <c:pt idx="7296">
                  <c:v>42893.625</c:v>
                </c:pt>
                <c:pt idx="7297">
                  <c:v>42893.635416666664</c:v>
                </c:pt>
                <c:pt idx="7298">
                  <c:v>42893.645833333336</c:v>
                </c:pt>
                <c:pt idx="7299">
                  <c:v>42893.65625</c:v>
                </c:pt>
                <c:pt idx="7300">
                  <c:v>42893.666666666664</c:v>
                </c:pt>
                <c:pt idx="7301">
                  <c:v>42893.677083333336</c:v>
                </c:pt>
                <c:pt idx="7302">
                  <c:v>42893.6875</c:v>
                </c:pt>
                <c:pt idx="7303">
                  <c:v>42893.697916666664</c:v>
                </c:pt>
                <c:pt idx="7304">
                  <c:v>42893.708333333336</c:v>
                </c:pt>
                <c:pt idx="7305">
                  <c:v>42893.71875</c:v>
                </c:pt>
                <c:pt idx="7306">
                  <c:v>42893.729166666664</c:v>
                </c:pt>
                <c:pt idx="7307">
                  <c:v>42893.739583333336</c:v>
                </c:pt>
                <c:pt idx="7308">
                  <c:v>42893.75</c:v>
                </c:pt>
                <c:pt idx="7309">
                  <c:v>42893.760416666664</c:v>
                </c:pt>
                <c:pt idx="7310">
                  <c:v>42893.770833333336</c:v>
                </c:pt>
                <c:pt idx="7311">
                  <c:v>42893.78125</c:v>
                </c:pt>
                <c:pt idx="7312">
                  <c:v>42893.791666666664</c:v>
                </c:pt>
                <c:pt idx="7313">
                  <c:v>42893.802083333336</c:v>
                </c:pt>
                <c:pt idx="7314">
                  <c:v>42893.8125</c:v>
                </c:pt>
                <c:pt idx="7315">
                  <c:v>42893.822916666664</c:v>
                </c:pt>
                <c:pt idx="7316">
                  <c:v>42893.833333333336</c:v>
                </c:pt>
                <c:pt idx="7317">
                  <c:v>42893.84375</c:v>
                </c:pt>
                <c:pt idx="7318">
                  <c:v>42893.854166666664</c:v>
                </c:pt>
                <c:pt idx="7319">
                  <c:v>42893.864583333336</c:v>
                </c:pt>
                <c:pt idx="7320">
                  <c:v>42893.875</c:v>
                </c:pt>
                <c:pt idx="7321">
                  <c:v>42893.885416666664</c:v>
                </c:pt>
                <c:pt idx="7322">
                  <c:v>42893.895833333336</c:v>
                </c:pt>
                <c:pt idx="7323">
                  <c:v>42893.90625</c:v>
                </c:pt>
                <c:pt idx="7324">
                  <c:v>42893.916666666664</c:v>
                </c:pt>
                <c:pt idx="7325">
                  <c:v>42893.927083333336</c:v>
                </c:pt>
                <c:pt idx="7326">
                  <c:v>42893.9375</c:v>
                </c:pt>
                <c:pt idx="7327">
                  <c:v>42893.947916666664</c:v>
                </c:pt>
                <c:pt idx="7328">
                  <c:v>42893.958333333336</c:v>
                </c:pt>
                <c:pt idx="7329">
                  <c:v>42893.96875</c:v>
                </c:pt>
                <c:pt idx="7330">
                  <c:v>42893.979166666664</c:v>
                </c:pt>
                <c:pt idx="7331">
                  <c:v>42893.989583333336</c:v>
                </c:pt>
                <c:pt idx="7332">
                  <c:v>42894</c:v>
                </c:pt>
                <c:pt idx="7333">
                  <c:v>42894.010416666664</c:v>
                </c:pt>
                <c:pt idx="7334">
                  <c:v>42894.020833333336</c:v>
                </c:pt>
                <c:pt idx="7335">
                  <c:v>42894.03125</c:v>
                </c:pt>
                <c:pt idx="7336">
                  <c:v>42894.041666666664</c:v>
                </c:pt>
                <c:pt idx="7337">
                  <c:v>42894.052083333336</c:v>
                </c:pt>
                <c:pt idx="7338">
                  <c:v>42894.0625</c:v>
                </c:pt>
                <c:pt idx="7339">
                  <c:v>42894.072916666664</c:v>
                </c:pt>
                <c:pt idx="7340">
                  <c:v>42894.083333333336</c:v>
                </c:pt>
                <c:pt idx="7341">
                  <c:v>42894.09375</c:v>
                </c:pt>
                <c:pt idx="7342">
                  <c:v>42894.104166666664</c:v>
                </c:pt>
                <c:pt idx="7343">
                  <c:v>42894.114583333336</c:v>
                </c:pt>
                <c:pt idx="7344">
                  <c:v>42894.125</c:v>
                </c:pt>
                <c:pt idx="7345">
                  <c:v>42894.135416666664</c:v>
                </c:pt>
                <c:pt idx="7346">
                  <c:v>42894.145833333336</c:v>
                </c:pt>
                <c:pt idx="7347">
                  <c:v>42894.15625</c:v>
                </c:pt>
                <c:pt idx="7348">
                  <c:v>42894.166666666664</c:v>
                </c:pt>
                <c:pt idx="7349">
                  <c:v>42894.177083333336</c:v>
                </c:pt>
                <c:pt idx="7350">
                  <c:v>42894.1875</c:v>
                </c:pt>
                <c:pt idx="7351">
                  <c:v>42894.197916666664</c:v>
                </c:pt>
                <c:pt idx="7352">
                  <c:v>42894.208333333336</c:v>
                </c:pt>
                <c:pt idx="7353">
                  <c:v>42894.21875</c:v>
                </c:pt>
                <c:pt idx="7354">
                  <c:v>42894.229166666664</c:v>
                </c:pt>
                <c:pt idx="7355">
                  <c:v>42894.239583333336</c:v>
                </c:pt>
                <c:pt idx="7356">
                  <c:v>42894.25</c:v>
                </c:pt>
                <c:pt idx="7357">
                  <c:v>42894.260416666664</c:v>
                </c:pt>
                <c:pt idx="7358">
                  <c:v>42894.270833333336</c:v>
                </c:pt>
                <c:pt idx="7359">
                  <c:v>42894.28125</c:v>
                </c:pt>
                <c:pt idx="7360">
                  <c:v>42894.291666666664</c:v>
                </c:pt>
                <c:pt idx="7361">
                  <c:v>42894.302083333336</c:v>
                </c:pt>
                <c:pt idx="7362">
                  <c:v>42894.3125</c:v>
                </c:pt>
                <c:pt idx="7363">
                  <c:v>42894.322916666664</c:v>
                </c:pt>
                <c:pt idx="7364">
                  <c:v>42894.333333333336</c:v>
                </c:pt>
                <c:pt idx="7365">
                  <c:v>42894.34375</c:v>
                </c:pt>
                <c:pt idx="7366">
                  <c:v>42894.354166666664</c:v>
                </c:pt>
                <c:pt idx="7367">
                  <c:v>42894.364583333336</c:v>
                </c:pt>
                <c:pt idx="7368">
                  <c:v>42894.375</c:v>
                </c:pt>
                <c:pt idx="7369">
                  <c:v>42894.385416666664</c:v>
                </c:pt>
                <c:pt idx="7370">
                  <c:v>42894.395833333336</c:v>
                </c:pt>
                <c:pt idx="7371">
                  <c:v>42894.40625</c:v>
                </c:pt>
                <c:pt idx="7372">
                  <c:v>42894.416666666664</c:v>
                </c:pt>
                <c:pt idx="7373">
                  <c:v>42894.427083333336</c:v>
                </c:pt>
                <c:pt idx="7374">
                  <c:v>42894.4375</c:v>
                </c:pt>
                <c:pt idx="7375">
                  <c:v>42894.447916666664</c:v>
                </c:pt>
                <c:pt idx="7376">
                  <c:v>42894.458333333336</c:v>
                </c:pt>
                <c:pt idx="7377">
                  <c:v>42894.46875</c:v>
                </c:pt>
                <c:pt idx="7378">
                  <c:v>42894.479166666664</c:v>
                </c:pt>
                <c:pt idx="7379">
                  <c:v>42894.489583333336</c:v>
                </c:pt>
                <c:pt idx="7380">
                  <c:v>42894.5</c:v>
                </c:pt>
                <c:pt idx="7381">
                  <c:v>42894.510416666664</c:v>
                </c:pt>
                <c:pt idx="7382">
                  <c:v>42894.520833333336</c:v>
                </c:pt>
                <c:pt idx="7383">
                  <c:v>42894.53125</c:v>
                </c:pt>
                <c:pt idx="7384">
                  <c:v>42894.541666666664</c:v>
                </c:pt>
                <c:pt idx="7385">
                  <c:v>42894.552083333336</c:v>
                </c:pt>
                <c:pt idx="7386">
                  <c:v>42894.5625</c:v>
                </c:pt>
                <c:pt idx="7387">
                  <c:v>42894.572916666664</c:v>
                </c:pt>
                <c:pt idx="7388">
                  <c:v>42894.583333333336</c:v>
                </c:pt>
                <c:pt idx="7389">
                  <c:v>42894.59375</c:v>
                </c:pt>
                <c:pt idx="7390">
                  <c:v>42894.604166666664</c:v>
                </c:pt>
                <c:pt idx="7391">
                  <c:v>42894.614583333336</c:v>
                </c:pt>
                <c:pt idx="7392">
                  <c:v>42894.625</c:v>
                </c:pt>
                <c:pt idx="7393">
                  <c:v>42894.635416666664</c:v>
                </c:pt>
                <c:pt idx="7394">
                  <c:v>42894.645833333336</c:v>
                </c:pt>
                <c:pt idx="7395">
                  <c:v>42894.65625</c:v>
                </c:pt>
                <c:pt idx="7396">
                  <c:v>42894.666666666664</c:v>
                </c:pt>
                <c:pt idx="7397">
                  <c:v>42894.677083333336</c:v>
                </c:pt>
                <c:pt idx="7398">
                  <c:v>42894.6875</c:v>
                </c:pt>
                <c:pt idx="7399">
                  <c:v>42894.697916666664</c:v>
                </c:pt>
                <c:pt idx="7400">
                  <c:v>42894.708333333336</c:v>
                </c:pt>
                <c:pt idx="7401">
                  <c:v>42894.71875</c:v>
                </c:pt>
                <c:pt idx="7402">
                  <c:v>42894.729166666664</c:v>
                </c:pt>
                <c:pt idx="7403">
                  <c:v>42894.739583333336</c:v>
                </c:pt>
                <c:pt idx="7404">
                  <c:v>42894.75</c:v>
                </c:pt>
                <c:pt idx="7405">
                  <c:v>42894.760416666664</c:v>
                </c:pt>
                <c:pt idx="7406">
                  <c:v>42894.770833333336</c:v>
                </c:pt>
                <c:pt idx="7407">
                  <c:v>42894.78125</c:v>
                </c:pt>
                <c:pt idx="7408">
                  <c:v>42894.791666666664</c:v>
                </c:pt>
                <c:pt idx="7409">
                  <c:v>42894.802083333336</c:v>
                </c:pt>
                <c:pt idx="7410">
                  <c:v>42894.8125</c:v>
                </c:pt>
                <c:pt idx="7411">
                  <c:v>42894.822916666664</c:v>
                </c:pt>
                <c:pt idx="7412">
                  <c:v>42894.833333333336</c:v>
                </c:pt>
                <c:pt idx="7413">
                  <c:v>42894.84375</c:v>
                </c:pt>
                <c:pt idx="7414">
                  <c:v>42894.854166666664</c:v>
                </c:pt>
                <c:pt idx="7415">
                  <c:v>42894.864583333336</c:v>
                </c:pt>
                <c:pt idx="7416">
                  <c:v>42894.875</c:v>
                </c:pt>
                <c:pt idx="7417">
                  <c:v>42894.885416666664</c:v>
                </c:pt>
                <c:pt idx="7418">
                  <c:v>42894.895833333336</c:v>
                </c:pt>
                <c:pt idx="7419">
                  <c:v>42894.90625</c:v>
                </c:pt>
                <c:pt idx="7420">
                  <c:v>42894.916666666664</c:v>
                </c:pt>
                <c:pt idx="7421">
                  <c:v>42894.927083333336</c:v>
                </c:pt>
                <c:pt idx="7422">
                  <c:v>42894.9375</c:v>
                </c:pt>
                <c:pt idx="7423">
                  <c:v>42894.947916666664</c:v>
                </c:pt>
                <c:pt idx="7424">
                  <c:v>42894.958333333336</c:v>
                </c:pt>
                <c:pt idx="7425">
                  <c:v>42894.96875</c:v>
                </c:pt>
                <c:pt idx="7426">
                  <c:v>42894.979166666664</c:v>
                </c:pt>
                <c:pt idx="7427">
                  <c:v>42894.989583333336</c:v>
                </c:pt>
                <c:pt idx="7428">
                  <c:v>42895</c:v>
                </c:pt>
                <c:pt idx="7429">
                  <c:v>42895.010416666664</c:v>
                </c:pt>
                <c:pt idx="7430">
                  <c:v>42895.020833333336</c:v>
                </c:pt>
                <c:pt idx="7431">
                  <c:v>42895.03125</c:v>
                </c:pt>
                <c:pt idx="7432">
                  <c:v>42895.041666666664</c:v>
                </c:pt>
                <c:pt idx="7433">
                  <c:v>42895.052083333336</c:v>
                </c:pt>
                <c:pt idx="7434">
                  <c:v>42895.0625</c:v>
                </c:pt>
                <c:pt idx="7435">
                  <c:v>42895.072916666664</c:v>
                </c:pt>
                <c:pt idx="7436">
                  <c:v>42895.083333333336</c:v>
                </c:pt>
                <c:pt idx="7437">
                  <c:v>42895.09375</c:v>
                </c:pt>
                <c:pt idx="7438">
                  <c:v>42895.104166666664</c:v>
                </c:pt>
                <c:pt idx="7439">
                  <c:v>42895.114583333336</c:v>
                </c:pt>
                <c:pt idx="7440">
                  <c:v>42895.125</c:v>
                </c:pt>
                <c:pt idx="7441">
                  <c:v>42895.135416666664</c:v>
                </c:pt>
                <c:pt idx="7442">
                  <c:v>42895.145833333336</c:v>
                </c:pt>
                <c:pt idx="7443">
                  <c:v>42895.15625</c:v>
                </c:pt>
                <c:pt idx="7444">
                  <c:v>42895.166666666664</c:v>
                </c:pt>
                <c:pt idx="7445">
                  <c:v>42895.177083333336</c:v>
                </c:pt>
                <c:pt idx="7446">
                  <c:v>42895.1875</c:v>
                </c:pt>
                <c:pt idx="7447">
                  <c:v>42895.197916666664</c:v>
                </c:pt>
                <c:pt idx="7448">
                  <c:v>42895.208333333336</c:v>
                </c:pt>
                <c:pt idx="7449">
                  <c:v>42895.21875</c:v>
                </c:pt>
                <c:pt idx="7450">
                  <c:v>42895.229166666664</c:v>
                </c:pt>
                <c:pt idx="7451">
                  <c:v>42895.239583333336</c:v>
                </c:pt>
                <c:pt idx="7452">
                  <c:v>42895.25</c:v>
                </c:pt>
                <c:pt idx="7453">
                  <c:v>42895.260416666664</c:v>
                </c:pt>
                <c:pt idx="7454">
                  <c:v>42895.270833333336</c:v>
                </c:pt>
                <c:pt idx="7455">
                  <c:v>42895.28125</c:v>
                </c:pt>
                <c:pt idx="7456">
                  <c:v>42895.291666666664</c:v>
                </c:pt>
                <c:pt idx="7457">
                  <c:v>42895.302083333336</c:v>
                </c:pt>
                <c:pt idx="7458">
                  <c:v>42895.3125</c:v>
                </c:pt>
                <c:pt idx="7459">
                  <c:v>42895.322916666664</c:v>
                </c:pt>
                <c:pt idx="7460">
                  <c:v>42895.333333333336</c:v>
                </c:pt>
                <c:pt idx="7461">
                  <c:v>42895.34375</c:v>
                </c:pt>
                <c:pt idx="7462">
                  <c:v>42895.354166666664</c:v>
                </c:pt>
                <c:pt idx="7463">
                  <c:v>42895.364583333336</c:v>
                </c:pt>
                <c:pt idx="7464">
                  <c:v>42895.375</c:v>
                </c:pt>
                <c:pt idx="7465">
                  <c:v>42895.385416666664</c:v>
                </c:pt>
                <c:pt idx="7466">
                  <c:v>42895.395833333336</c:v>
                </c:pt>
                <c:pt idx="7467">
                  <c:v>42895.40625</c:v>
                </c:pt>
                <c:pt idx="7468">
                  <c:v>42895.416666666664</c:v>
                </c:pt>
                <c:pt idx="7469">
                  <c:v>42895.427083333336</c:v>
                </c:pt>
                <c:pt idx="7470">
                  <c:v>42895.4375</c:v>
                </c:pt>
                <c:pt idx="7471">
                  <c:v>42895.447916666664</c:v>
                </c:pt>
                <c:pt idx="7472">
                  <c:v>42895.458333333336</c:v>
                </c:pt>
                <c:pt idx="7473">
                  <c:v>42895.46875</c:v>
                </c:pt>
                <c:pt idx="7474">
                  <c:v>42895.479166666664</c:v>
                </c:pt>
                <c:pt idx="7475">
                  <c:v>42895.489583333336</c:v>
                </c:pt>
                <c:pt idx="7476">
                  <c:v>42895.5</c:v>
                </c:pt>
                <c:pt idx="7477">
                  <c:v>42895.510416666664</c:v>
                </c:pt>
                <c:pt idx="7478">
                  <c:v>42895.520833333336</c:v>
                </c:pt>
                <c:pt idx="7479">
                  <c:v>42895.53125</c:v>
                </c:pt>
                <c:pt idx="7480">
                  <c:v>42895.541666666664</c:v>
                </c:pt>
                <c:pt idx="7481">
                  <c:v>42895.552083333336</c:v>
                </c:pt>
                <c:pt idx="7482">
                  <c:v>42895.5625</c:v>
                </c:pt>
                <c:pt idx="7483">
                  <c:v>42895.572916666664</c:v>
                </c:pt>
                <c:pt idx="7484">
                  <c:v>42895.583333333336</c:v>
                </c:pt>
                <c:pt idx="7485">
                  <c:v>42895.59375</c:v>
                </c:pt>
                <c:pt idx="7486">
                  <c:v>42895.604166666664</c:v>
                </c:pt>
                <c:pt idx="7487">
                  <c:v>42895.614583333336</c:v>
                </c:pt>
                <c:pt idx="7488">
                  <c:v>42895.625</c:v>
                </c:pt>
                <c:pt idx="7489">
                  <c:v>42895.635416666664</c:v>
                </c:pt>
                <c:pt idx="7490">
                  <c:v>42895.645833333336</c:v>
                </c:pt>
                <c:pt idx="7491">
                  <c:v>42895.65625</c:v>
                </c:pt>
                <c:pt idx="7492">
                  <c:v>42895.666666666664</c:v>
                </c:pt>
                <c:pt idx="7493">
                  <c:v>42895.677083333336</c:v>
                </c:pt>
                <c:pt idx="7494">
                  <c:v>42895.6875</c:v>
                </c:pt>
                <c:pt idx="7495">
                  <c:v>42895.697916666664</c:v>
                </c:pt>
                <c:pt idx="7496">
                  <c:v>42895.708333333336</c:v>
                </c:pt>
                <c:pt idx="7497">
                  <c:v>42895.71875</c:v>
                </c:pt>
                <c:pt idx="7498">
                  <c:v>42895.729166666664</c:v>
                </c:pt>
                <c:pt idx="7499">
                  <c:v>42895.739583333336</c:v>
                </c:pt>
                <c:pt idx="7500">
                  <c:v>42895.75</c:v>
                </c:pt>
                <c:pt idx="7501">
                  <c:v>42895.760416666664</c:v>
                </c:pt>
                <c:pt idx="7502">
                  <c:v>42895.770833333336</c:v>
                </c:pt>
                <c:pt idx="7503">
                  <c:v>42895.78125</c:v>
                </c:pt>
                <c:pt idx="7504">
                  <c:v>42895.791666666664</c:v>
                </c:pt>
                <c:pt idx="7505">
                  <c:v>42895.802083333336</c:v>
                </c:pt>
                <c:pt idx="7506">
                  <c:v>42895.8125</c:v>
                </c:pt>
                <c:pt idx="7507">
                  <c:v>42895.822916666664</c:v>
                </c:pt>
                <c:pt idx="7508">
                  <c:v>42895.833333333336</c:v>
                </c:pt>
                <c:pt idx="7509">
                  <c:v>42895.84375</c:v>
                </c:pt>
                <c:pt idx="7510">
                  <c:v>42895.854166666664</c:v>
                </c:pt>
                <c:pt idx="7511">
                  <c:v>42895.864583333336</c:v>
                </c:pt>
                <c:pt idx="7512">
                  <c:v>42895.875</c:v>
                </c:pt>
                <c:pt idx="7513">
                  <c:v>42895.885416666664</c:v>
                </c:pt>
                <c:pt idx="7514">
                  <c:v>42895.895833333336</c:v>
                </c:pt>
                <c:pt idx="7515">
                  <c:v>42895.90625</c:v>
                </c:pt>
                <c:pt idx="7516">
                  <c:v>42895.916666666664</c:v>
                </c:pt>
                <c:pt idx="7517">
                  <c:v>42895.927083333336</c:v>
                </c:pt>
                <c:pt idx="7518">
                  <c:v>42895.9375</c:v>
                </c:pt>
                <c:pt idx="7519">
                  <c:v>42895.947916666664</c:v>
                </c:pt>
                <c:pt idx="7520">
                  <c:v>42895.958333333336</c:v>
                </c:pt>
                <c:pt idx="7521">
                  <c:v>42895.96875</c:v>
                </c:pt>
                <c:pt idx="7522">
                  <c:v>42895.979166666664</c:v>
                </c:pt>
                <c:pt idx="7523">
                  <c:v>42895.989583333336</c:v>
                </c:pt>
                <c:pt idx="7524">
                  <c:v>42896</c:v>
                </c:pt>
                <c:pt idx="7525">
                  <c:v>42896.010416666664</c:v>
                </c:pt>
                <c:pt idx="7526">
                  <c:v>42896.020833333336</c:v>
                </c:pt>
                <c:pt idx="7527">
                  <c:v>42896.03125</c:v>
                </c:pt>
                <c:pt idx="7528">
                  <c:v>42896.041666666664</c:v>
                </c:pt>
                <c:pt idx="7529">
                  <c:v>42896.052083333336</c:v>
                </c:pt>
                <c:pt idx="7530">
                  <c:v>42896.0625</c:v>
                </c:pt>
                <c:pt idx="7531">
                  <c:v>42896.072916666664</c:v>
                </c:pt>
                <c:pt idx="7532">
                  <c:v>42896.083333333336</c:v>
                </c:pt>
                <c:pt idx="7533">
                  <c:v>42896.09375</c:v>
                </c:pt>
                <c:pt idx="7534">
                  <c:v>42896.104166666664</c:v>
                </c:pt>
                <c:pt idx="7535">
                  <c:v>42896.114583333336</c:v>
                </c:pt>
                <c:pt idx="7536">
                  <c:v>42896.125</c:v>
                </c:pt>
                <c:pt idx="7537">
                  <c:v>42896.135416666664</c:v>
                </c:pt>
                <c:pt idx="7538">
                  <c:v>42896.145833333336</c:v>
                </c:pt>
                <c:pt idx="7539">
                  <c:v>42896.15625</c:v>
                </c:pt>
                <c:pt idx="7540">
                  <c:v>42896.166666666664</c:v>
                </c:pt>
                <c:pt idx="7541">
                  <c:v>42896.177083333336</c:v>
                </c:pt>
                <c:pt idx="7542">
                  <c:v>42896.1875</c:v>
                </c:pt>
                <c:pt idx="7543">
                  <c:v>42896.197916666664</c:v>
                </c:pt>
                <c:pt idx="7544">
                  <c:v>42896.208333333336</c:v>
                </c:pt>
                <c:pt idx="7545">
                  <c:v>42896.21875</c:v>
                </c:pt>
                <c:pt idx="7546">
                  <c:v>42896.229166666664</c:v>
                </c:pt>
                <c:pt idx="7547">
                  <c:v>42896.239583333336</c:v>
                </c:pt>
                <c:pt idx="7548">
                  <c:v>42896.25</c:v>
                </c:pt>
                <c:pt idx="7549">
                  <c:v>42896.260416666664</c:v>
                </c:pt>
                <c:pt idx="7550">
                  <c:v>42896.270833333336</c:v>
                </c:pt>
                <c:pt idx="7551">
                  <c:v>42896.28125</c:v>
                </c:pt>
                <c:pt idx="7552">
                  <c:v>42896.291666666664</c:v>
                </c:pt>
                <c:pt idx="7553">
                  <c:v>42896.302083333336</c:v>
                </c:pt>
                <c:pt idx="7554">
                  <c:v>42896.3125</c:v>
                </c:pt>
                <c:pt idx="7555">
                  <c:v>42896.322916666664</c:v>
                </c:pt>
                <c:pt idx="7556">
                  <c:v>42896.333333333336</c:v>
                </c:pt>
                <c:pt idx="7557">
                  <c:v>42896.34375</c:v>
                </c:pt>
                <c:pt idx="7558">
                  <c:v>42896.354166666664</c:v>
                </c:pt>
                <c:pt idx="7559">
                  <c:v>42896.364583333336</c:v>
                </c:pt>
                <c:pt idx="7560">
                  <c:v>42896.375</c:v>
                </c:pt>
                <c:pt idx="7561">
                  <c:v>42896.385416666664</c:v>
                </c:pt>
                <c:pt idx="7562">
                  <c:v>42896.395833333336</c:v>
                </c:pt>
                <c:pt idx="7563">
                  <c:v>42896.40625</c:v>
                </c:pt>
                <c:pt idx="7564">
                  <c:v>42896.416666666664</c:v>
                </c:pt>
                <c:pt idx="7565">
                  <c:v>42896.427083333336</c:v>
                </c:pt>
                <c:pt idx="7566">
                  <c:v>42896.4375</c:v>
                </c:pt>
                <c:pt idx="7567">
                  <c:v>42896.447916666664</c:v>
                </c:pt>
                <c:pt idx="7568">
                  <c:v>42896.458333333336</c:v>
                </c:pt>
                <c:pt idx="7569">
                  <c:v>42896.46875</c:v>
                </c:pt>
                <c:pt idx="7570">
                  <c:v>42896.479166666664</c:v>
                </c:pt>
                <c:pt idx="7571">
                  <c:v>42896.489583333336</c:v>
                </c:pt>
                <c:pt idx="7572">
                  <c:v>42896.5</c:v>
                </c:pt>
                <c:pt idx="7573">
                  <c:v>42896.510416666664</c:v>
                </c:pt>
                <c:pt idx="7574">
                  <c:v>42896.520833333336</c:v>
                </c:pt>
                <c:pt idx="7575">
                  <c:v>42896.53125</c:v>
                </c:pt>
                <c:pt idx="7576">
                  <c:v>42896.541666666664</c:v>
                </c:pt>
                <c:pt idx="7577">
                  <c:v>42896.552083333336</c:v>
                </c:pt>
                <c:pt idx="7578">
                  <c:v>42896.5625</c:v>
                </c:pt>
                <c:pt idx="7579">
                  <c:v>42896.572916666664</c:v>
                </c:pt>
                <c:pt idx="7580">
                  <c:v>42896.583333333336</c:v>
                </c:pt>
                <c:pt idx="7581">
                  <c:v>42896.59375</c:v>
                </c:pt>
                <c:pt idx="7582">
                  <c:v>42896.604166666664</c:v>
                </c:pt>
                <c:pt idx="7583">
                  <c:v>42896.614583333336</c:v>
                </c:pt>
                <c:pt idx="7584">
                  <c:v>42896.625</c:v>
                </c:pt>
                <c:pt idx="7585">
                  <c:v>42896.635416666664</c:v>
                </c:pt>
                <c:pt idx="7586">
                  <c:v>42896.645833333336</c:v>
                </c:pt>
                <c:pt idx="7587">
                  <c:v>42896.65625</c:v>
                </c:pt>
                <c:pt idx="7588">
                  <c:v>42896.666666666664</c:v>
                </c:pt>
                <c:pt idx="7589">
                  <c:v>42896.677083333336</c:v>
                </c:pt>
                <c:pt idx="7590">
                  <c:v>42896.6875</c:v>
                </c:pt>
                <c:pt idx="7591">
                  <c:v>42896.697916666664</c:v>
                </c:pt>
                <c:pt idx="7592">
                  <c:v>42896.708333333336</c:v>
                </c:pt>
                <c:pt idx="7593">
                  <c:v>42896.71875</c:v>
                </c:pt>
                <c:pt idx="7594">
                  <c:v>42896.729166666664</c:v>
                </c:pt>
                <c:pt idx="7595">
                  <c:v>42896.739583333336</c:v>
                </c:pt>
                <c:pt idx="7596">
                  <c:v>42896.75</c:v>
                </c:pt>
                <c:pt idx="7597">
                  <c:v>42896.760416666664</c:v>
                </c:pt>
                <c:pt idx="7598">
                  <c:v>42896.770833333336</c:v>
                </c:pt>
                <c:pt idx="7599">
                  <c:v>42896.78125</c:v>
                </c:pt>
                <c:pt idx="7600">
                  <c:v>42896.791666666664</c:v>
                </c:pt>
                <c:pt idx="7601">
                  <c:v>42896.802083333336</c:v>
                </c:pt>
                <c:pt idx="7602">
                  <c:v>42896.8125</c:v>
                </c:pt>
                <c:pt idx="7603">
                  <c:v>42896.822916666664</c:v>
                </c:pt>
                <c:pt idx="7604">
                  <c:v>42896.833333333336</c:v>
                </c:pt>
                <c:pt idx="7605">
                  <c:v>42896.84375</c:v>
                </c:pt>
                <c:pt idx="7606">
                  <c:v>42896.854166666664</c:v>
                </c:pt>
                <c:pt idx="7607">
                  <c:v>42896.864583333336</c:v>
                </c:pt>
                <c:pt idx="7608">
                  <c:v>42896.875</c:v>
                </c:pt>
                <c:pt idx="7609">
                  <c:v>42896.885416666664</c:v>
                </c:pt>
                <c:pt idx="7610">
                  <c:v>42896.895833333336</c:v>
                </c:pt>
                <c:pt idx="7611">
                  <c:v>42896.90625</c:v>
                </c:pt>
                <c:pt idx="7612">
                  <c:v>42896.916666666664</c:v>
                </c:pt>
                <c:pt idx="7613">
                  <c:v>42896.927083333336</c:v>
                </c:pt>
                <c:pt idx="7614">
                  <c:v>42896.9375</c:v>
                </c:pt>
                <c:pt idx="7615">
                  <c:v>42896.947916666664</c:v>
                </c:pt>
                <c:pt idx="7616">
                  <c:v>42896.958333333336</c:v>
                </c:pt>
                <c:pt idx="7617">
                  <c:v>42896.96875</c:v>
                </c:pt>
                <c:pt idx="7618">
                  <c:v>42896.979166666664</c:v>
                </c:pt>
                <c:pt idx="7619">
                  <c:v>42896.989583333336</c:v>
                </c:pt>
                <c:pt idx="7620">
                  <c:v>42897</c:v>
                </c:pt>
                <c:pt idx="7621">
                  <c:v>42897.010416666664</c:v>
                </c:pt>
                <c:pt idx="7622">
                  <c:v>42897.020833333336</c:v>
                </c:pt>
                <c:pt idx="7623">
                  <c:v>42897.03125</c:v>
                </c:pt>
                <c:pt idx="7624">
                  <c:v>42897.041666666664</c:v>
                </c:pt>
                <c:pt idx="7625">
                  <c:v>42897.052083333336</c:v>
                </c:pt>
                <c:pt idx="7626">
                  <c:v>42897.0625</c:v>
                </c:pt>
                <c:pt idx="7627">
                  <c:v>42897.072916666664</c:v>
                </c:pt>
                <c:pt idx="7628">
                  <c:v>42897.083333333336</c:v>
                </c:pt>
                <c:pt idx="7629">
                  <c:v>42897.09375</c:v>
                </c:pt>
                <c:pt idx="7630">
                  <c:v>42897.104166666664</c:v>
                </c:pt>
                <c:pt idx="7631">
                  <c:v>42897.114583333336</c:v>
                </c:pt>
                <c:pt idx="7632">
                  <c:v>42897.125</c:v>
                </c:pt>
                <c:pt idx="7633">
                  <c:v>42897.135416666664</c:v>
                </c:pt>
                <c:pt idx="7634">
                  <c:v>42897.145833333336</c:v>
                </c:pt>
                <c:pt idx="7635">
                  <c:v>42897.15625</c:v>
                </c:pt>
                <c:pt idx="7636">
                  <c:v>42897.166666666664</c:v>
                </c:pt>
                <c:pt idx="7637">
                  <c:v>42897.177083333336</c:v>
                </c:pt>
                <c:pt idx="7638">
                  <c:v>42897.1875</c:v>
                </c:pt>
                <c:pt idx="7639">
                  <c:v>42897.197916666664</c:v>
                </c:pt>
                <c:pt idx="7640">
                  <c:v>42897.208333333336</c:v>
                </c:pt>
                <c:pt idx="7641">
                  <c:v>42897.21875</c:v>
                </c:pt>
                <c:pt idx="7642">
                  <c:v>42897.229166666664</c:v>
                </c:pt>
                <c:pt idx="7643">
                  <c:v>42897.239583333336</c:v>
                </c:pt>
                <c:pt idx="7644">
                  <c:v>42897.25</c:v>
                </c:pt>
                <c:pt idx="7645">
                  <c:v>42897.260416666664</c:v>
                </c:pt>
                <c:pt idx="7646">
                  <c:v>42897.270833333336</c:v>
                </c:pt>
                <c:pt idx="7647">
                  <c:v>42897.28125</c:v>
                </c:pt>
                <c:pt idx="7648">
                  <c:v>42897.291666666664</c:v>
                </c:pt>
                <c:pt idx="7649">
                  <c:v>42897.302083333336</c:v>
                </c:pt>
                <c:pt idx="7650">
                  <c:v>42897.3125</c:v>
                </c:pt>
                <c:pt idx="7651">
                  <c:v>42897.322916666664</c:v>
                </c:pt>
                <c:pt idx="7652">
                  <c:v>42897.333333333336</c:v>
                </c:pt>
                <c:pt idx="7653">
                  <c:v>42897.34375</c:v>
                </c:pt>
                <c:pt idx="7654">
                  <c:v>42897.354166666664</c:v>
                </c:pt>
                <c:pt idx="7655">
                  <c:v>42897.364583333336</c:v>
                </c:pt>
                <c:pt idx="7656">
                  <c:v>42897.375</c:v>
                </c:pt>
                <c:pt idx="7657">
                  <c:v>42897.385416666664</c:v>
                </c:pt>
                <c:pt idx="7658">
                  <c:v>42897.395833333336</c:v>
                </c:pt>
                <c:pt idx="7659">
                  <c:v>42897.40625</c:v>
                </c:pt>
                <c:pt idx="7660">
                  <c:v>42897.416666666664</c:v>
                </c:pt>
                <c:pt idx="7661">
                  <c:v>42897.427083333336</c:v>
                </c:pt>
                <c:pt idx="7662">
                  <c:v>42897.4375</c:v>
                </c:pt>
                <c:pt idx="7663">
                  <c:v>42897.447916666664</c:v>
                </c:pt>
                <c:pt idx="7664">
                  <c:v>42897.458333333336</c:v>
                </c:pt>
                <c:pt idx="7665">
                  <c:v>42897.46875</c:v>
                </c:pt>
                <c:pt idx="7666">
                  <c:v>42897.479166666664</c:v>
                </c:pt>
                <c:pt idx="7667">
                  <c:v>42897.489583333336</c:v>
                </c:pt>
                <c:pt idx="7668">
                  <c:v>42897.5</c:v>
                </c:pt>
                <c:pt idx="7669">
                  <c:v>42897.510416666664</c:v>
                </c:pt>
                <c:pt idx="7670">
                  <c:v>42897.520833333336</c:v>
                </c:pt>
                <c:pt idx="7671">
                  <c:v>42897.53125</c:v>
                </c:pt>
                <c:pt idx="7672">
                  <c:v>42897.541666666664</c:v>
                </c:pt>
                <c:pt idx="7673">
                  <c:v>42897.552083333336</c:v>
                </c:pt>
                <c:pt idx="7674">
                  <c:v>42897.5625</c:v>
                </c:pt>
                <c:pt idx="7675">
                  <c:v>42897.572916666664</c:v>
                </c:pt>
                <c:pt idx="7676">
                  <c:v>42897.583333333336</c:v>
                </c:pt>
                <c:pt idx="7677">
                  <c:v>42897.59375</c:v>
                </c:pt>
                <c:pt idx="7678">
                  <c:v>42897.604166666664</c:v>
                </c:pt>
                <c:pt idx="7679">
                  <c:v>42897.614583333336</c:v>
                </c:pt>
                <c:pt idx="7680">
                  <c:v>42897.625</c:v>
                </c:pt>
                <c:pt idx="7681">
                  <c:v>42897.635416666664</c:v>
                </c:pt>
                <c:pt idx="7682">
                  <c:v>42897.645833333336</c:v>
                </c:pt>
                <c:pt idx="7683">
                  <c:v>42897.65625</c:v>
                </c:pt>
                <c:pt idx="7684">
                  <c:v>42897.666666666664</c:v>
                </c:pt>
                <c:pt idx="7685">
                  <c:v>42897.677083333336</c:v>
                </c:pt>
                <c:pt idx="7686">
                  <c:v>42897.6875</c:v>
                </c:pt>
                <c:pt idx="7687">
                  <c:v>42897.697916666664</c:v>
                </c:pt>
                <c:pt idx="7688">
                  <c:v>42897.708333333336</c:v>
                </c:pt>
                <c:pt idx="7689">
                  <c:v>42897.71875</c:v>
                </c:pt>
                <c:pt idx="7690">
                  <c:v>42897.729166666664</c:v>
                </c:pt>
                <c:pt idx="7691">
                  <c:v>42897.739583333336</c:v>
                </c:pt>
                <c:pt idx="7692">
                  <c:v>42897.75</c:v>
                </c:pt>
                <c:pt idx="7693">
                  <c:v>42897.760416666664</c:v>
                </c:pt>
                <c:pt idx="7694">
                  <c:v>42897.770833333336</c:v>
                </c:pt>
                <c:pt idx="7695">
                  <c:v>42897.78125</c:v>
                </c:pt>
                <c:pt idx="7696">
                  <c:v>42897.791666666664</c:v>
                </c:pt>
                <c:pt idx="7697">
                  <c:v>42897.802083333336</c:v>
                </c:pt>
                <c:pt idx="7698">
                  <c:v>42897.8125</c:v>
                </c:pt>
                <c:pt idx="7699">
                  <c:v>42897.822916666664</c:v>
                </c:pt>
                <c:pt idx="7700">
                  <c:v>42897.833333333336</c:v>
                </c:pt>
                <c:pt idx="7701">
                  <c:v>42897.84375</c:v>
                </c:pt>
                <c:pt idx="7702">
                  <c:v>42897.854166666664</c:v>
                </c:pt>
                <c:pt idx="7703">
                  <c:v>42897.864583333336</c:v>
                </c:pt>
                <c:pt idx="7704">
                  <c:v>42897.875</c:v>
                </c:pt>
                <c:pt idx="7705">
                  <c:v>42897.885416666664</c:v>
                </c:pt>
                <c:pt idx="7706">
                  <c:v>42897.895833333336</c:v>
                </c:pt>
                <c:pt idx="7707">
                  <c:v>42897.90625</c:v>
                </c:pt>
                <c:pt idx="7708">
                  <c:v>42897.916666666664</c:v>
                </c:pt>
                <c:pt idx="7709">
                  <c:v>42897.927083333336</c:v>
                </c:pt>
                <c:pt idx="7710">
                  <c:v>42897.9375</c:v>
                </c:pt>
                <c:pt idx="7711">
                  <c:v>42897.947916666664</c:v>
                </c:pt>
                <c:pt idx="7712">
                  <c:v>42897.958333333336</c:v>
                </c:pt>
                <c:pt idx="7713">
                  <c:v>42897.96875</c:v>
                </c:pt>
                <c:pt idx="7714">
                  <c:v>42897.979166666664</c:v>
                </c:pt>
                <c:pt idx="7715">
                  <c:v>42897.989583333336</c:v>
                </c:pt>
                <c:pt idx="7716">
                  <c:v>42898</c:v>
                </c:pt>
                <c:pt idx="7717">
                  <c:v>42898.010416666664</c:v>
                </c:pt>
                <c:pt idx="7718">
                  <c:v>42898.020833333336</c:v>
                </c:pt>
                <c:pt idx="7719">
                  <c:v>42898.03125</c:v>
                </c:pt>
                <c:pt idx="7720">
                  <c:v>42898.041666666664</c:v>
                </c:pt>
                <c:pt idx="7721">
                  <c:v>42898.052083333336</c:v>
                </c:pt>
                <c:pt idx="7722">
                  <c:v>42898.0625</c:v>
                </c:pt>
                <c:pt idx="7723">
                  <c:v>42898.072916666664</c:v>
                </c:pt>
                <c:pt idx="7724">
                  <c:v>42898.083333333336</c:v>
                </c:pt>
                <c:pt idx="7725">
                  <c:v>42898.09375</c:v>
                </c:pt>
                <c:pt idx="7726">
                  <c:v>42898.104166666664</c:v>
                </c:pt>
                <c:pt idx="7727">
                  <c:v>42898.114583333336</c:v>
                </c:pt>
                <c:pt idx="7728">
                  <c:v>42898.125</c:v>
                </c:pt>
                <c:pt idx="7729">
                  <c:v>42898.135416666664</c:v>
                </c:pt>
                <c:pt idx="7730">
                  <c:v>42898.145833333336</c:v>
                </c:pt>
                <c:pt idx="7731">
                  <c:v>42898.15625</c:v>
                </c:pt>
                <c:pt idx="7732">
                  <c:v>42898.166666666664</c:v>
                </c:pt>
                <c:pt idx="7733">
                  <c:v>42898.177083333336</c:v>
                </c:pt>
                <c:pt idx="7734">
                  <c:v>42898.1875</c:v>
                </c:pt>
                <c:pt idx="7735">
                  <c:v>42898.197916666664</c:v>
                </c:pt>
                <c:pt idx="7736">
                  <c:v>42898.208333333336</c:v>
                </c:pt>
                <c:pt idx="7737">
                  <c:v>42898.21875</c:v>
                </c:pt>
                <c:pt idx="7738">
                  <c:v>42898.229166666664</c:v>
                </c:pt>
                <c:pt idx="7739">
                  <c:v>42898.239583333336</c:v>
                </c:pt>
                <c:pt idx="7740">
                  <c:v>42898.25</c:v>
                </c:pt>
                <c:pt idx="7741">
                  <c:v>42898.260416666664</c:v>
                </c:pt>
                <c:pt idx="7742">
                  <c:v>42898.270833333336</c:v>
                </c:pt>
                <c:pt idx="7743">
                  <c:v>42898.28125</c:v>
                </c:pt>
                <c:pt idx="7744">
                  <c:v>42898.291666666664</c:v>
                </c:pt>
                <c:pt idx="7745">
                  <c:v>42898.302083333336</c:v>
                </c:pt>
                <c:pt idx="7746">
                  <c:v>42898.3125</c:v>
                </c:pt>
                <c:pt idx="7747">
                  <c:v>42898.322916666664</c:v>
                </c:pt>
                <c:pt idx="7748">
                  <c:v>42898.333333333336</c:v>
                </c:pt>
                <c:pt idx="7749">
                  <c:v>42898.34375</c:v>
                </c:pt>
                <c:pt idx="7750">
                  <c:v>42898.354166666664</c:v>
                </c:pt>
                <c:pt idx="7751">
                  <c:v>42898.364583333336</c:v>
                </c:pt>
                <c:pt idx="7752">
                  <c:v>42898.375</c:v>
                </c:pt>
                <c:pt idx="7753">
                  <c:v>42898.385416666664</c:v>
                </c:pt>
                <c:pt idx="7754">
                  <c:v>42898.395833333336</c:v>
                </c:pt>
                <c:pt idx="7755">
                  <c:v>42898.40625</c:v>
                </c:pt>
                <c:pt idx="7756">
                  <c:v>42898.416666666664</c:v>
                </c:pt>
                <c:pt idx="7757">
                  <c:v>42898.427083333336</c:v>
                </c:pt>
                <c:pt idx="7758">
                  <c:v>42898.4375</c:v>
                </c:pt>
                <c:pt idx="7759">
                  <c:v>42898.447916666664</c:v>
                </c:pt>
                <c:pt idx="7760">
                  <c:v>42898.458333333336</c:v>
                </c:pt>
                <c:pt idx="7761">
                  <c:v>42898.46875</c:v>
                </c:pt>
                <c:pt idx="7762">
                  <c:v>42898.479166666664</c:v>
                </c:pt>
                <c:pt idx="7763">
                  <c:v>42898.489583333336</c:v>
                </c:pt>
                <c:pt idx="7764">
                  <c:v>42898.5</c:v>
                </c:pt>
                <c:pt idx="7765">
                  <c:v>42898.510416666664</c:v>
                </c:pt>
                <c:pt idx="7766">
                  <c:v>42898.520833333336</c:v>
                </c:pt>
                <c:pt idx="7767">
                  <c:v>42898.53125</c:v>
                </c:pt>
                <c:pt idx="7768">
                  <c:v>42898.541666666664</c:v>
                </c:pt>
                <c:pt idx="7769">
                  <c:v>42898.552083333336</c:v>
                </c:pt>
                <c:pt idx="7770">
                  <c:v>42898.5625</c:v>
                </c:pt>
                <c:pt idx="7771">
                  <c:v>42898.572916666664</c:v>
                </c:pt>
                <c:pt idx="7772">
                  <c:v>42898.583333333336</c:v>
                </c:pt>
                <c:pt idx="7773">
                  <c:v>42898.59375</c:v>
                </c:pt>
                <c:pt idx="7774">
                  <c:v>42898.604166666664</c:v>
                </c:pt>
                <c:pt idx="7775">
                  <c:v>42898.614583333336</c:v>
                </c:pt>
                <c:pt idx="7776">
                  <c:v>42898.625</c:v>
                </c:pt>
                <c:pt idx="7777">
                  <c:v>42898.635416666664</c:v>
                </c:pt>
                <c:pt idx="7778">
                  <c:v>42898.645833333336</c:v>
                </c:pt>
                <c:pt idx="7779">
                  <c:v>42898.65625</c:v>
                </c:pt>
                <c:pt idx="7780">
                  <c:v>42898.666666666664</c:v>
                </c:pt>
                <c:pt idx="7781">
                  <c:v>42898.677083333336</c:v>
                </c:pt>
                <c:pt idx="7782">
                  <c:v>42898.6875</c:v>
                </c:pt>
                <c:pt idx="7783">
                  <c:v>42898.697916666664</c:v>
                </c:pt>
                <c:pt idx="7784">
                  <c:v>42898.708333333336</c:v>
                </c:pt>
                <c:pt idx="7785">
                  <c:v>42898.71875</c:v>
                </c:pt>
                <c:pt idx="7786">
                  <c:v>42898.729166666664</c:v>
                </c:pt>
                <c:pt idx="7787">
                  <c:v>42898.739583333336</c:v>
                </c:pt>
                <c:pt idx="7788">
                  <c:v>42898.75</c:v>
                </c:pt>
                <c:pt idx="7789">
                  <c:v>42898.760416666664</c:v>
                </c:pt>
                <c:pt idx="7790">
                  <c:v>42898.770833333336</c:v>
                </c:pt>
                <c:pt idx="7791">
                  <c:v>42898.78125</c:v>
                </c:pt>
                <c:pt idx="7792">
                  <c:v>42898.791666666664</c:v>
                </c:pt>
                <c:pt idx="7793">
                  <c:v>42898.802083333336</c:v>
                </c:pt>
                <c:pt idx="7794">
                  <c:v>42898.8125</c:v>
                </c:pt>
                <c:pt idx="7795">
                  <c:v>42898.822916666664</c:v>
                </c:pt>
                <c:pt idx="7796">
                  <c:v>42898.833333333336</c:v>
                </c:pt>
                <c:pt idx="7797">
                  <c:v>42898.84375</c:v>
                </c:pt>
                <c:pt idx="7798">
                  <c:v>42898.854166666664</c:v>
                </c:pt>
                <c:pt idx="7799">
                  <c:v>42898.864583333336</c:v>
                </c:pt>
                <c:pt idx="7800">
                  <c:v>42898.875</c:v>
                </c:pt>
                <c:pt idx="7801">
                  <c:v>42898.885416666664</c:v>
                </c:pt>
                <c:pt idx="7802">
                  <c:v>42898.895833333336</c:v>
                </c:pt>
                <c:pt idx="7803">
                  <c:v>42898.90625</c:v>
                </c:pt>
                <c:pt idx="7804">
                  <c:v>42898.916666666664</c:v>
                </c:pt>
                <c:pt idx="7805">
                  <c:v>42898.927083333336</c:v>
                </c:pt>
                <c:pt idx="7806">
                  <c:v>42898.9375</c:v>
                </c:pt>
                <c:pt idx="7807">
                  <c:v>42898.947916666664</c:v>
                </c:pt>
                <c:pt idx="7808">
                  <c:v>42898.958333333336</c:v>
                </c:pt>
                <c:pt idx="7809">
                  <c:v>42898.96875</c:v>
                </c:pt>
                <c:pt idx="7810">
                  <c:v>42898.979166666664</c:v>
                </c:pt>
                <c:pt idx="7811">
                  <c:v>42898.989583333336</c:v>
                </c:pt>
                <c:pt idx="7812">
                  <c:v>42899</c:v>
                </c:pt>
                <c:pt idx="7813">
                  <c:v>42899.010416666664</c:v>
                </c:pt>
                <c:pt idx="7814">
                  <c:v>42899.020833333336</c:v>
                </c:pt>
                <c:pt idx="7815">
                  <c:v>42899.03125</c:v>
                </c:pt>
                <c:pt idx="7816">
                  <c:v>42899.041666666664</c:v>
                </c:pt>
                <c:pt idx="7817">
                  <c:v>42899.052083333336</c:v>
                </c:pt>
                <c:pt idx="7818">
                  <c:v>42899.0625</c:v>
                </c:pt>
                <c:pt idx="7819">
                  <c:v>42899.072916666664</c:v>
                </c:pt>
                <c:pt idx="7820">
                  <c:v>42899.083333333336</c:v>
                </c:pt>
                <c:pt idx="7821">
                  <c:v>42899.09375</c:v>
                </c:pt>
                <c:pt idx="7822">
                  <c:v>42899.104166666664</c:v>
                </c:pt>
                <c:pt idx="7823">
                  <c:v>42899.114583333336</c:v>
                </c:pt>
                <c:pt idx="7824">
                  <c:v>42899.125</c:v>
                </c:pt>
                <c:pt idx="7825">
                  <c:v>42899.135416666664</c:v>
                </c:pt>
                <c:pt idx="7826">
                  <c:v>42899.145833333336</c:v>
                </c:pt>
                <c:pt idx="7827">
                  <c:v>42899.15625</c:v>
                </c:pt>
                <c:pt idx="7828">
                  <c:v>42899.166666666664</c:v>
                </c:pt>
                <c:pt idx="7829">
                  <c:v>42899.177083333336</c:v>
                </c:pt>
                <c:pt idx="7830">
                  <c:v>42899.1875</c:v>
                </c:pt>
                <c:pt idx="7831">
                  <c:v>42899.197916666664</c:v>
                </c:pt>
                <c:pt idx="7832">
                  <c:v>42899.208333333336</c:v>
                </c:pt>
                <c:pt idx="7833">
                  <c:v>42899.21875</c:v>
                </c:pt>
                <c:pt idx="7834">
                  <c:v>42899.229166666664</c:v>
                </c:pt>
                <c:pt idx="7835">
                  <c:v>42899.239583333336</c:v>
                </c:pt>
                <c:pt idx="7836">
                  <c:v>42899.25</c:v>
                </c:pt>
                <c:pt idx="7837">
                  <c:v>42899.260416666664</c:v>
                </c:pt>
                <c:pt idx="7838">
                  <c:v>42899.270833333336</c:v>
                </c:pt>
                <c:pt idx="7839">
                  <c:v>42899.28125</c:v>
                </c:pt>
                <c:pt idx="7840">
                  <c:v>42899.291666666664</c:v>
                </c:pt>
                <c:pt idx="7841">
                  <c:v>42899.302083333336</c:v>
                </c:pt>
                <c:pt idx="7842">
                  <c:v>42899.3125</c:v>
                </c:pt>
                <c:pt idx="7843">
                  <c:v>42899.322916666664</c:v>
                </c:pt>
                <c:pt idx="7844">
                  <c:v>42899.333333333336</c:v>
                </c:pt>
                <c:pt idx="7845">
                  <c:v>42899.34375</c:v>
                </c:pt>
                <c:pt idx="7846">
                  <c:v>42899.354166666664</c:v>
                </c:pt>
                <c:pt idx="7847">
                  <c:v>42899.364583333336</c:v>
                </c:pt>
                <c:pt idx="7848">
                  <c:v>42899.375</c:v>
                </c:pt>
                <c:pt idx="7849">
                  <c:v>42899.385416666664</c:v>
                </c:pt>
                <c:pt idx="7850">
                  <c:v>42899.395833333336</c:v>
                </c:pt>
                <c:pt idx="7851">
                  <c:v>42899.40625</c:v>
                </c:pt>
                <c:pt idx="7852">
                  <c:v>42899.416666666664</c:v>
                </c:pt>
                <c:pt idx="7853">
                  <c:v>42899.427083333336</c:v>
                </c:pt>
                <c:pt idx="7854">
                  <c:v>42899.4375</c:v>
                </c:pt>
                <c:pt idx="7855">
                  <c:v>42899.447916666664</c:v>
                </c:pt>
                <c:pt idx="7856">
                  <c:v>42899.458333333336</c:v>
                </c:pt>
                <c:pt idx="7857">
                  <c:v>42899.46875</c:v>
                </c:pt>
                <c:pt idx="7858">
                  <c:v>42899.479166666664</c:v>
                </c:pt>
                <c:pt idx="7859">
                  <c:v>42899.489583333336</c:v>
                </c:pt>
                <c:pt idx="7860">
                  <c:v>42899.5</c:v>
                </c:pt>
                <c:pt idx="7861">
                  <c:v>42899.510416666664</c:v>
                </c:pt>
                <c:pt idx="7862">
                  <c:v>42899.520833333336</c:v>
                </c:pt>
                <c:pt idx="7863">
                  <c:v>42899.53125</c:v>
                </c:pt>
                <c:pt idx="7864">
                  <c:v>42899.541666666664</c:v>
                </c:pt>
                <c:pt idx="7865">
                  <c:v>42899.552083333336</c:v>
                </c:pt>
                <c:pt idx="7866">
                  <c:v>42899.5625</c:v>
                </c:pt>
                <c:pt idx="7867">
                  <c:v>42899.572916666664</c:v>
                </c:pt>
                <c:pt idx="7868">
                  <c:v>42899.583333333336</c:v>
                </c:pt>
                <c:pt idx="7869">
                  <c:v>42899.59375</c:v>
                </c:pt>
                <c:pt idx="7870">
                  <c:v>42899.604166666664</c:v>
                </c:pt>
                <c:pt idx="7871">
                  <c:v>42899.614583333336</c:v>
                </c:pt>
                <c:pt idx="7872">
                  <c:v>42899.625</c:v>
                </c:pt>
                <c:pt idx="7873">
                  <c:v>42899.635416666664</c:v>
                </c:pt>
                <c:pt idx="7874">
                  <c:v>42899.645833333336</c:v>
                </c:pt>
                <c:pt idx="7875">
                  <c:v>42899.65625</c:v>
                </c:pt>
                <c:pt idx="7876">
                  <c:v>42899.666666666664</c:v>
                </c:pt>
                <c:pt idx="7877">
                  <c:v>42899.677083333336</c:v>
                </c:pt>
                <c:pt idx="7878">
                  <c:v>42899.6875</c:v>
                </c:pt>
                <c:pt idx="7879">
                  <c:v>42899.697916666664</c:v>
                </c:pt>
                <c:pt idx="7880">
                  <c:v>42899.708333333336</c:v>
                </c:pt>
                <c:pt idx="7881">
                  <c:v>42899.71875</c:v>
                </c:pt>
                <c:pt idx="7882">
                  <c:v>42899.729166666664</c:v>
                </c:pt>
                <c:pt idx="7883">
                  <c:v>42899.739583333336</c:v>
                </c:pt>
                <c:pt idx="7884">
                  <c:v>42899.75</c:v>
                </c:pt>
                <c:pt idx="7885">
                  <c:v>42899.760416666664</c:v>
                </c:pt>
                <c:pt idx="7886">
                  <c:v>42899.770833333336</c:v>
                </c:pt>
                <c:pt idx="7887">
                  <c:v>42899.78125</c:v>
                </c:pt>
                <c:pt idx="7888">
                  <c:v>42899.791666666664</c:v>
                </c:pt>
                <c:pt idx="7889">
                  <c:v>42899.802083333336</c:v>
                </c:pt>
                <c:pt idx="7890">
                  <c:v>42899.8125</c:v>
                </c:pt>
                <c:pt idx="7891">
                  <c:v>42899.822916666664</c:v>
                </c:pt>
                <c:pt idx="7892">
                  <c:v>42899.833333333336</c:v>
                </c:pt>
                <c:pt idx="7893">
                  <c:v>42899.84375</c:v>
                </c:pt>
                <c:pt idx="7894">
                  <c:v>42899.854166666664</c:v>
                </c:pt>
                <c:pt idx="7895">
                  <c:v>42899.864583333336</c:v>
                </c:pt>
                <c:pt idx="7896">
                  <c:v>42899.875</c:v>
                </c:pt>
                <c:pt idx="7897">
                  <c:v>42899.885416666664</c:v>
                </c:pt>
                <c:pt idx="7898">
                  <c:v>42899.895833333336</c:v>
                </c:pt>
                <c:pt idx="7899">
                  <c:v>42899.90625</c:v>
                </c:pt>
                <c:pt idx="7900">
                  <c:v>42899.916666666664</c:v>
                </c:pt>
                <c:pt idx="7901">
                  <c:v>42899.927083333336</c:v>
                </c:pt>
                <c:pt idx="7902">
                  <c:v>42899.9375</c:v>
                </c:pt>
                <c:pt idx="7903">
                  <c:v>42899.947916666664</c:v>
                </c:pt>
                <c:pt idx="7904">
                  <c:v>42899.958333333336</c:v>
                </c:pt>
                <c:pt idx="7905">
                  <c:v>42899.96875</c:v>
                </c:pt>
                <c:pt idx="7906">
                  <c:v>42899.979166666664</c:v>
                </c:pt>
                <c:pt idx="7907">
                  <c:v>42899.989583333336</c:v>
                </c:pt>
                <c:pt idx="7908">
                  <c:v>42900</c:v>
                </c:pt>
                <c:pt idx="7909">
                  <c:v>42900.010416666664</c:v>
                </c:pt>
                <c:pt idx="7910">
                  <c:v>42900.020833333336</c:v>
                </c:pt>
                <c:pt idx="7911">
                  <c:v>42900.03125</c:v>
                </c:pt>
                <c:pt idx="7912">
                  <c:v>42900.041666666664</c:v>
                </c:pt>
                <c:pt idx="7913">
                  <c:v>42900.052083333336</c:v>
                </c:pt>
                <c:pt idx="7914">
                  <c:v>42900.0625</c:v>
                </c:pt>
                <c:pt idx="7915">
                  <c:v>42900.072916666664</c:v>
                </c:pt>
                <c:pt idx="7916">
                  <c:v>42900.083333333336</c:v>
                </c:pt>
                <c:pt idx="7917">
                  <c:v>42900.09375</c:v>
                </c:pt>
                <c:pt idx="7918">
                  <c:v>42900.104166666664</c:v>
                </c:pt>
                <c:pt idx="7919">
                  <c:v>42900.114583333336</c:v>
                </c:pt>
                <c:pt idx="7920">
                  <c:v>42900.125</c:v>
                </c:pt>
                <c:pt idx="7921">
                  <c:v>42900.135416666664</c:v>
                </c:pt>
                <c:pt idx="7922">
                  <c:v>42900.145833333336</c:v>
                </c:pt>
                <c:pt idx="7923">
                  <c:v>42900.15625</c:v>
                </c:pt>
                <c:pt idx="7924">
                  <c:v>42900.166666666664</c:v>
                </c:pt>
                <c:pt idx="7925">
                  <c:v>42900.177083333336</c:v>
                </c:pt>
                <c:pt idx="7926">
                  <c:v>42900.1875</c:v>
                </c:pt>
                <c:pt idx="7927">
                  <c:v>42900.197916666664</c:v>
                </c:pt>
                <c:pt idx="7928">
                  <c:v>42900.208333333336</c:v>
                </c:pt>
                <c:pt idx="7929">
                  <c:v>42900.21875</c:v>
                </c:pt>
                <c:pt idx="7930">
                  <c:v>42900.229166666664</c:v>
                </c:pt>
                <c:pt idx="7931">
                  <c:v>42900.239583333336</c:v>
                </c:pt>
                <c:pt idx="7932">
                  <c:v>42900.25</c:v>
                </c:pt>
                <c:pt idx="7933">
                  <c:v>42900.260416666664</c:v>
                </c:pt>
                <c:pt idx="7934">
                  <c:v>42900.270833333336</c:v>
                </c:pt>
                <c:pt idx="7935">
                  <c:v>42900.28125</c:v>
                </c:pt>
                <c:pt idx="7936">
                  <c:v>42900.291666666664</c:v>
                </c:pt>
                <c:pt idx="7937">
                  <c:v>42900.302083333336</c:v>
                </c:pt>
                <c:pt idx="7938">
                  <c:v>42900.3125</c:v>
                </c:pt>
                <c:pt idx="7939">
                  <c:v>42900.322916666664</c:v>
                </c:pt>
                <c:pt idx="7940">
                  <c:v>42900.333333333336</c:v>
                </c:pt>
                <c:pt idx="7941">
                  <c:v>42900.34375</c:v>
                </c:pt>
                <c:pt idx="7942">
                  <c:v>42900.354166666664</c:v>
                </c:pt>
                <c:pt idx="7943">
                  <c:v>42900.364583333336</c:v>
                </c:pt>
                <c:pt idx="7944">
                  <c:v>42900.375</c:v>
                </c:pt>
                <c:pt idx="7945">
                  <c:v>42900.385416666664</c:v>
                </c:pt>
                <c:pt idx="7946">
                  <c:v>42900.395833333336</c:v>
                </c:pt>
                <c:pt idx="7947">
                  <c:v>42900.40625</c:v>
                </c:pt>
                <c:pt idx="7948">
                  <c:v>42900.416666666664</c:v>
                </c:pt>
                <c:pt idx="7949">
                  <c:v>42900.427083333336</c:v>
                </c:pt>
                <c:pt idx="7950">
                  <c:v>42900.4375</c:v>
                </c:pt>
                <c:pt idx="7951">
                  <c:v>42900.447916666664</c:v>
                </c:pt>
                <c:pt idx="7952">
                  <c:v>42900.458333333336</c:v>
                </c:pt>
                <c:pt idx="7953">
                  <c:v>42900.46875</c:v>
                </c:pt>
                <c:pt idx="7954">
                  <c:v>42900.479166666664</c:v>
                </c:pt>
                <c:pt idx="7955">
                  <c:v>42900.489583333336</c:v>
                </c:pt>
                <c:pt idx="7956">
                  <c:v>42900.5</c:v>
                </c:pt>
                <c:pt idx="7957">
                  <c:v>42900.510416666664</c:v>
                </c:pt>
                <c:pt idx="7958">
                  <c:v>42900.520833333336</c:v>
                </c:pt>
                <c:pt idx="7959">
                  <c:v>42900.53125</c:v>
                </c:pt>
                <c:pt idx="7960">
                  <c:v>42900.541666666664</c:v>
                </c:pt>
                <c:pt idx="7961">
                  <c:v>42900.552083333336</c:v>
                </c:pt>
                <c:pt idx="7962">
                  <c:v>42900.5625</c:v>
                </c:pt>
                <c:pt idx="7963">
                  <c:v>42900.572916666664</c:v>
                </c:pt>
                <c:pt idx="7964">
                  <c:v>42900.583333333336</c:v>
                </c:pt>
                <c:pt idx="7965">
                  <c:v>42900.59375</c:v>
                </c:pt>
                <c:pt idx="7966">
                  <c:v>42900.604166666664</c:v>
                </c:pt>
                <c:pt idx="7967">
                  <c:v>42900.614583333336</c:v>
                </c:pt>
                <c:pt idx="7968">
                  <c:v>42900.625</c:v>
                </c:pt>
                <c:pt idx="7969">
                  <c:v>42900.635416666664</c:v>
                </c:pt>
                <c:pt idx="7970">
                  <c:v>42900.645833333336</c:v>
                </c:pt>
                <c:pt idx="7971">
                  <c:v>42900.65625</c:v>
                </c:pt>
                <c:pt idx="7972">
                  <c:v>42900.666666666664</c:v>
                </c:pt>
                <c:pt idx="7973">
                  <c:v>42900.677083333336</c:v>
                </c:pt>
                <c:pt idx="7974">
                  <c:v>42900.6875</c:v>
                </c:pt>
                <c:pt idx="7975">
                  <c:v>42900.697916666664</c:v>
                </c:pt>
                <c:pt idx="7976">
                  <c:v>42900.708333333336</c:v>
                </c:pt>
                <c:pt idx="7977">
                  <c:v>42900.71875</c:v>
                </c:pt>
                <c:pt idx="7978">
                  <c:v>42900.729166666664</c:v>
                </c:pt>
                <c:pt idx="7979">
                  <c:v>42900.739583333336</c:v>
                </c:pt>
                <c:pt idx="7980">
                  <c:v>42900.75</c:v>
                </c:pt>
                <c:pt idx="7981">
                  <c:v>42900.760416666664</c:v>
                </c:pt>
                <c:pt idx="7982">
                  <c:v>42900.770833333336</c:v>
                </c:pt>
                <c:pt idx="7983">
                  <c:v>42900.78125</c:v>
                </c:pt>
                <c:pt idx="7984">
                  <c:v>42900.791666666664</c:v>
                </c:pt>
                <c:pt idx="7985">
                  <c:v>42900.802083333336</c:v>
                </c:pt>
                <c:pt idx="7986">
                  <c:v>42900.8125</c:v>
                </c:pt>
                <c:pt idx="7987">
                  <c:v>42900.822916666664</c:v>
                </c:pt>
                <c:pt idx="7988">
                  <c:v>42900.833333333336</c:v>
                </c:pt>
                <c:pt idx="7989">
                  <c:v>42900.84375</c:v>
                </c:pt>
                <c:pt idx="7990">
                  <c:v>42900.854166666664</c:v>
                </c:pt>
                <c:pt idx="7991">
                  <c:v>42900.864583333336</c:v>
                </c:pt>
                <c:pt idx="7992">
                  <c:v>42900.875</c:v>
                </c:pt>
                <c:pt idx="7993">
                  <c:v>42900.885416666664</c:v>
                </c:pt>
                <c:pt idx="7994">
                  <c:v>42900.895833333336</c:v>
                </c:pt>
                <c:pt idx="7995">
                  <c:v>42900.90625</c:v>
                </c:pt>
                <c:pt idx="7996">
                  <c:v>42900.916666666664</c:v>
                </c:pt>
                <c:pt idx="7997">
                  <c:v>42900.927083333336</c:v>
                </c:pt>
                <c:pt idx="7998">
                  <c:v>42900.9375</c:v>
                </c:pt>
                <c:pt idx="7999">
                  <c:v>42900.947916666664</c:v>
                </c:pt>
                <c:pt idx="8000">
                  <c:v>42900.958333333336</c:v>
                </c:pt>
                <c:pt idx="8001">
                  <c:v>42900.96875</c:v>
                </c:pt>
                <c:pt idx="8002">
                  <c:v>42900.979166666664</c:v>
                </c:pt>
                <c:pt idx="8003">
                  <c:v>42900.989583333336</c:v>
                </c:pt>
                <c:pt idx="8004">
                  <c:v>42901</c:v>
                </c:pt>
                <c:pt idx="8005">
                  <c:v>42901.010416666664</c:v>
                </c:pt>
                <c:pt idx="8006">
                  <c:v>42901.020833333336</c:v>
                </c:pt>
                <c:pt idx="8007">
                  <c:v>42901.03125</c:v>
                </c:pt>
                <c:pt idx="8008">
                  <c:v>42901.041666666664</c:v>
                </c:pt>
                <c:pt idx="8009">
                  <c:v>42901.052083333336</c:v>
                </c:pt>
                <c:pt idx="8010">
                  <c:v>42901.0625</c:v>
                </c:pt>
                <c:pt idx="8011">
                  <c:v>42901.072916666664</c:v>
                </c:pt>
                <c:pt idx="8012">
                  <c:v>42901.083333333336</c:v>
                </c:pt>
                <c:pt idx="8013">
                  <c:v>42901.09375</c:v>
                </c:pt>
                <c:pt idx="8014">
                  <c:v>42901.104166666664</c:v>
                </c:pt>
                <c:pt idx="8015">
                  <c:v>42901.114583333336</c:v>
                </c:pt>
                <c:pt idx="8016">
                  <c:v>42901.125</c:v>
                </c:pt>
                <c:pt idx="8017">
                  <c:v>42901.135416666664</c:v>
                </c:pt>
                <c:pt idx="8018">
                  <c:v>42901.145833333336</c:v>
                </c:pt>
                <c:pt idx="8019">
                  <c:v>42901.15625</c:v>
                </c:pt>
                <c:pt idx="8020">
                  <c:v>42901.166666666664</c:v>
                </c:pt>
                <c:pt idx="8021">
                  <c:v>42901.177083333336</c:v>
                </c:pt>
                <c:pt idx="8022">
                  <c:v>42901.1875</c:v>
                </c:pt>
                <c:pt idx="8023">
                  <c:v>42901.197916666664</c:v>
                </c:pt>
                <c:pt idx="8024">
                  <c:v>42901.208333333336</c:v>
                </c:pt>
                <c:pt idx="8025">
                  <c:v>42901.21875</c:v>
                </c:pt>
                <c:pt idx="8026">
                  <c:v>42901.229166666664</c:v>
                </c:pt>
                <c:pt idx="8027">
                  <c:v>42901.239583333336</c:v>
                </c:pt>
                <c:pt idx="8028">
                  <c:v>42901.25</c:v>
                </c:pt>
                <c:pt idx="8029">
                  <c:v>42901.260416666664</c:v>
                </c:pt>
                <c:pt idx="8030">
                  <c:v>42901.270833333336</c:v>
                </c:pt>
                <c:pt idx="8031">
                  <c:v>42901.28125</c:v>
                </c:pt>
                <c:pt idx="8032">
                  <c:v>42901.291666666664</c:v>
                </c:pt>
                <c:pt idx="8033">
                  <c:v>42901.302083333336</c:v>
                </c:pt>
                <c:pt idx="8034">
                  <c:v>42901.3125</c:v>
                </c:pt>
                <c:pt idx="8035">
                  <c:v>42901.322916666664</c:v>
                </c:pt>
                <c:pt idx="8036">
                  <c:v>42901.333333333336</c:v>
                </c:pt>
                <c:pt idx="8037">
                  <c:v>42901.34375</c:v>
                </c:pt>
                <c:pt idx="8038">
                  <c:v>42901.354166666664</c:v>
                </c:pt>
                <c:pt idx="8039">
                  <c:v>42901.364583333336</c:v>
                </c:pt>
                <c:pt idx="8040">
                  <c:v>42901.375</c:v>
                </c:pt>
                <c:pt idx="8041">
                  <c:v>42901.385416666664</c:v>
                </c:pt>
                <c:pt idx="8042">
                  <c:v>42901.395833333336</c:v>
                </c:pt>
                <c:pt idx="8043">
                  <c:v>42901.40625</c:v>
                </c:pt>
                <c:pt idx="8044">
                  <c:v>42901.416666666664</c:v>
                </c:pt>
                <c:pt idx="8045">
                  <c:v>42901.427083333336</c:v>
                </c:pt>
                <c:pt idx="8046">
                  <c:v>42901.4375</c:v>
                </c:pt>
                <c:pt idx="8047">
                  <c:v>42901.447916666664</c:v>
                </c:pt>
                <c:pt idx="8048">
                  <c:v>42901.458333333336</c:v>
                </c:pt>
                <c:pt idx="8049">
                  <c:v>42901.46875</c:v>
                </c:pt>
                <c:pt idx="8050">
                  <c:v>42901.479166666664</c:v>
                </c:pt>
                <c:pt idx="8051">
                  <c:v>42901.489583333336</c:v>
                </c:pt>
                <c:pt idx="8052">
                  <c:v>42901.5</c:v>
                </c:pt>
                <c:pt idx="8053">
                  <c:v>42901.510416666664</c:v>
                </c:pt>
                <c:pt idx="8054">
                  <c:v>42901.520833333336</c:v>
                </c:pt>
                <c:pt idx="8055">
                  <c:v>42901.53125</c:v>
                </c:pt>
                <c:pt idx="8056">
                  <c:v>42901.541666666664</c:v>
                </c:pt>
                <c:pt idx="8057">
                  <c:v>42901.552083333336</c:v>
                </c:pt>
                <c:pt idx="8058">
                  <c:v>42901.5625</c:v>
                </c:pt>
                <c:pt idx="8059">
                  <c:v>42901.572916666664</c:v>
                </c:pt>
                <c:pt idx="8060">
                  <c:v>42901.583333333336</c:v>
                </c:pt>
                <c:pt idx="8061">
                  <c:v>42901.59375</c:v>
                </c:pt>
                <c:pt idx="8062">
                  <c:v>42901.604166666664</c:v>
                </c:pt>
                <c:pt idx="8063">
                  <c:v>42901.614583333336</c:v>
                </c:pt>
                <c:pt idx="8064">
                  <c:v>42901.625</c:v>
                </c:pt>
                <c:pt idx="8065">
                  <c:v>42901.635416666664</c:v>
                </c:pt>
                <c:pt idx="8066">
                  <c:v>42901.645833333336</c:v>
                </c:pt>
                <c:pt idx="8067">
                  <c:v>42901.65625</c:v>
                </c:pt>
                <c:pt idx="8068">
                  <c:v>42901.666666666664</c:v>
                </c:pt>
                <c:pt idx="8069">
                  <c:v>42901.677083333336</c:v>
                </c:pt>
                <c:pt idx="8070">
                  <c:v>42901.6875</c:v>
                </c:pt>
                <c:pt idx="8071">
                  <c:v>42901.697916666664</c:v>
                </c:pt>
                <c:pt idx="8072">
                  <c:v>42901.708333333336</c:v>
                </c:pt>
                <c:pt idx="8073">
                  <c:v>42901.71875</c:v>
                </c:pt>
                <c:pt idx="8074">
                  <c:v>42901.729166666664</c:v>
                </c:pt>
                <c:pt idx="8075">
                  <c:v>42901.739583333336</c:v>
                </c:pt>
                <c:pt idx="8076">
                  <c:v>42901.75</c:v>
                </c:pt>
                <c:pt idx="8077">
                  <c:v>42901.760416666664</c:v>
                </c:pt>
                <c:pt idx="8078">
                  <c:v>42901.770833333336</c:v>
                </c:pt>
                <c:pt idx="8079">
                  <c:v>42901.78125</c:v>
                </c:pt>
                <c:pt idx="8080">
                  <c:v>42901.791666666664</c:v>
                </c:pt>
                <c:pt idx="8081">
                  <c:v>42901.802083333336</c:v>
                </c:pt>
                <c:pt idx="8082">
                  <c:v>42901.8125</c:v>
                </c:pt>
                <c:pt idx="8083">
                  <c:v>42901.822916666664</c:v>
                </c:pt>
                <c:pt idx="8084">
                  <c:v>42901.833333333336</c:v>
                </c:pt>
                <c:pt idx="8085">
                  <c:v>42901.84375</c:v>
                </c:pt>
                <c:pt idx="8086">
                  <c:v>42901.854166666664</c:v>
                </c:pt>
                <c:pt idx="8087">
                  <c:v>42901.864583333336</c:v>
                </c:pt>
                <c:pt idx="8088">
                  <c:v>42901.875</c:v>
                </c:pt>
                <c:pt idx="8089">
                  <c:v>42901.885416666664</c:v>
                </c:pt>
                <c:pt idx="8090">
                  <c:v>42901.895833333336</c:v>
                </c:pt>
                <c:pt idx="8091">
                  <c:v>42901.90625</c:v>
                </c:pt>
                <c:pt idx="8092">
                  <c:v>42901.916666666664</c:v>
                </c:pt>
                <c:pt idx="8093">
                  <c:v>42901.927083333336</c:v>
                </c:pt>
                <c:pt idx="8094">
                  <c:v>42901.9375</c:v>
                </c:pt>
                <c:pt idx="8095">
                  <c:v>42901.947916666664</c:v>
                </c:pt>
                <c:pt idx="8096">
                  <c:v>42901.958333333336</c:v>
                </c:pt>
                <c:pt idx="8097">
                  <c:v>42901.96875</c:v>
                </c:pt>
                <c:pt idx="8098">
                  <c:v>42901.979166666664</c:v>
                </c:pt>
                <c:pt idx="8099">
                  <c:v>42901.989583333336</c:v>
                </c:pt>
                <c:pt idx="8100">
                  <c:v>42902</c:v>
                </c:pt>
                <c:pt idx="8101">
                  <c:v>42902.010416666664</c:v>
                </c:pt>
                <c:pt idx="8102">
                  <c:v>42902.020833333336</c:v>
                </c:pt>
                <c:pt idx="8103">
                  <c:v>42902.03125</c:v>
                </c:pt>
                <c:pt idx="8104">
                  <c:v>42902.041666666664</c:v>
                </c:pt>
                <c:pt idx="8105">
                  <c:v>42902.052083333336</c:v>
                </c:pt>
                <c:pt idx="8106">
                  <c:v>42902.0625</c:v>
                </c:pt>
                <c:pt idx="8107">
                  <c:v>42902.072916666664</c:v>
                </c:pt>
                <c:pt idx="8108">
                  <c:v>42902.083333333336</c:v>
                </c:pt>
                <c:pt idx="8109">
                  <c:v>42902.09375</c:v>
                </c:pt>
                <c:pt idx="8110">
                  <c:v>42902.104166666664</c:v>
                </c:pt>
                <c:pt idx="8111">
                  <c:v>42902.114583333336</c:v>
                </c:pt>
                <c:pt idx="8112">
                  <c:v>42902.125</c:v>
                </c:pt>
                <c:pt idx="8113">
                  <c:v>42902.135416666664</c:v>
                </c:pt>
                <c:pt idx="8114">
                  <c:v>42902.145833333336</c:v>
                </c:pt>
                <c:pt idx="8115">
                  <c:v>42902.15625</c:v>
                </c:pt>
                <c:pt idx="8116">
                  <c:v>42902.166666666664</c:v>
                </c:pt>
                <c:pt idx="8117">
                  <c:v>42902.177083333336</c:v>
                </c:pt>
                <c:pt idx="8118">
                  <c:v>42902.1875</c:v>
                </c:pt>
                <c:pt idx="8119">
                  <c:v>42902.197916666664</c:v>
                </c:pt>
                <c:pt idx="8120">
                  <c:v>42902.208333333336</c:v>
                </c:pt>
                <c:pt idx="8121">
                  <c:v>42902.21875</c:v>
                </c:pt>
                <c:pt idx="8122">
                  <c:v>42902.229166666664</c:v>
                </c:pt>
                <c:pt idx="8123">
                  <c:v>42902.239583333336</c:v>
                </c:pt>
                <c:pt idx="8124">
                  <c:v>42902.25</c:v>
                </c:pt>
                <c:pt idx="8125">
                  <c:v>42902.260416666664</c:v>
                </c:pt>
                <c:pt idx="8126">
                  <c:v>42902.270833333336</c:v>
                </c:pt>
                <c:pt idx="8127">
                  <c:v>42902.28125</c:v>
                </c:pt>
                <c:pt idx="8128">
                  <c:v>42902.291666666664</c:v>
                </c:pt>
                <c:pt idx="8129">
                  <c:v>42902.302083333336</c:v>
                </c:pt>
                <c:pt idx="8130">
                  <c:v>42902.3125</c:v>
                </c:pt>
                <c:pt idx="8131">
                  <c:v>42902.322916666664</c:v>
                </c:pt>
                <c:pt idx="8132">
                  <c:v>42902.333333333336</c:v>
                </c:pt>
                <c:pt idx="8133">
                  <c:v>42902.34375</c:v>
                </c:pt>
                <c:pt idx="8134">
                  <c:v>42902.354166666664</c:v>
                </c:pt>
                <c:pt idx="8135">
                  <c:v>42902.364583333336</c:v>
                </c:pt>
                <c:pt idx="8136">
                  <c:v>42902.375</c:v>
                </c:pt>
                <c:pt idx="8137">
                  <c:v>42902.385416666664</c:v>
                </c:pt>
                <c:pt idx="8138">
                  <c:v>42902.395833333336</c:v>
                </c:pt>
                <c:pt idx="8139">
                  <c:v>42902.40625</c:v>
                </c:pt>
                <c:pt idx="8140">
                  <c:v>42902.416666666664</c:v>
                </c:pt>
                <c:pt idx="8141">
                  <c:v>42902.427083333336</c:v>
                </c:pt>
                <c:pt idx="8142">
                  <c:v>42902.4375</c:v>
                </c:pt>
                <c:pt idx="8143">
                  <c:v>42902.447916666664</c:v>
                </c:pt>
                <c:pt idx="8144">
                  <c:v>42902.458333333336</c:v>
                </c:pt>
                <c:pt idx="8145">
                  <c:v>42902.46875</c:v>
                </c:pt>
                <c:pt idx="8146">
                  <c:v>42902.479166666664</c:v>
                </c:pt>
                <c:pt idx="8147">
                  <c:v>42902.489583333336</c:v>
                </c:pt>
                <c:pt idx="8148">
                  <c:v>42902.5</c:v>
                </c:pt>
                <c:pt idx="8149">
                  <c:v>42902.510416666664</c:v>
                </c:pt>
                <c:pt idx="8150">
                  <c:v>42902.520833333336</c:v>
                </c:pt>
                <c:pt idx="8151">
                  <c:v>42902.53125</c:v>
                </c:pt>
                <c:pt idx="8152">
                  <c:v>42902.541666666664</c:v>
                </c:pt>
                <c:pt idx="8153">
                  <c:v>42902.552083333336</c:v>
                </c:pt>
                <c:pt idx="8154">
                  <c:v>42902.5625</c:v>
                </c:pt>
                <c:pt idx="8155">
                  <c:v>42902.572916666664</c:v>
                </c:pt>
                <c:pt idx="8156">
                  <c:v>42902.583333333336</c:v>
                </c:pt>
                <c:pt idx="8157">
                  <c:v>42902.59375</c:v>
                </c:pt>
                <c:pt idx="8158">
                  <c:v>42902.604166666664</c:v>
                </c:pt>
                <c:pt idx="8159">
                  <c:v>42902.614583333336</c:v>
                </c:pt>
                <c:pt idx="8160">
                  <c:v>42902.625</c:v>
                </c:pt>
                <c:pt idx="8161">
                  <c:v>42902.635416666664</c:v>
                </c:pt>
                <c:pt idx="8162">
                  <c:v>42902.645833333336</c:v>
                </c:pt>
                <c:pt idx="8163">
                  <c:v>42902.65625</c:v>
                </c:pt>
                <c:pt idx="8164">
                  <c:v>42902.666666666664</c:v>
                </c:pt>
                <c:pt idx="8165">
                  <c:v>42902.677083333336</c:v>
                </c:pt>
                <c:pt idx="8166">
                  <c:v>42902.6875</c:v>
                </c:pt>
                <c:pt idx="8167">
                  <c:v>42902.697916666664</c:v>
                </c:pt>
                <c:pt idx="8168">
                  <c:v>42902.708333333336</c:v>
                </c:pt>
                <c:pt idx="8169">
                  <c:v>42902.71875</c:v>
                </c:pt>
                <c:pt idx="8170">
                  <c:v>42902.729166666664</c:v>
                </c:pt>
                <c:pt idx="8171">
                  <c:v>42902.739583333336</c:v>
                </c:pt>
                <c:pt idx="8172">
                  <c:v>42902.75</c:v>
                </c:pt>
                <c:pt idx="8173">
                  <c:v>42902.760416666664</c:v>
                </c:pt>
                <c:pt idx="8174">
                  <c:v>42902.770833333336</c:v>
                </c:pt>
                <c:pt idx="8175">
                  <c:v>42902.78125</c:v>
                </c:pt>
                <c:pt idx="8176">
                  <c:v>42902.791666666664</c:v>
                </c:pt>
                <c:pt idx="8177">
                  <c:v>42902.802083333336</c:v>
                </c:pt>
                <c:pt idx="8178">
                  <c:v>42902.8125</c:v>
                </c:pt>
                <c:pt idx="8179">
                  <c:v>42902.822916666664</c:v>
                </c:pt>
                <c:pt idx="8180">
                  <c:v>42902.833333333336</c:v>
                </c:pt>
                <c:pt idx="8181">
                  <c:v>42902.84375</c:v>
                </c:pt>
                <c:pt idx="8182">
                  <c:v>42902.854166666664</c:v>
                </c:pt>
                <c:pt idx="8183">
                  <c:v>42902.864583333336</c:v>
                </c:pt>
                <c:pt idx="8184">
                  <c:v>42902.875</c:v>
                </c:pt>
                <c:pt idx="8185">
                  <c:v>42902.885416666664</c:v>
                </c:pt>
                <c:pt idx="8186">
                  <c:v>42902.895833333336</c:v>
                </c:pt>
                <c:pt idx="8187">
                  <c:v>42902.90625</c:v>
                </c:pt>
                <c:pt idx="8188">
                  <c:v>42902.916666666664</c:v>
                </c:pt>
                <c:pt idx="8189">
                  <c:v>42902.927083333336</c:v>
                </c:pt>
                <c:pt idx="8190">
                  <c:v>42902.9375</c:v>
                </c:pt>
                <c:pt idx="8191">
                  <c:v>42902.947916666664</c:v>
                </c:pt>
                <c:pt idx="8192">
                  <c:v>42902.958333333336</c:v>
                </c:pt>
                <c:pt idx="8193">
                  <c:v>42902.96875</c:v>
                </c:pt>
                <c:pt idx="8194">
                  <c:v>42902.979166666664</c:v>
                </c:pt>
                <c:pt idx="8195">
                  <c:v>42902.989583333336</c:v>
                </c:pt>
                <c:pt idx="8196">
                  <c:v>42903</c:v>
                </c:pt>
                <c:pt idx="8197">
                  <c:v>42903.010416666664</c:v>
                </c:pt>
                <c:pt idx="8198">
                  <c:v>42903.020833333336</c:v>
                </c:pt>
                <c:pt idx="8199">
                  <c:v>42903.03125</c:v>
                </c:pt>
                <c:pt idx="8200">
                  <c:v>42903.041666666664</c:v>
                </c:pt>
                <c:pt idx="8201">
                  <c:v>42903.052083333336</c:v>
                </c:pt>
                <c:pt idx="8202">
                  <c:v>42903.0625</c:v>
                </c:pt>
                <c:pt idx="8203">
                  <c:v>42903.072916666664</c:v>
                </c:pt>
                <c:pt idx="8204">
                  <c:v>42903.083333333336</c:v>
                </c:pt>
                <c:pt idx="8205">
                  <c:v>42903.09375</c:v>
                </c:pt>
                <c:pt idx="8206">
                  <c:v>42903.104166666664</c:v>
                </c:pt>
                <c:pt idx="8207">
                  <c:v>42903.114583333336</c:v>
                </c:pt>
                <c:pt idx="8208">
                  <c:v>42903.125</c:v>
                </c:pt>
                <c:pt idx="8209">
                  <c:v>42903.135416666664</c:v>
                </c:pt>
                <c:pt idx="8210">
                  <c:v>42903.145833333336</c:v>
                </c:pt>
                <c:pt idx="8211">
                  <c:v>42903.15625</c:v>
                </c:pt>
                <c:pt idx="8212">
                  <c:v>42903.166666666664</c:v>
                </c:pt>
                <c:pt idx="8213">
                  <c:v>42903.177083333336</c:v>
                </c:pt>
                <c:pt idx="8214">
                  <c:v>42903.1875</c:v>
                </c:pt>
                <c:pt idx="8215">
                  <c:v>42903.197916666664</c:v>
                </c:pt>
                <c:pt idx="8216">
                  <c:v>42903.208333333336</c:v>
                </c:pt>
                <c:pt idx="8217">
                  <c:v>42903.21875</c:v>
                </c:pt>
                <c:pt idx="8218">
                  <c:v>42903.229166666664</c:v>
                </c:pt>
                <c:pt idx="8219">
                  <c:v>42903.239583333336</c:v>
                </c:pt>
                <c:pt idx="8220">
                  <c:v>42903.25</c:v>
                </c:pt>
                <c:pt idx="8221">
                  <c:v>42903.260416666664</c:v>
                </c:pt>
                <c:pt idx="8222">
                  <c:v>42903.270833333336</c:v>
                </c:pt>
                <c:pt idx="8223">
                  <c:v>42903.28125</c:v>
                </c:pt>
                <c:pt idx="8224">
                  <c:v>42903.291666666664</c:v>
                </c:pt>
                <c:pt idx="8225">
                  <c:v>42903.302083333336</c:v>
                </c:pt>
                <c:pt idx="8226">
                  <c:v>42903.3125</c:v>
                </c:pt>
                <c:pt idx="8227">
                  <c:v>42903.322916666664</c:v>
                </c:pt>
                <c:pt idx="8228">
                  <c:v>42903.333333333336</c:v>
                </c:pt>
                <c:pt idx="8229">
                  <c:v>42903.34375</c:v>
                </c:pt>
                <c:pt idx="8230">
                  <c:v>42903.354166666664</c:v>
                </c:pt>
                <c:pt idx="8231">
                  <c:v>42903.364583333336</c:v>
                </c:pt>
                <c:pt idx="8232">
                  <c:v>42903.375</c:v>
                </c:pt>
                <c:pt idx="8233">
                  <c:v>42903.385416666664</c:v>
                </c:pt>
                <c:pt idx="8234">
                  <c:v>42903.395833333336</c:v>
                </c:pt>
                <c:pt idx="8235">
                  <c:v>42903.40625</c:v>
                </c:pt>
                <c:pt idx="8236">
                  <c:v>42903.416666666664</c:v>
                </c:pt>
                <c:pt idx="8237">
                  <c:v>42903.427083333336</c:v>
                </c:pt>
                <c:pt idx="8238">
                  <c:v>42903.4375</c:v>
                </c:pt>
                <c:pt idx="8239">
                  <c:v>42903.447916666664</c:v>
                </c:pt>
                <c:pt idx="8240">
                  <c:v>42903.458333333336</c:v>
                </c:pt>
                <c:pt idx="8241">
                  <c:v>42903.46875</c:v>
                </c:pt>
                <c:pt idx="8242">
                  <c:v>42903.479166666664</c:v>
                </c:pt>
                <c:pt idx="8243">
                  <c:v>42903.489583333336</c:v>
                </c:pt>
                <c:pt idx="8244">
                  <c:v>42903.5</c:v>
                </c:pt>
                <c:pt idx="8245">
                  <c:v>42903.510416666664</c:v>
                </c:pt>
                <c:pt idx="8246">
                  <c:v>42903.520833333336</c:v>
                </c:pt>
                <c:pt idx="8247">
                  <c:v>42903.53125</c:v>
                </c:pt>
                <c:pt idx="8248">
                  <c:v>42903.541666666664</c:v>
                </c:pt>
                <c:pt idx="8249">
                  <c:v>42903.552083333336</c:v>
                </c:pt>
                <c:pt idx="8250">
                  <c:v>42903.5625</c:v>
                </c:pt>
                <c:pt idx="8251">
                  <c:v>42903.572916666664</c:v>
                </c:pt>
                <c:pt idx="8252">
                  <c:v>42903.583333333336</c:v>
                </c:pt>
                <c:pt idx="8253">
                  <c:v>42903.59375</c:v>
                </c:pt>
                <c:pt idx="8254">
                  <c:v>42903.604166666664</c:v>
                </c:pt>
                <c:pt idx="8255">
                  <c:v>42903.614583333336</c:v>
                </c:pt>
                <c:pt idx="8256">
                  <c:v>42903.625</c:v>
                </c:pt>
                <c:pt idx="8257">
                  <c:v>42903.635416666664</c:v>
                </c:pt>
                <c:pt idx="8258">
                  <c:v>42903.645833333336</c:v>
                </c:pt>
                <c:pt idx="8259">
                  <c:v>42903.65625</c:v>
                </c:pt>
                <c:pt idx="8260">
                  <c:v>42903.666666666664</c:v>
                </c:pt>
                <c:pt idx="8261">
                  <c:v>42903.677083333336</c:v>
                </c:pt>
                <c:pt idx="8262">
                  <c:v>42903.6875</c:v>
                </c:pt>
                <c:pt idx="8263">
                  <c:v>42903.697916666664</c:v>
                </c:pt>
                <c:pt idx="8264">
                  <c:v>42903.708333333336</c:v>
                </c:pt>
                <c:pt idx="8265">
                  <c:v>42903.71875</c:v>
                </c:pt>
                <c:pt idx="8266">
                  <c:v>42903.729166666664</c:v>
                </c:pt>
                <c:pt idx="8267">
                  <c:v>42903.739583333336</c:v>
                </c:pt>
                <c:pt idx="8268">
                  <c:v>42903.75</c:v>
                </c:pt>
                <c:pt idx="8269">
                  <c:v>42903.760416666664</c:v>
                </c:pt>
                <c:pt idx="8270">
                  <c:v>42903.770833333336</c:v>
                </c:pt>
                <c:pt idx="8271">
                  <c:v>42903.78125</c:v>
                </c:pt>
                <c:pt idx="8272">
                  <c:v>42903.791666666664</c:v>
                </c:pt>
                <c:pt idx="8273">
                  <c:v>42903.802083333336</c:v>
                </c:pt>
                <c:pt idx="8274">
                  <c:v>42903.8125</c:v>
                </c:pt>
                <c:pt idx="8275">
                  <c:v>42903.822916666664</c:v>
                </c:pt>
                <c:pt idx="8276">
                  <c:v>42903.833333333336</c:v>
                </c:pt>
                <c:pt idx="8277">
                  <c:v>42903.84375</c:v>
                </c:pt>
                <c:pt idx="8278">
                  <c:v>42903.854166666664</c:v>
                </c:pt>
                <c:pt idx="8279">
                  <c:v>42903.864583333336</c:v>
                </c:pt>
                <c:pt idx="8280">
                  <c:v>42903.875</c:v>
                </c:pt>
                <c:pt idx="8281">
                  <c:v>42903.885416666664</c:v>
                </c:pt>
                <c:pt idx="8282">
                  <c:v>42903.895833333336</c:v>
                </c:pt>
                <c:pt idx="8283">
                  <c:v>42903.90625</c:v>
                </c:pt>
                <c:pt idx="8284">
                  <c:v>42903.916666666664</c:v>
                </c:pt>
                <c:pt idx="8285">
                  <c:v>42903.927083333336</c:v>
                </c:pt>
                <c:pt idx="8286">
                  <c:v>42903.9375</c:v>
                </c:pt>
                <c:pt idx="8287">
                  <c:v>42903.947916666664</c:v>
                </c:pt>
                <c:pt idx="8288">
                  <c:v>42903.958333333336</c:v>
                </c:pt>
                <c:pt idx="8289">
                  <c:v>42903.96875</c:v>
                </c:pt>
                <c:pt idx="8290">
                  <c:v>42903.979166666664</c:v>
                </c:pt>
                <c:pt idx="8291">
                  <c:v>42903.989583333336</c:v>
                </c:pt>
                <c:pt idx="8292">
                  <c:v>42904</c:v>
                </c:pt>
                <c:pt idx="8293">
                  <c:v>42904.010416666664</c:v>
                </c:pt>
                <c:pt idx="8294">
                  <c:v>42904.020833333336</c:v>
                </c:pt>
                <c:pt idx="8295">
                  <c:v>42904.03125</c:v>
                </c:pt>
                <c:pt idx="8296">
                  <c:v>42904.041666666664</c:v>
                </c:pt>
                <c:pt idx="8297">
                  <c:v>42904.052083333336</c:v>
                </c:pt>
                <c:pt idx="8298">
                  <c:v>42904.0625</c:v>
                </c:pt>
                <c:pt idx="8299">
                  <c:v>42904.072916666664</c:v>
                </c:pt>
                <c:pt idx="8300">
                  <c:v>42904.083333333336</c:v>
                </c:pt>
                <c:pt idx="8301">
                  <c:v>42904.09375</c:v>
                </c:pt>
                <c:pt idx="8302">
                  <c:v>42904.104166666664</c:v>
                </c:pt>
                <c:pt idx="8303">
                  <c:v>42904.114583333336</c:v>
                </c:pt>
                <c:pt idx="8304">
                  <c:v>42904.125</c:v>
                </c:pt>
                <c:pt idx="8305">
                  <c:v>42904.135416666664</c:v>
                </c:pt>
                <c:pt idx="8306">
                  <c:v>42904.145833333336</c:v>
                </c:pt>
                <c:pt idx="8307">
                  <c:v>42904.15625</c:v>
                </c:pt>
                <c:pt idx="8308">
                  <c:v>42904.166666666664</c:v>
                </c:pt>
                <c:pt idx="8309">
                  <c:v>42904.177083333336</c:v>
                </c:pt>
                <c:pt idx="8310">
                  <c:v>42904.1875</c:v>
                </c:pt>
                <c:pt idx="8311">
                  <c:v>42904.197916666664</c:v>
                </c:pt>
                <c:pt idx="8312">
                  <c:v>42904.208333333336</c:v>
                </c:pt>
                <c:pt idx="8313">
                  <c:v>42904.21875</c:v>
                </c:pt>
                <c:pt idx="8314">
                  <c:v>42904.229166666664</c:v>
                </c:pt>
                <c:pt idx="8315">
                  <c:v>42904.239583333336</c:v>
                </c:pt>
                <c:pt idx="8316">
                  <c:v>42904.25</c:v>
                </c:pt>
                <c:pt idx="8317">
                  <c:v>42904.260416666664</c:v>
                </c:pt>
                <c:pt idx="8318">
                  <c:v>42904.270833333336</c:v>
                </c:pt>
                <c:pt idx="8319">
                  <c:v>42904.28125</c:v>
                </c:pt>
                <c:pt idx="8320">
                  <c:v>42904.291666666664</c:v>
                </c:pt>
                <c:pt idx="8321">
                  <c:v>42904.302083333336</c:v>
                </c:pt>
                <c:pt idx="8322">
                  <c:v>42904.3125</c:v>
                </c:pt>
                <c:pt idx="8323">
                  <c:v>42904.322916666664</c:v>
                </c:pt>
                <c:pt idx="8324">
                  <c:v>42904.333333333336</c:v>
                </c:pt>
                <c:pt idx="8325">
                  <c:v>42904.34375</c:v>
                </c:pt>
                <c:pt idx="8326">
                  <c:v>42904.354166666664</c:v>
                </c:pt>
                <c:pt idx="8327">
                  <c:v>42904.364583333336</c:v>
                </c:pt>
                <c:pt idx="8328">
                  <c:v>42904.375</c:v>
                </c:pt>
                <c:pt idx="8329">
                  <c:v>42904.385416666664</c:v>
                </c:pt>
                <c:pt idx="8330">
                  <c:v>42904.395833333336</c:v>
                </c:pt>
                <c:pt idx="8331">
                  <c:v>42904.40625</c:v>
                </c:pt>
                <c:pt idx="8332">
                  <c:v>42904.416666666664</c:v>
                </c:pt>
                <c:pt idx="8333">
                  <c:v>42904.427083333336</c:v>
                </c:pt>
                <c:pt idx="8334">
                  <c:v>42904.4375</c:v>
                </c:pt>
                <c:pt idx="8335">
                  <c:v>42904.447916666664</c:v>
                </c:pt>
                <c:pt idx="8336">
                  <c:v>42904.458333333336</c:v>
                </c:pt>
                <c:pt idx="8337">
                  <c:v>42904.46875</c:v>
                </c:pt>
                <c:pt idx="8338">
                  <c:v>42904.479166666664</c:v>
                </c:pt>
                <c:pt idx="8339">
                  <c:v>42904.489583333336</c:v>
                </c:pt>
                <c:pt idx="8340">
                  <c:v>42904.5</c:v>
                </c:pt>
                <c:pt idx="8341">
                  <c:v>42904.510416666664</c:v>
                </c:pt>
                <c:pt idx="8342">
                  <c:v>42904.520833333336</c:v>
                </c:pt>
                <c:pt idx="8343">
                  <c:v>42904.53125</c:v>
                </c:pt>
                <c:pt idx="8344">
                  <c:v>42904.541666666664</c:v>
                </c:pt>
                <c:pt idx="8345">
                  <c:v>42904.552083333336</c:v>
                </c:pt>
                <c:pt idx="8346">
                  <c:v>42904.5625</c:v>
                </c:pt>
                <c:pt idx="8347">
                  <c:v>42904.572916666664</c:v>
                </c:pt>
                <c:pt idx="8348">
                  <c:v>42904.583333333336</c:v>
                </c:pt>
                <c:pt idx="8349">
                  <c:v>42904.59375</c:v>
                </c:pt>
                <c:pt idx="8350">
                  <c:v>42904.604166666664</c:v>
                </c:pt>
                <c:pt idx="8351">
                  <c:v>42904.614583333336</c:v>
                </c:pt>
                <c:pt idx="8352">
                  <c:v>42904.625</c:v>
                </c:pt>
                <c:pt idx="8353">
                  <c:v>42904.635416666664</c:v>
                </c:pt>
                <c:pt idx="8354">
                  <c:v>42904.645833333336</c:v>
                </c:pt>
                <c:pt idx="8355">
                  <c:v>42904.65625</c:v>
                </c:pt>
                <c:pt idx="8356">
                  <c:v>42904.666666666664</c:v>
                </c:pt>
                <c:pt idx="8357">
                  <c:v>42904.677083333336</c:v>
                </c:pt>
                <c:pt idx="8358">
                  <c:v>42904.6875</c:v>
                </c:pt>
                <c:pt idx="8359">
                  <c:v>42904.697916666664</c:v>
                </c:pt>
                <c:pt idx="8360">
                  <c:v>42904.708333333336</c:v>
                </c:pt>
                <c:pt idx="8361">
                  <c:v>42904.71875</c:v>
                </c:pt>
                <c:pt idx="8362">
                  <c:v>42904.729166666664</c:v>
                </c:pt>
                <c:pt idx="8363">
                  <c:v>42904.739583333336</c:v>
                </c:pt>
                <c:pt idx="8364">
                  <c:v>42904.75</c:v>
                </c:pt>
                <c:pt idx="8365">
                  <c:v>42904.760416666664</c:v>
                </c:pt>
                <c:pt idx="8366">
                  <c:v>42904.770833333336</c:v>
                </c:pt>
                <c:pt idx="8367">
                  <c:v>42904.78125</c:v>
                </c:pt>
                <c:pt idx="8368">
                  <c:v>42904.791666666664</c:v>
                </c:pt>
                <c:pt idx="8369">
                  <c:v>42904.802083333336</c:v>
                </c:pt>
                <c:pt idx="8370">
                  <c:v>42904.8125</c:v>
                </c:pt>
                <c:pt idx="8371">
                  <c:v>42904.822916666664</c:v>
                </c:pt>
                <c:pt idx="8372">
                  <c:v>42904.833333333336</c:v>
                </c:pt>
                <c:pt idx="8373">
                  <c:v>42904.84375</c:v>
                </c:pt>
                <c:pt idx="8374">
                  <c:v>42904.854166666664</c:v>
                </c:pt>
                <c:pt idx="8375">
                  <c:v>42904.864583333336</c:v>
                </c:pt>
                <c:pt idx="8376">
                  <c:v>42904.875</c:v>
                </c:pt>
                <c:pt idx="8377">
                  <c:v>42904.885416666664</c:v>
                </c:pt>
                <c:pt idx="8378">
                  <c:v>42904.895833333336</c:v>
                </c:pt>
                <c:pt idx="8379">
                  <c:v>42904.90625</c:v>
                </c:pt>
                <c:pt idx="8380">
                  <c:v>42904.916666666664</c:v>
                </c:pt>
                <c:pt idx="8381">
                  <c:v>42904.927083333336</c:v>
                </c:pt>
                <c:pt idx="8382">
                  <c:v>42904.9375</c:v>
                </c:pt>
                <c:pt idx="8383">
                  <c:v>42904.947916666664</c:v>
                </c:pt>
                <c:pt idx="8384">
                  <c:v>42904.958333333336</c:v>
                </c:pt>
                <c:pt idx="8385">
                  <c:v>42904.96875</c:v>
                </c:pt>
                <c:pt idx="8386">
                  <c:v>42904.979166666664</c:v>
                </c:pt>
                <c:pt idx="8387">
                  <c:v>42904.989583333336</c:v>
                </c:pt>
                <c:pt idx="8388">
                  <c:v>42905</c:v>
                </c:pt>
                <c:pt idx="8389">
                  <c:v>42905.010416666664</c:v>
                </c:pt>
                <c:pt idx="8390">
                  <c:v>42905.020833333336</c:v>
                </c:pt>
                <c:pt idx="8391">
                  <c:v>42905.03125</c:v>
                </c:pt>
                <c:pt idx="8392">
                  <c:v>42905.041666666664</c:v>
                </c:pt>
                <c:pt idx="8393">
                  <c:v>42905.052083333336</c:v>
                </c:pt>
                <c:pt idx="8394">
                  <c:v>42905.0625</c:v>
                </c:pt>
                <c:pt idx="8395">
                  <c:v>42905.072916666664</c:v>
                </c:pt>
                <c:pt idx="8396">
                  <c:v>42905.083333333336</c:v>
                </c:pt>
                <c:pt idx="8397">
                  <c:v>42905.09375</c:v>
                </c:pt>
                <c:pt idx="8398">
                  <c:v>42905.104166666664</c:v>
                </c:pt>
                <c:pt idx="8399">
                  <c:v>42905.114583333336</c:v>
                </c:pt>
                <c:pt idx="8400">
                  <c:v>42905.125</c:v>
                </c:pt>
                <c:pt idx="8401">
                  <c:v>42905.135416666664</c:v>
                </c:pt>
                <c:pt idx="8402">
                  <c:v>42905.145833333336</c:v>
                </c:pt>
                <c:pt idx="8403">
                  <c:v>42905.15625</c:v>
                </c:pt>
                <c:pt idx="8404">
                  <c:v>42905.166666666664</c:v>
                </c:pt>
                <c:pt idx="8405">
                  <c:v>42905.177083333336</c:v>
                </c:pt>
                <c:pt idx="8406">
                  <c:v>42905.1875</c:v>
                </c:pt>
                <c:pt idx="8407">
                  <c:v>42905.197916666664</c:v>
                </c:pt>
                <c:pt idx="8408">
                  <c:v>42905.208333333336</c:v>
                </c:pt>
                <c:pt idx="8409">
                  <c:v>42905.21875</c:v>
                </c:pt>
                <c:pt idx="8410">
                  <c:v>42905.229166666664</c:v>
                </c:pt>
                <c:pt idx="8411">
                  <c:v>42905.239583333336</c:v>
                </c:pt>
                <c:pt idx="8412">
                  <c:v>42905.25</c:v>
                </c:pt>
                <c:pt idx="8413">
                  <c:v>42905.260416666664</c:v>
                </c:pt>
                <c:pt idx="8414">
                  <c:v>42905.270833333336</c:v>
                </c:pt>
                <c:pt idx="8415">
                  <c:v>42905.28125</c:v>
                </c:pt>
                <c:pt idx="8416">
                  <c:v>42905.291666666664</c:v>
                </c:pt>
                <c:pt idx="8417">
                  <c:v>42905.302083333336</c:v>
                </c:pt>
                <c:pt idx="8418">
                  <c:v>42905.3125</c:v>
                </c:pt>
                <c:pt idx="8419">
                  <c:v>42905.322916666664</c:v>
                </c:pt>
                <c:pt idx="8420">
                  <c:v>42905.333333333336</c:v>
                </c:pt>
                <c:pt idx="8421">
                  <c:v>42905.34375</c:v>
                </c:pt>
                <c:pt idx="8422">
                  <c:v>42905.354166666664</c:v>
                </c:pt>
                <c:pt idx="8423">
                  <c:v>42905.364583333336</c:v>
                </c:pt>
                <c:pt idx="8424">
                  <c:v>42905.375</c:v>
                </c:pt>
                <c:pt idx="8425">
                  <c:v>42905.385416666664</c:v>
                </c:pt>
                <c:pt idx="8426">
                  <c:v>42905.395833333336</c:v>
                </c:pt>
                <c:pt idx="8427">
                  <c:v>42905.40625</c:v>
                </c:pt>
                <c:pt idx="8428">
                  <c:v>42905.416666666664</c:v>
                </c:pt>
                <c:pt idx="8429">
                  <c:v>42905.427083333336</c:v>
                </c:pt>
                <c:pt idx="8430">
                  <c:v>42905.4375</c:v>
                </c:pt>
                <c:pt idx="8431">
                  <c:v>42905.447916666664</c:v>
                </c:pt>
                <c:pt idx="8432">
                  <c:v>42905.458333333336</c:v>
                </c:pt>
                <c:pt idx="8433">
                  <c:v>42905.46875</c:v>
                </c:pt>
                <c:pt idx="8434">
                  <c:v>42905.479166666664</c:v>
                </c:pt>
                <c:pt idx="8435">
                  <c:v>42905.489583333336</c:v>
                </c:pt>
                <c:pt idx="8436">
                  <c:v>42905.5</c:v>
                </c:pt>
                <c:pt idx="8437">
                  <c:v>42905.510416666664</c:v>
                </c:pt>
                <c:pt idx="8438">
                  <c:v>42905.520833333336</c:v>
                </c:pt>
                <c:pt idx="8439">
                  <c:v>42905.53125</c:v>
                </c:pt>
                <c:pt idx="8440">
                  <c:v>42905.541666666664</c:v>
                </c:pt>
                <c:pt idx="8441">
                  <c:v>42905.552083333336</c:v>
                </c:pt>
                <c:pt idx="8442">
                  <c:v>42905.5625</c:v>
                </c:pt>
                <c:pt idx="8443">
                  <c:v>42905.572916666664</c:v>
                </c:pt>
                <c:pt idx="8444">
                  <c:v>42905.583333333336</c:v>
                </c:pt>
                <c:pt idx="8445">
                  <c:v>42905.59375</c:v>
                </c:pt>
                <c:pt idx="8446">
                  <c:v>42905.604166666664</c:v>
                </c:pt>
                <c:pt idx="8447">
                  <c:v>42905.614583333336</c:v>
                </c:pt>
                <c:pt idx="8448">
                  <c:v>42905.625</c:v>
                </c:pt>
                <c:pt idx="8449">
                  <c:v>42905.635416666664</c:v>
                </c:pt>
                <c:pt idx="8450">
                  <c:v>42905.645833333336</c:v>
                </c:pt>
                <c:pt idx="8451">
                  <c:v>42905.65625</c:v>
                </c:pt>
                <c:pt idx="8452">
                  <c:v>42905.666666666664</c:v>
                </c:pt>
                <c:pt idx="8453">
                  <c:v>42905.677083333336</c:v>
                </c:pt>
                <c:pt idx="8454">
                  <c:v>42905.6875</c:v>
                </c:pt>
                <c:pt idx="8455">
                  <c:v>42905.697916666664</c:v>
                </c:pt>
                <c:pt idx="8456">
                  <c:v>42905.708333333336</c:v>
                </c:pt>
                <c:pt idx="8457">
                  <c:v>42905.71875</c:v>
                </c:pt>
                <c:pt idx="8458">
                  <c:v>42905.729166666664</c:v>
                </c:pt>
                <c:pt idx="8459">
                  <c:v>42905.739583333336</c:v>
                </c:pt>
                <c:pt idx="8460">
                  <c:v>42905.75</c:v>
                </c:pt>
                <c:pt idx="8461">
                  <c:v>42905.760416666664</c:v>
                </c:pt>
                <c:pt idx="8462">
                  <c:v>42905.770833333336</c:v>
                </c:pt>
                <c:pt idx="8463">
                  <c:v>42905.78125</c:v>
                </c:pt>
                <c:pt idx="8464">
                  <c:v>42905.791666666664</c:v>
                </c:pt>
                <c:pt idx="8465">
                  <c:v>42905.802083333336</c:v>
                </c:pt>
                <c:pt idx="8466">
                  <c:v>42905.8125</c:v>
                </c:pt>
                <c:pt idx="8467">
                  <c:v>42905.822916666664</c:v>
                </c:pt>
                <c:pt idx="8468">
                  <c:v>42905.833333333336</c:v>
                </c:pt>
                <c:pt idx="8469">
                  <c:v>42905.84375</c:v>
                </c:pt>
                <c:pt idx="8470">
                  <c:v>42905.854166666664</c:v>
                </c:pt>
                <c:pt idx="8471">
                  <c:v>42905.864583333336</c:v>
                </c:pt>
                <c:pt idx="8472">
                  <c:v>42905.875</c:v>
                </c:pt>
                <c:pt idx="8473">
                  <c:v>42905.885416666664</c:v>
                </c:pt>
                <c:pt idx="8474">
                  <c:v>42905.895833333336</c:v>
                </c:pt>
                <c:pt idx="8475">
                  <c:v>42905.90625</c:v>
                </c:pt>
                <c:pt idx="8476">
                  <c:v>42905.916666666664</c:v>
                </c:pt>
                <c:pt idx="8477">
                  <c:v>42905.927083333336</c:v>
                </c:pt>
                <c:pt idx="8478">
                  <c:v>42905.9375</c:v>
                </c:pt>
                <c:pt idx="8479">
                  <c:v>42905.947916666664</c:v>
                </c:pt>
                <c:pt idx="8480">
                  <c:v>42905.958333333336</c:v>
                </c:pt>
                <c:pt idx="8481">
                  <c:v>42905.96875</c:v>
                </c:pt>
                <c:pt idx="8482">
                  <c:v>42905.979166666664</c:v>
                </c:pt>
                <c:pt idx="8483">
                  <c:v>42905.989583333336</c:v>
                </c:pt>
                <c:pt idx="8484">
                  <c:v>42906</c:v>
                </c:pt>
                <c:pt idx="8485">
                  <c:v>42906.010416666664</c:v>
                </c:pt>
                <c:pt idx="8486">
                  <c:v>42906.020833333336</c:v>
                </c:pt>
                <c:pt idx="8487">
                  <c:v>42906.03125</c:v>
                </c:pt>
                <c:pt idx="8488">
                  <c:v>42906.041666666664</c:v>
                </c:pt>
                <c:pt idx="8489">
                  <c:v>42906.052083333336</c:v>
                </c:pt>
                <c:pt idx="8490">
                  <c:v>42906.0625</c:v>
                </c:pt>
                <c:pt idx="8491">
                  <c:v>42906.072916666664</c:v>
                </c:pt>
                <c:pt idx="8492">
                  <c:v>42906.083333333336</c:v>
                </c:pt>
                <c:pt idx="8493">
                  <c:v>42906.09375</c:v>
                </c:pt>
                <c:pt idx="8494">
                  <c:v>42906.104166666664</c:v>
                </c:pt>
                <c:pt idx="8495">
                  <c:v>42906.114583333336</c:v>
                </c:pt>
                <c:pt idx="8496">
                  <c:v>42906.125</c:v>
                </c:pt>
                <c:pt idx="8497">
                  <c:v>42906.135416666664</c:v>
                </c:pt>
                <c:pt idx="8498">
                  <c:v>42906.145833333336</c:v>
                </c:pt>
                <c:pt idx="8499">
                  <c:v>42906.15625</c:v>
                </c:pt>
                <c:pt idx="8500">
                  <c:v>42906.166666666664</c:v>
                </c:pt>
                <c:pt idx="8501">
                  <c:v>42906.177083333336</c:v>
                </c:pt>
                <c:pt idx="8502">
                  <c:v>42906.1875</c:v>
                </c:pt>
                <c:pt idx="8503">
                  <c:v>42906.197916666664</c:v>
                </c:pt>
                <c:pt idx="8504">
                  <c:v>42906.208333333336</c:v>
                </c:pt>
                <c:pt idx="8505">
                  <c:v>42906.21875</c:v>
                </c:pt>
                <c:pt idx="8506">
                  <c:v>42906.229166666664</c:v>
                </c:pt>
                <c:pt idx="8507">
                  <c:v>42906.239583333336</c:v>
                </c:pt>
                <c:pt idx="8508">
                  <c:v>42906.25</c:v>
                </c:pt>
                <c:pt idx="8509">
                  <c:v>42906.260416666664</c:v>
                </c:pt>
                <c:pt idx="8510">
                  <c:v>42906.270833333336</c:v>
                </c:pt>
                <c:pt idx="8511">
                  <c:v>42906.28125</c:v>
                </c:pt>
                <c:pt idx="8512">
                  <c:v>42906.291666666664</c:v>
                </c:pt>
                <c:pt idx="8513">
                  <c:v>42906.302083333336</c:v>
                </c:pt>
                <c:pt idx="8514">
                  <c:v>42906.3125</c:v>
                </c:pt>
                <c:pt idx="8515">
                  <c:v>42906.322916666664</c:v>
                </c:pt>
                <c:pt idx="8516">
                  <c:v>42906.333333333336</c:v>
                </c:pt>
                <c:pt idx="8517">
                  <c:v>42906.34375</c:v>
                </c:pt>
                <c:pt idx="8518">
                  <c:v>42906.354166666664</c:v>
                </c:pt>
                <c:pt idx="8519">
                  <c:v>42906.364583333336</c:v>
                </c:pt>
                <c:pt idx="8520">
                  <c:v>42906.375</c:v>
                </c:pt>
                <c:pt idx="8521">
                  <c:v>42906.385416666664</c:v>
                </c:pt>
                <c:pt idx="8522">
                  <c:v>42906.395833333336</c:v>
                </c:pt>
                <c:pt idx="8523">
                  <c:v>42906.40625</c:v>
                </c:pt>
                <c:pt idx="8524">
                  <c:v>42906.416666666664</c:v>
                </c:pt>
                <c:pt idx="8525">
                  <c:v>42906.427083333336</c:v>
                </c:pt>
                <c:pt idx="8526">
                  <c:v>42906.4375</c:v>
                </c:pt>
                <c:pt idx="8527">
                  <c:v>42906.447916666664</c:v>
                </c:pt>
                <c:pt idx="8528">
                  <c:v>42906.458333333336</c:v>
                </c:pt>
                <c:pt idx="8529">
                  <c:v>42906.46875</c:v>
                </c:pt>
                <c:pt idx="8530">
                  <c:v>42906.479166666664</c:v>
                </c:pt>
                <c:pt idx="8531">
                  <c:v>42906.489583333336</c:v>
                </c:pt>
                <c:pt idx="8532">
                  <c:v>42906.5</c:v>
                </c:pt>
                <c:pt idx="8533">
                  <c:v>42906.510416666664</c:v>
                </c:pt>
                <c:pt idx="8534">
                  <c:v>42906.520833333336</c:v>
                </c:pt>
                <c:pt idx="8535">
                  <c:v>42906.53125</c:v>
                </c:pt>
                <c:pt idx="8536">
                  <c:v>42906.541666666664</c:v>
                </c:pt>
                <c:pt idx="8537">
                  <c:v>42906.552083333336</c:v>
                </c:pt>
                <c:pt idx="8538">
                  <c:v>42906.5625</c:v>
                </c:pt>
                <c:pt idx="8539">
                  <c:v>42906.572916666664</c:v>
                </c:pt>
                <c:pt idx="8540">
                  <c:v>42906.583333333336</c:v>
                </c:pt>
                <c:pt idx="8541">
                  <c:v>42906.59375</c:v>
                </c:pt>
                <c:pt idx="8542">
                  <c:v>42906.604166666664</c:v>
                </c:pt>
                <c:pt idx="8543">
                  <c:v>42906.614583333336</c:v>
                </c:pt>
                <c:pt idx="8544">
                  <c:v>42906.625</c:v>
                </c:pt>
                <c:pt idx="8545">
                  <c:v>42906.635416666664</c:v>
                </c:pt>
                <c:pt idx="8546">
                  <c:v>42906.645833333336</c:v>
                </c:pt>
                <c:pt idx="8547">
                  <c:v>42906.65625</c:v>
                </c:pt>
                <c:pt idx="8548">
                  <c:v>42906.666666666664</c:v>
                </c:pt>
                <c:pt idx="8549">
                  <c:v>42906.677083333336</c:v>
                </c:pt>
                <c:pt idx="8550">
                  <c:v>42906.6875</c:v>
                </c:pt>
                <c:pt idx="8551">
                  <c:v>42906.697916666664</c:v>
                </c:pt>
                <c:pt idx="8552">
                  <c:v>42906.708333333336</c:v>
                </c:pt>
                <c:pt idx="8553">
                  <c:v>42906.71875</c:v>
                </c:pt>
                <c:pt idx="8554">
                  <c:v>42906.729166666664</c:v>
                </c:pt>
                <c:pt idx="8555">
                  <c:v>42906.739583333336</c:v>
                </c:pt>
                <c:pt idx="8556">
                  <c:v>42906.75</c:v>
                </c:pt>
                <c:pt idx="8557">
                  <c:v>42906.760416666664</c:v>
                </c:pt>
                <c:pt idx="8558">
                  <c:v>42906.770833333336</c:v>
                </c:pt>
                <c:pt idx="8559">
                  <c:v>42906.78125</c:v>
                </c:pt>
                <c:pt idx="8560">
                  <c:v>42906.791666666664</c:v>
                </c:pt>
                <c:pt idx="8561">
                  <c:v>42906.802083333336</c:v>
                </c:pt>
                <c:pt idx="8562">
                  <c:v>42906.8125</c:v>
                </c:pt>
                <c:pt idx="8563">
                  <c:v>42906.822916666664</c:v>
                </c:pt>
                <c:pt idx="8564">
                  <c:v>42906.833333333336</c:v>
                </c:pt>
                <c:pt idx="8565">
                  <c:v>42906.84375</c:v>
                </c:pt>
                <c:pt idx="8566">
                  <c:v>42906.854166666664</c:v>
                </c:pt>
                <c:pt idx="8567">
                  <c:v>42906.864583333336</c:v>
                </c:pt>
                <c:pt idx="8568">
                  <c:v>42906.875</c:v>
                </c:pt>
                <c:pt idx="8569">
                  <c:v>42906.885416666664</c:v>
                </c:pt>
                <c:pt idx="8570">
                  <c:v>42906.895833333336</c:v>
                </c:pt>
                <c:pt idx="8571">
                  <c:v>42906.90625</c:v>
                </c:pt>
                <c:pt idx="8572">
                  <c:v>42906.916666666664</c:v>
                </c:pt>
                <c:pt idx="8573">
                  <c:v>42906.927083333336</c:v>
                </c:pt>
                <c:pt idx="8574">
                  <c:v>42906.9375</c:v>
                </c:pt>
                <c:pt idx="8575">
                  <c:v>42906.947916666664</c:v>
                </c:pt>
                <c:pt idx="8576">
                  <c:v>42906.958333333336</c:v>
                </c:pt>
                <c:pt idx="8577">
                  <c:v>42906.96875</c:v>
                </c:pt>
                <c:pt idx="8578">
                  <c:v>42906.979166666664</c:v>
                </c:pt>
                <c:pt idx="8579">
                  <c:v>42906.989583333336</c:v>
                </c:pt>
                <c:pt idx="8580">
                  <c:v>42907</c:v>
                </c:pt>
                <c:pt idx="8581">
                  <c:v>42907.010416666664</c:v>
                </c:pt>
                <c:pt idx="8582">
                  <c:v>42907.020833333336</c:v>
                </c:pt>
                <c:pt idx="8583">
                  <c:v>42907.03125</c:v>
                </c:pt>
                <c:pt idx="8584">
                  <c:v>42907.041666666664</c:v>
                </c:pt>
                <c:pt idx="8585">
                  <c:v>42907.052083333336</c:v>
                </c:pt>
                <c:pt idx="8586">
                  <c:v>42907.0625</c:v>
                </c:pt>
                <c:pt idx="8587">
                  <c:v>42907.072916666664</c:v>
                </c:pt>
                <c:pt idx="8588">
                  <c:v>42907.083333333336</c:v>
                </c:pt>
                <c:pt idx="8589">
                  <c:v>42907.09375</c:v>
                </c:pt>
                <c:pt idx="8590">
                  <c:v>42907.104166666664</c:v>
                </c:pt>
                <c:pt idx="8591">
                  <c:v>42907.114583333336</c:v>
                </c:pt>
                <c:pt idx="8592">
                  <c:v>42907.125</c:v>
                </c:pt>
                <c:pt idx="8593">
                  <c:v>42907.135416666664</c:v>
                </c:pt>
                <c:pt idx="8594">
                  <c:v>42907.145833333336</c:v>
                </c:pt>
                <c:pt idx="8595">
                  <c:v>42907.15625</c:v>
                </c:pt>
                <c:pt idx="8596">
                  <c:v>42907.166666666664</c:v>
                </c:pt>
                <c:pt idx="8597">
                  <c:v>42907.177083333336</c:v>
                </c:pt>
                <c:pt idx="8598">
                  <c:v>42907.1875</c:v>
                </c:pt>
                <c:pt idx="8599">
                  <c:v>42907.197916666664</c:v>
                </c:pt>
                <c:pt idx="8600">
                  <c:v>42907.208333333336</c:v>
                </c:pt>
                <c:pt idx="8601">
                  <c:v>42907.21875</c:v>
                </c:pt>
                <c:pt idx="8602">
                  <c:v>42907.229166666664</c:v>
                </c:pt>
                <c:pt idx="8603">
                  <c:v>42907.239583333336</c:v>
                </c:pt>
                <c:pt idx="8604">
                  <c:v>42907.25</c:v>
                </c:pt>
                <c:pt idx="8605">
                  <c:v>42907.260416666664</c:v>
                </c:pt>
                <c:pt idx="8606">
                  <c:v>42907.270833333336</c:v>
                </c:pt>
                <c:pt idx="8607">
                  <c:v>42907.28125</c:v>
                </c:pt>
                <c:pt idx="8608">
                  <c:v>42907.291666666664</c:v>
                </c:pt>
                <c:pt idx="8609">
                  <c:v>42907.302083333336</c:v>
                </c:pt>
                <c:pt idx="8610">
                  <c:v>42907.3125</c:v>
                </c:pt>
                <c:pt idx="8611">
                  <c:v>42907.322916666664</c:v>
                </c:pt>
                <c:pt idx="8612">
                  <c:v>42907.333333333336</c:v>
                </c:pt>
                <c:pt idx="8613">
                  <c:v>42907.34375</c:v>
                </c:pt>
                <c:pt idx="8614">
                  <c:v>42907.354166666664</c:v>
                </c:pt>
                <c:pt idx="8615">
                  <c:v>42907.364583333336</c:v>
                </c:pt>
                <c:pt idx="8616">
                  <c:v>42907.375</c:v>
                </c:pt>
                <c:pt idx="8617">
                  <c:v>42907.385416666664</c:v>
                </c:pt>
                <c:pt idx="8618">
                  <c:v>42907.395833333336</c:v>
                </c:pt>
                <c:pt idx="8619">
                  <c:v>42907.40625</c:v>
                </c:pt>
                <c:pt idx="8620">
                  <c:v>42907.416666666664</c:v>
                </c:pt>
                <c:pt idx="8621">
                  <c:v>42907.427083333336</c:v>
                </c:pt>
                <c:pt idx="8622">
                  <c:v>42907.4375</c:v>
                </c:pt>
                <c:pt idx="8623">
                  <c:v>42907.447916666664</c:v>
                </c:pt>
                <c:pt idx="8624">
                  <c:v>42907.458333333336</c:v>
                </c:pt>
                <c:pt idx="8625">
                  <c:v>42907.46875</c:v>
                </c:pt>
                <c:pt idx="8626">
                  <c:v>42907.479166666664</c:v>
                </c:pt>
                <c:pt idx="8627">
                  <c:v>42907.489583333336</c:v>
                </c:pt>
                <c:pt idx="8628">
                  <c:v>42907.5</c:v>
                </c:pt>
                <c:pt idx="8629">
                  <c:v>42907.510416666664</c:v>
                </c:pt>
                <c:pt idx="8630">
                  <c:v>42907.520833333336</c:v>
                </c:pt>
                <c:pt idx="8631">
                  <c:v>42907.53125</c:v>
                </c:pt>
                <c:pt idx="8632">
                  <c:v>42907.541666666664</c:v>
                </c:pt>
                <c:pt idx="8633">
                  <c:v>42907.552083333336</c:v>
                </c:pt>
                <c:pt idx="8634">
                  <c:v>42907.5625</c:v>
                </c:pt>
                <c:pt idx="8635">
                  <c:v>42907.572916666664</c:v>
                </c:pt>
                <c:pt idx="8636">
                  <c:v>42907.583333333336</c:v>
                </c:pt>
                <c:pt idx="8637">
                  <c:v>42907.59375</c:v>
                </c:pt>
                <c:pt idx="8638">
                  <c:v>42907.604166666664</c:v>
                </c:pt>
                <c:pt idx="8639">
                  <c:v>42907.614583333336</c:v>
                </c:pt>
                <c:pt idx="8640">
                  <c:v>42907.625</c:v>
                </c:pt>
                <c:pt idx="8641">
                  <c:v>42907.635416666664</c:v>
                </c:pt>
                <c:pt idx="8642">
                  <c:v>42907.645833333336</c:v>
                </c:pt>
                <c:pt idx="8643">
                  <c:v>42907.65625</c:v>
                </c:pt>
                <c:pt idx="8644">
                  <c:v>42907.666666666664</c:v>
                </c:pt>
                <c:pt idx="8645">
                  <c:v>42907.677083333336</c:v>
                </c:pt>
                <c:pt idx="8646">
                  <c:v>42907.6875</c:v>
                </c:pt>
                <c:pt idx="8647">
                  <c:v>42907.697916666664</c:v>
                </c:pt>
                <c:pt idx="8648">
                  <c:v>42907.708333333336</c:v>
                </c:pt>
                <c:pt idx="8649">
                  <c:v>42907.71875</c:v>
                </c:pt>
                <c:pt idx="8650">
                  <c:v>42907.729166666664</c:v>
                </c:pt>
                <c:pt idx="8651">
                  <c:v>42907.739583333336</c:v>
                </c:pt>
                <c:pt idx="8652">
                  <c:v>42907.75</c:v>
                </c:pt>
                <c:pt idx="8653">
                  <c:v>42907.760416666664</c:v>
                </c:pt>
                <c:pt idx="8654">
                  <c:v>42907.770833333336</c:v>
                </c:pt>
                <c:pt idx="8655">
                  <c:v>42907.78125</c:v>
                </c:pt>
                <c:pt idx="8656">
                  <c:v>42907.791666666664</c:v>
                </c:pt>
                <c:pt idx="8657">
                  <c:v>42907.802083333336</c:v>
                </c:pt>
                <c:pt idx="8658">
                  <c:v>42907.8125</c:v>
                </c:pt>
                <c:pt idx="8659">
                  <c:v>42907.822916666664</c:v>
                </c:pt>
                <c:pt idx="8660">
                  <c:v>42907.833333333336</c:v>
                </c:pt>
                <c:pt idx="8661">
                  <c:v>42907.84375</c:v>
                </c:pt>
                <c:pt idx="8662">
                  <c:v>42907.854166666664</c:v>
                </c:pt>
                <c:pt idx="8663">
                  <c:v>42907.864583333336</c:v>
                </c:pt>
                <c:pt idx="8664">
                  <c:v>42907.875</c:v>
                </c:pt>
                <c:pt idx="8665">
                  <c:v>42907.885416666664</c:v>
                </c:pt>
                <c:pt idx="8666">
                  <c:v>42907.895833333336</c:v>
                </c:pt>
                <c:pt idx="8667">
                  <c:v>42907.90625</c:v>
                </c:pt>
                <c:pt idx="8668">
                  <c:v>42907.916666666664</c:v>
                </c:pt>
                <c:pt idx="8669">
                  <c:v>42907.927083333336</c:v>
                </c:pt>
                <c:pt idx="8670">
                  <c:v>42907.9375</c:v>
                </c:pt>
                <c:pt idx="8671">
                  <c:v>42907.947916666664</c:v>
                </c:pt>
                <c:pt idx="8672">
                  <c:v>42907.958333333336</c:v>
                </c:pt>
                <c:pt idx="8673">
                  <c:v>42907.96875</c:v>
                </c:pt>
                <c:pt idx="8674">
                  <c:v>42907.979166666664</c:v>
                </c:pt>
                <c:pt idx="8675">
                  <c:v>42907.989583333336</c:v>
                </c:pt>
                <c:pt idx="8676">
                  <c:v>42908</c:v>
                </c:pt>
                <c:pt idx="8677">
                  <c:v>42908.010416666664</c:v>
                </c:pt>
                <c:pt idx="8678">
                  <c:v>42908.020833333336</c:v>
                </c:pt>
                <c:pt idx="8679">
                  <c:v>42908.03125</c:v>
                </c:pt>
                <c:pt idx="8680">
                  <c:v>42908.041666666664</c:v>
                </c:pt>
                <c:pt idx="8681">
                  <c:v>42908.052083333336</c:v>
                </c:pt>
                <c:pt idx="8682">
                  <c:v>42908.0625</c:v>
                </c:pt>
                <c:pt idx="8683">
                  <c:v>42908.072916666664</c:v>
                </c:pt>
                <c:pt idx="8684">
                  <c:v>42908.083333333336</c:v>
                </c:pt>
                <c:pt idx="8685">
                  <c:v>42908.09375</c:v>
                </c:pt>
                <c:pt idx="8686">
                  <c:v>42908.104166666664</c:v>
                </c:pt>
                <c:pt idx="8687">
                  <c:v>42908.114583333336</c:v>
                </c:pt>
                <c:pt idx="8688">
                  <c:v>42908.125</c:v>
                </c:pt>
                <c:pt idx="8689">
                  <c:v>42908.135416666664</c:v>
                </c:pt>
                <c:pt idx="8690">
                  <c:v>42908.145833333336</c:v>
                </c:pt>
                <c:pt idx="8691">
                  <c:v>42908.15625</c:v>
                </c:pt>
                <c:pt idx="8692">
                  <c:v>42908.166666666664</c:v>
                </c:pt>
                <c:pt idx="8693">
                  <c:v>42908.177083333336</c:v>
                </c:pt>
                <c:pt idx="8694">
                  <c:v>42908.1875</c:v>
                </c:pt>
                <c:pt idx="8695">
                  <c:v>42908.197916666664</c:v>
                </c:pt>
                <c:pt idx="8696">
                  <c:v>42908.208333333336</c:v>
                </c:pt>
                <c:pt idx="8697">
                  <c:v>42908.21875</c:v>
                </c:pt>
                <c:pt idx="8698">
                  <c:v>42908.229166666664</c:v>
                </c:pt>
                <c:pt idx="8699">
                  <c:v>42908.239583333336</c:v>
                </c:pt>
                <c:pt idx="8700">
                  <c:v>42908.25</c:v>
                </c:pt>
                <c:pt idx="8701">
                  <c:v>42908.260416666664</c:v>
                </c:pt>
                <c:pt idx="8702">
                  <c:v>42908.270833333336</c:v>
                </c:pt>
                <c:pt idx="8703">
                  <c:v>42908.28125</c:v>
                </c:pt>
                <c:pt idx="8704">
                  <c:v>42908.291666666664</c:v>
                </c:pt>
                <c:pt idx="8705">
                  <c:v>42908.302083333336</c:v>
                </c:pt>
                <c:pt idx="8706">
                  <c:v>42908.3125</c:v>
                </c:pt>
                <c:pt idx="8707">
                  <c:v>42908.322916666664</c:v>
                </c:pt>
                <c:pt idx="8708">
                  <c:v>42908.333333333336</c:v>
                </c:pt>
                <c:pt idx="8709">
                  <c:v>42908.34375</c:v>
                </c:pt>
                <c:pt idx="8710">
                  <c:v>42908.354166666664</c:v>
                </c:pt>
                <c:pt idx="8711">
                  <c:v>42908.364583333336</c:v>
                </c:pt>
                <c:pt idx="8712">
                  <c:v>42908.375</c:v>
                </c:pt>
                <c:pt idx="8713">
                  <c:v>42908.385416666664</c:v>
                </c:pt>
                <c:pt idx="8714">
                  <c:v>42908.395833333336</c:v>
                </c:pt>
                <c:pt idx="8715">
                  <c:v>42908.40625</c:v>
                </c:pt>
                <c:pt idx="8716">
                  <c:v>42908.416666666664</c:v>
                </c:pt>
                <c:pt idx="8717">
                  <c:v>42908.427083333336</c:v>
                </c:pt>
                <c:pt idx="8718">
                  <c:v>42908.4375</c:v>
                </c:pt>
                <c:pt idx="8719">
                  <c:v>42908.447916666664</c:v>
                </c:pt>
                <c:pt idx="8720">
                  <c:v>42908.458333333336</c:v>
                </c:pt>
                <c:pt idx="8721">
                  <c:v>42908.46875</c:v>
                </c:pt>
                <c:pt idx="8722">
                  <c:v>42908.479166666664</c:v>
                </c:pt>
                <c:pt idx="8723">
                  <c:v>42908.489583333336</c:v>
                </c:pt>
                <c:pt idx="8724">
                  <c:v>42908.5</c:v>
                </c:pt>
                <c:pt idx="8725">
                  <c:v>42908.510416666664</c:v>
                </c:pt>
                <c:pt idx="8726">
                  <c:v>42908.520833333336</c:v>
                </c:pt>
                <c:pt idx="8727">
                  <c:v>42908.53125</c:v>
                </c:pt>
                <c:pt idx="8728">
                  <c:v>42908.541666666664</c:v>
                </c:pt>
                <c:pt idx="8729">
                  <c:v>42908.552083333336</c:v>
                </c:pt>
                <c:pt idx="8730">
                  <c:v>42908.5625</c:v>
                </c:pt>
                <c:pt idx="8731">
                  <c:v>42908.572916666664</c:v>
                </c:pt>
                <c:pt idx="8732">
                  <c:v>42908.583333333336</c:v>
                </c:pt>
                <c:pt idx="8733">
                  <c:v>42908.59375</c:v>
                </c:pt>
                <c:pt idx="8734">
                  <c:v>42908.604166666664</c:v>
                </c:pt>
                <c:pt idx="8735">
                  <c:v>42908.614583333336</c:v>
                </c:pt>
                <c:pt idx="8736">
                  <c:v>42908.625</c:v>
                </c:pt>
                <c:pt idx="8737">
                  <c:v>42908.635416666664</c:v>
                </c:pt>
                <c:pt idx="8738">
                  <c:v>42908.645833333336</c:v>
                </c:pt>
                <c:pt idx="8739">
                  <c:v>42908.65625</c:v>
                </c:pt>
                <c:pt idx="8740">
                  <c:v>42908.666666666664</c:v>
                </c:pt>
                <c:pt idx="8741">
                  <c:v>42908.677083333336</c:v>
                </c:pt>
                <c:pt idx="8742">
                  <c:v>42908.6875</c:v>
                </c:pt>
                <c:pt idx="8743">
                  <c:v>42908.697916666664</c:v>
                </c:pt>
                <c:pt idx="8744">
                  <c:v>42908.708333333336</c:v>
                </c:pt>
                <c:pt idx="8745">
                  <c:v>42908.71875</c:v>
                </c:pt>
                <c:pt idx="8746">
                  <c:v>42908.729166666664</c:v>
                </c:pt>
                <c:pt idx="8747">
                  <c:v>42908.739583333336</c:v>
                </c:pt>
                <c:pt idx="8748">
                  <c:v>42908.75</c:v>
                </c:pt>
                <c:pt idx="8749">
                  <c:v>42908.760416666664</c:v>
                </c:pt>
                <c:pt idx="8750">
                  <c:v>42908.770833333336</c:v>
                </c:pt>
                <c:pt idx="8751">
                  <c:v>42908.78125</c:v>
                </c:pt>
                <c:pt idx="8752">
                  <c:v>42908.791666666664</c:v>
                </c:pt>
                <c:pt idx="8753">
                  <c:v>42908.802083333336</c:v>
                </c:pt>
                <c:pt idx="8754">
                  <c:v>42908.8125</c:v>
                </c:pt>
                <c:pt idx="8755">
                  <c:v>42908.822916666664</c:v>
                </c:pt>
                <c:pt idx="8756">
                  <c:v>42908.833333333336</c:v>
                </c:pt>
                <c:pt idx="8757">
                  <c:v>42908.84375</c:v>
                </c:pt>
                <c:pt idx="8758">
                  <c:v>42908.854166666664</c:v>
                </c:pt>
                <c:pt idx="8759">
                  <c:v>42908.864583333336</c:v>
                </c:pt>
                <c:pt idx="8760">
                  <c:v>42908.875</c:v>
                </c:pt>
                <c:pt idx="8761">
                  <c:v>42908.885416666664</c:v>
                </c:pt>
                <c:pt idx="8762">
                  <c:v>42908.895833333336</c:v>
                </c:pt>
                <c:pt idx="8763">
                  <c:v>42908.90625</c:v>
                </c:pt>
                <c:pt idx="8764">
                  <c:v>42908.916666666664</c:v>
                </c:pt>
                <c:pt idx="8765">
                  <c:v>42908.927083333336</c:v>
                </c:pt>
                <c:pt idx="8766">
                  <c:v>42908.9375</c:v>
                </c:pt>
                <c:pt idx="8767">
                  <c:v>42908.947916666664</c:v>
                </c:pt>
                <c:pt idx="8768">
                  <c:v>42908.958333333336</c:v>
                </c:pt>
                <c:pt idx="8769">
                  <c:v>42908.96875</c:v>
                </c:pt>
                <c:pt idx="8770">
                  <c:v>42908.979166666664</c:v>
                </c:pt>
                <c:pt idx="8771">
                  <c:v>42908.989583333336</c:v>
                </c:pt>
                <c:pt idx="8772">
                  <c:v>42909</c:v>
                </c:pt>
                <c:pt idx="8773">
                  <c:v>42909.010416666664</c:v>
                </c:pt>
                <c:pt idx="8774">
                  <c:v>42909.020833333336</c:v>
                </c:pt>
                <c:pt idx="8775">
                  <c:v>42909.03125</c:v>
                </c:pt>
                <c:pt idx="8776">
                  <c:v>42909.041666666664</c:v>
                </c:pt>
                <c:pt idx="8777">
                  <c:v>42909.052083333336</c:v>
                </c:pt>
                <c:pt idx="8778">
                  <c:v>42909.0625</c:v>
                </c:pt>
                <c:pt idx="8779">
                  <c:v>42909.072916666664</c:v>
                </c:pt>
                <c:pt idx="8780">
                  <c:v>42909.083333333336</c:v>
                </c:pt>
                <c:pt idx="8781">
                  <c:v>42909.09375</c:v>
                </c:pt>
                <c:pt idx="8782">
                  <c:v>42909.104166666664</c:v>
                </c:pt>
                <c:pt idx="8783">
                  <c:v>42909.114583333336</c:v>
                </c:pt>
                <c:pt idx="8784">
                  <c:v>42909.125</c:v>
                </c:pt>
                <c:pt idx="8785">
                  <c:v>42909.135416666664</c:v>
                </c:pt>
                <c:pt idx="8786">
                  <c:v>42909.145833333336</c:v>
                </c:pt>
                <c:pt idx="8787">
                  <c:v>42909.15625</c:v>
                </c:pt>
                <c:pt idx="8788">
                  <c:v>42909.166666666664</c:v>
                </c:pt>
                <c:pt idx="8789">
                  <c:v>42909.177083333336</c:v>
                </c:pt>
                <c:pt idx="8790">
                  <c:v>42909.1875</c:v>
                </c:pt>
                <c:pt idx="8791">
                  <c:v>42909.197916666664</c:v>
                </c:pt>
                <c:pt idx="8792">
                  <c:v>42909.208333333336</c:v>
                </c:pt>
                <c:pt idx="8793">
                  <c:v>42909.21875</c:v>
                </c:pt>
                <c:pt idx="8794">
                  <c:v>42909.229166666664</c:v>
                </c:pt>
                <c:pt idx="8795">
                  <c:v>42909.239583333336</c:v>
                </c:pt>
                <c:pt idx="8796">
                  <c:v>42909.25</c:v>
                </c:pt>
                <c:pt idx="8797">
                  <c:v>42909.260416666664</c:v>
                </c:pt>
                <c:pt idx="8798">
                  <c:v>42909.270833333336</c:v>
                </c:pt>
                <c:pt idx="8799">
                  <c:v>42909.28125</c:v>
                </c:pt>
                <c:pt idx="8800">
                  <c:v>42909.291666666664</c:v>
                </c:pt>
                <c:pt idx="8801">
                  <c:v>42909.302083333336</c:v>
                </c:pt>
                <c:pt idx="8802">
                  <c:v>42909.3125</c:v>
                </c:pt>
                <c:pt idx="8803">
                  <c:v>42909.322916666664</c:v>
                </c:pt>
                <c:pt idx="8804">
                  <c:v>42909.333333333336</c:v>
                </c:pt>
                <c:pt idx="8805">
                  <c:v>42909.34375</c:v>
                </c:pt>
                <c:pt idx="8806">
                  <c:v>42909.354166666664</c:v>
                </c:pt>
                <c:pt idx="8807">
                  <c:v>42909.364583333336</c:v>
                </c:pt>
                <c:pt idx="8808">
                  <c:v>42909.375</c:v>
                </c:pt>
                <c:pt idx="8809">
                  <c:v>42909.385416666664</c:v>
                </c:pt>
                <c:pt idx="8810">
                  <c:v>42909.395833333336</c:v>
                </c:pt>
                <c:pt idx="8811">
                  <c:v>42909.40625</c:v>
                </c:pt>
                <c:pt idx="8812">
                  <c:v>42909.416666666664</c:v>
                </c:pt>
                <c:pt idx="8813">
                  <c:v>42909.427083333336</c:v>
                </c:pt>
                <c:pt idx="8814">
                  <c:v>42909.4375</c:v>
                </c:pt>
                <c:pt idx="8815">
                  <c:v>42909.447916666664</c:v>
                </c:pt>
                <c:pt idx="8816">
                  <c:v>42909.458333333336</c:v>
                </c:pt>
                <c:pt idx="8817">
                  <c:v>42909.46875</c:v>
                </c:pt>
                <c:pt idx="8818">
                  <c:v>42909.479166666664</c:v>
                </c:pt>
                <c:pt idx="8819">
                  <c:v>42909.489583333336</c:v>
                </c:pt>
                <c:pt idx="8820">
                  <c:v>42909.5</c:v>
                </c:pt>
                <c:pt idx="8821">
                  <c:v>42909.510416666664</c:v>
                </c:pt>
                <c:pt idx="8822">
                  <c:v>42909.520833333336</c:v>
                </c:pt>
                <c:pt idx="8823">
                  <c:v>42909.53125</c:v>
                </c:pt>
                <c:pt idx="8824">
                  <c:v>42909.541666666664</c:v>
                </c:pt>
                <c:pt idx="8825">
                  <c:v>42909.552083333336</c:v>
                </c:pt>
                <c:pt idx="8826">
                  <c:v>42909.5625</c:v>
                </c:pt>
                <c:pt idx="8827">
                  <c:v>42909.572916666664</c:v>
                </c:pt>
                <c:pt idx="8828">
                  <c:v>42909.583333333336</c:v>
                </c:pt>
                <c:pt idx="8829">
                  <c:v>42909.59375</c:v>
                </c:pt>
                <c:pt idx="8830">
                  <c:v>42909.604166666664</c:v>
                </c:pt>
                <c:pt idx="8831">
                  <c:v>42909.614583333336</c:v>
                </c:pt>
                <c:pt idx="8832">
                  <c:v>42909.625</c:v>
                </c:pt>
                <c:pt idx="8833">
                  <c:v>42909.635416666664</c:v>
                </c:pt>
                <c:pt idx="8834">
                  <c:v>42909.645833333336</c:v>
                </c:pt>
                <c:pt idx="8835">
                  <c:v>42909.65625</c:v>
                </c:pt>
                <c:pt idx="8836">
                  <c:v>42909.666666666664</c:v>
                </c:pt>
                <c:pt idx="8837">
                  <c:v>42909.677083333336</c:v>
                </c:pt>
                <c:pt idx="8838">
                  <c:v>42909.6875</c:v>
                </c:pt>
                <c:pt idx="8839">
                  <c:v>42909.697916666664</c:v>
                </c:pt>
                <c:pt idx="8840">
                  <c:v>42909.708333333336</c:v>
                </c:pt>
                <c:pt idx="8841">
                  <c:v>42909.71875</c:v>
                </c:pt>
                <c:pt idx="8842">
                  <c:v>42909.729166666664</c:v>
                </c:pt>
                <c:pt idx="8843">
                  <c:v>42909.739583333336</c:v>
                </c:pt>
                <c:pt idx="8844">
                  <c:v>42909.75</c:v>
                </c:pt>
                <c:pt idx="8845">
                  <c:v>42909.760416666664</c:v>
                </c:pt>
                <c:pt idx="8846">
                  <c:v>42909.770833333336</c:v>
                </c:pt>
                <c:pt idx="8847">
                  <c:v>42909.78125</c:v>
                </c:pt>
                <c:pt idx="8848">
                  <c:v>42909.791666666664</c:v>
                </c:pt>
                <c:pt idx="8849">
                  <c:v>42909.802083333336</c:v>
                </c:pt>
                <c:pt idx="8850">
                  <c:v>42909.8125</c:v>
                </c:pt>
                <c:pt idx="8851">
                  <c:v>42909.822916666664</c:v>
                </c:pt>
                <c:pt idx="8852">
                  <c:v>42909.833333333336</c:v>
                </c:pt>
                <c:pt idx="8853">
                  <c:v>42909.84375</c:v>
                </c:pt>
                <c:pt idx="8854">
                  <c:v>42909.854166666664</c:v>
                </c:pt>
                <c:pt idx="8855">
                  <c:v>42909.864583333336</c:v>
                </c:pt>
                <c:pt idx="8856">
                  <c:v>42909.875</c:v>
                </c:pt>
                <c:pt idx="8857">
                  <c:v>42909.885416666664</c:v>
                </c:pt>
                <c:pt idx="8858">
                  <c:v>42909.895833333336</c:v>
                </c:pt>
                <c:pt idx="8859">
                  <c:v>42909.90625</c:v>
                </c:pt>
                <c:pt idx="8860">
                  <c:v>42909.916666666664</c:v>
                </c:pt>
                <c:pt idx="8861">
                  <c:v>42909.927083333336</c:v>
                </c:pt>
                <c:pt idx="8862">
                  <c:v>42909.9375</c:v>
                </c:pt>
                <c:pt idx="8863">
                  <c:v>42909.947916666664</c:v>
                </c:pt>
                <c:pt idx="8864">
                  <c:v>42909.958333333336</c:v>
                </c:pt>
                <c:pt idx="8865">
                  <c:v>42909.96875</c:v>
                </c:pt>
                <c:pt idx="8866">
                  <c:v>42909.979166666664</c:v>
                </c:pt>
                <c:pt idx="8867">
                  <c:v>42909.989583333336</c:v>
                </c:pt>
                <c:pt idx="8868">
                  <c:v>42910</c:v>
                </c:pt>
                <c:pt idx="8869">
                  <c:v>42910.010416666664</c:v>
                </c:pt>
                <c:pt idx="8870">
                  <c:v>42910.020833333336</c:v>
                </c:pt>
                <c:pt idx="8871">
                  <c:v>42910.03125</c:v>
                </c:pt>
                <c:pt idx="8872">
                  <c:v>42910.041666666664</c:v>
                </c:pt>
                <c:pt idx="8873">
                  <c:v>42910.052083333336</c:v>
                </c:pt>
                <c:pt idx="8874">
                  <c:v>42910.0625</c:v>
                </c:pt>
                <c:pt idx="8875">
                  <c:v>42910.072916666664</c:v>
                </c:pt>
                <c:pt idx="8876">
                  <c:v>42910.083333333336</c:v>
                </c:pt>
                <c:pt idx="8877">
                  <c:v>42910.09375</c:v>
                </c:pt>
                <c:pt idx="8878">
                  <c:v>42910.104166666664</c:v>
                </c:pt>
                <c:pt idx="8879">
                  <c:v>42910.114583333336</c:v>
                </c:pt>
                <c:pt idx="8880">
                  <c:v>42910.125</c:v>
                </c:pt>
                <c:pt idx="8881">
                  <c:v>42910.135416666664</c:v>
                </c:pt>
                <c:pt idx="8882">
                  <c:v>42910.145833333336</c:v>
                </c:pt>
                <c:pt idx="8883">
                  <c:v>42910.15625</c:v>
                </c:pt>
                <c:pt idx="8884">
                  <c:v>42910.166666666664</c:v>
                </c:pt>
                <c:pt idx="8885">
                  <c:v>42910.177083333336</c:v>
                </c:pt>
                <c:pt idx="8886">
                  <c:v>42910.1875</c:v>
                </c:pt>
                <c:pt idx="8887">
                  <c:v>42910.197916666664</c:v>
                </c:pt>
                <c:pt idx="8888">
                  <c:v>42910.208333333336</c:v>
                </c:pt>
                <c:pt idx="8889">
                  <c:v>42910.21875</c:v>
                </c:pt>
                <c:pt idx="8890">
                  <c:v>42910.229166666664</c:v>
                </c:pt>
                <c:pt idx="8891">
                  <c:v>42910.239583333336</c:v>
                </c:pt>
                <c:pt idx="8892">
                  <c:v>42910.25</c:v>
                </c:pt>
                <c:pt idx="8893">
                  <c:v>42910.260416666664</c:v>
                </c:pt>
                <c:pt idx="8894">
                  <c:v>42910.270833333336</c:v>
                </c:pt>
                <c:pt idx="8895">
                  <c:v>42910.28125</c:v>
                </c:pt>
                <c:pt idx="8896">
                  <c:v>42910.291666666664</c:v>
                </c:pt>
                <c:pt idx="8897">
                  <c:v>42910.302083333336</c:v>
                </c:pt>
                <c:pt idx="8898">
                  <c:v>42910.3125</c:v>
                </c:pt>
                <c:pt idx="8899">
                  <c:v>42910.322916666664</c:v>
                </c:pt>
                <c:pt idx="8900">
                  <c:v>42910.333333333336</c:v>
                </c:pt>
                <c:pt idx="8901">
                  <c:v>42910.34375</c:v>
                </c:pt>
                <c:pt idx="8902">
                  <c:v>42910.354166666664</c:v>
                </c:pt>
                <c:pt idx="8903">
                  <c:v>42910.364583333336</c:v>
                </c:pt>
                <c:pt idx="8904">
                  <c:v>42910.375</c:v>
                </c:pt>
                <c:pt idx="8905">
                  <c:v>42910.385416666664</c:v>
                </c:pt>
                <c:pt idx="8906">
                  <c:v>42910.395833333336</c:v>
                </c:pt>
                <c:pt idx="8907">
                  <c:v>42910.40625</c:v>
                </c:pt>
                <c:pt idx="8908">
                  <c:v>42910.416666666664</c:v>
                </c:pt>
                <c:pt idx="8909">
                  <c:v>42910.427083333336</c:v>
                </c:pt>
                <c:pt idx="8910">
                  <c:v>42910.4375</c:v>
                </c:pt>
                <c:pt idx="8911">
                  <c:v>42910.447916666664</c:v>
                </c:pt>
                <c:pt idx="8912">
                  <c:v>42910.458333333336</c:v>
                </c:pt>
                <c:pt idx="8913">
                  <c:v>42910.46875</c:v>
                </c:pt>
                <c:pt idx="8914">
                  <c:v>42910.479166666664</c:v>
                </c:pt>
                <c:pt idx="8915">
                  <c:v>42910.489583333336</c:v>
                </c:pt>
                <c:pt idx="8916">
                  <c:v>42910.5</c:v>
                </c:pt>
                <c:pt idx="8917">
                  <c:v>42910.510416666664</c:v>
                </c:pt>
                <c:pt idx="8918">
                  <c:v>42910.520833333336</c:v>
                </c:pt>
                <c:pt idx="8919">
                  <c:v>42910.53125</c:v>
                </c:pt>
                <c:pt idx="8920">
                  <c:v>42910.541666666664</c:v>
                </c:pt>
                <c:pt idx="8921">
                  <c:v>42910.552083333336</c:v>
                </c:pt>
                <c:pt idx="8922">
                  <c:v>42910.5625</c:v>
                </c:pt>
                <c:pt idx="8923">
                  <c:v>42910.572916666664</c:v>
                </c:pt>
                <c:pt idx="8924">
                  <c:v>42910.583333333336</c:v>
                </c:pt>
                <c:pt idx="8925">
                  <c:v>42910.59375</c:v>
                </c:pt>
                <c:pt idx="8926">
                  <c:v>42910.604166666664</c:v>
                </c:pt>
                <c:pt idx="8927">
                  <c:v>42910.614583333336</c:v>
                </c:pt>
                <c:pt idx="8928">
                  <c:v>42910.625</c:v>
                </c:pt>
                <c:pt idx="8929">
                  <c:v>42910.635416666664</c:v>
                </c:pt>
                <c:pt idx="8930">
                  <c:v>42910.645833333336</c:v>
                </c:pt>
                <c:pt idx="8931">
                  <c:v>42910.65625</c:v>
                </c:pt>
                <c:pt idx="8932">
                  <c:v>42910.666666666664</c:v>
                </c:pt>
                <c:pt idx="8933">
                  <c:v>42910.677083333336</c:v>
                </c:pt>
                <c:pt idx="8934">
                  <c:v>42910.6875</c:v>
                </c:pt>
                <c:pt idx="8935">
                  <c:v>42910.697916666664</c:v>
                </c:pt>
                <c:pt idx="8936">
                  <c:v>42910.708333333336</c:v>
                </c:pt>
                <c:pt idx="8937">
                  <c:v>42910.71875</c:v>
                </c:pt>
                <c:pt idx="8938">
                  <c:v>42910.729166666664</c:v>
                </c:pt>
                <c:pt idx="8939">
                  <c:v>42910.739583333336</c:v>
                </c:pt>
                <c:pt idx="8940">
                  <c:v>42910.75</c:v>
                </c:pt>
                <c:pt idx="8941">
                  <c:v>42910.760416666664</c:v>
                </c:pt>
                <c:pt idx="8942">
                  <c:v>42910.770833333336</c:v>
                </c:pt>
                <c:pt idx="8943">
                  <c:v>42910.78125</c:v>
                </c:pt>
                <c:pt idx="8944">
                  <c:v>42910.791666666664</c:v>
                </c:pt>
                <c:pt idx="8945">
                  <c:v>42910.802083333336</c:v>
                </c:pt>
                <c:pt idx="8946">
                  <c:v>42910.8125</c:v>
                </c:pt>
                <c:pt idx="8947">
                  <c:v>42910.822916666664</c:v>
                </c:pt>
                <c:pt idx="8948">
                  <c:v>42910.833333333336</c:v>
                </c:pt>
                <c:pt idx="8949">
                  <c:v>42910.84375</c:v>
                </c:pt>
                <c:pt idx="8950">
                  <c:v>42910.854166666664</c:v>
                </c:pt>
                <c:pt idx="8951">
                  <c:v>42910.864583333336</c:v>
                </c:pt>
                <c:pt idx="8952">
                  <c:v>42910.875</c:v>
                </c:pt>
                <c:pt idx="8953">
                  <c:v>42910.885416666664</c:v>
                </c:pt>
                <c:pt idx="8954">
                  <c:v>42910.895833333336</c:v>
                </c:pt>
                <c:pt idx="8955">
                  <c:v>42910.90625</c:v>
                </c:pt>
                <c:pt idx="8956">
                  <c:v>42910.916666666664</c:v>
                </c:pt>
                <c:pt idx="8957">
                  <c:v>42910.927083333336</c:v>
                </c:pt>
                <c:pt idx="8958">
                  <c:v>42910.9375</c:v>
                </c:pt>
                <c:pt idx="8959">
                  <c:v>42910.947916666664</c:v>
                </c:pt>
                <c:pt idx="8960">
                  <c:v>42910.958333333336</c:v>
                </c:pt>
                <c:pt idx="8961">
                  <c:v>42910.96875</c:v>
                </c:pt>
                <c:pt idx="8962">
                  <c:v>42910.979166666664</c:v>
                </c:pt>
                <c:pt idx="8963">
                  <c:v>42910.989583333336</c:v>
                </c:pt>
                <c:pt idx="8964">
                  <c:v>42911</c:v>
                </c:pt>
                <c:pt idx="8965">
                  <c:v>42911.010416666664</c:v>
                </c:pt>
                <c:pt idx="8966">
                  <c:v>42911.020833333336</c:v>
                </c:pt>
                <c:pt idx="8967">
                  <c:v>42911.03125</c:v>
                </c:pt>
                <c:pt idx="8968">
                  <c:v>42911.041666666664</c:v>
                </c:pt>
                <c:pt idx="8969">
                  <c:v>42911.052083333336</c:v>
                </c:pt>
                <c:pt idx="8970">
                  <c:v>42911.0625</c:v>
                </c:pt>
                <c:pt idx="8971">
                  <c:v>42911.072916666664</c:v>
                </c:pt>
                <c:pt idx="8972">
                  <c:v>42911.083333333336</c:v>
                </c:pt>
                <c:pt idx="8973">
                  <c:v>42911.09375</c:v>
                </c:pt>
                <c:pt idx="8974">
                  <c:v>42911.104166666664</c:v>
                </c:pt>
                <c:pt idx="8975">
                  <c:v>42911.114583333336</c:v>
                </c:pt>
                <c:pt idx="8976">
                  <c:v>42911.125</c:v>
                </c:pt>
                <c:pt idx="8977">
                  <c:v>42911.135416666664</c:v>
                </c:pt>
                <c:pt idx="8978">
                  <c:v>42911.145833333336</c:v>
                </c:pt>
                <c:pt idx="8979">
                  <c:v>42911.15625</c:v>
                </c:pt>
                <c:pt idx="8980">
                  <c:v>42911.166666666664</c:v>
                </c:pt>
                <c:pt idx="8981">
                  <c:v>42911.177083333336</c:v>
                </c:pt>
                <c:pt idx="8982">
                  <c:v>42911.1875</c:v>
                </c:pt>
                <c:pt idx="8983">
                  <c:v>42911.197916666664</c:v>
                </c:pt>
                <c:pt idx="8984">
                  <c:v>42911.208333333336</c:v>
                </c:pt>
                <c:pt idx="8985">
                  <c:v>42911.21875</c:v>
                </c:pt>
                <c:pt idx="8986">
                  <c:v>42911.229166666664</c:v>
                </c:pt>
                <c:pt idx="8987">
                  <c:v>42911.239583333336</c:v>
                </c:pt>
                <c:pt idx="8988">
                  <c:v>42911.25</c:v>
                </c:pt>
                <c:pt idx="8989">
                  <c:v>42911.260416666664</c:v>
                </c:pt>
                <c:pt idx="8990">
                  <c:v>42911.270833333336</c:v>
                </c:pt>
                <c:pt idx="8991">
                  <c:v>42911.28125</c:v>
                </c:pt>
                <c:pt idx="8992">
                  <c:v>42911.291666666664</c:v>
                </c:pt>
                <c:pt idx="8993">
                  <c:v>42911.302083333336</c:v>
                </c:pt>
                <c:pt idx="8994">
                  <c:v>42911.3125</c:v>
                </c:pt>
                <c:pt idx="8995">
                  <c:v>42911.322916666664</c:v>
                </c:pt>
                <c:pt idx="8996">
                  <c:v>42911.333333333336</c:v>
                </c:pt>
                <c:pt idx="8997">
                  <c:v>42911.34375</c:v>
                </c:pt>
                <c:pt idx="8998">
                  <c:v>42911.354166666664</c:v>
                </c:pt>
                <c:pt idx="8999">
                  <c:v>42911.364583333336</c:v>
                </c:pt>
                <c:pt idx="9000">
                  <c:v>42911.375</c:v>
                </c:pt>
                <c:pt idx="9001">
                  <c:v>42911.385416666664</c:v>
                </c:pt>
                <c:pt idx="9002">
                  <c:v>42911.395833333336</c:v>
                </c:pt>
                <c:pt idx="9003">
                  <c:v>42911.40625</c:v>
                </c:pt>
                <c:pt idx="9004">
                  <c:v>42911.416666666664</c:v>
                </c:pt>
                <c:pt idx="9005">
                  <c:v>42911.427083333336</c:v>
                </c:pt>
                <c:pt idx="9006">
                  <c:v>42911.4375</c:v>
                </c:pt>
                <c:pt idx="9007">
                  <c:v>42911.447916666664</c:v>
                </c:pt>
                <c:pt idx="9008">
                  <c:v>42911.458333333336</c:v>
                </c:pt>
                <c:pt idx="9009">
                  <c:v>42911.46875</c:v>
                </c:pt>
                <c:pt idx="9010">
                  <c:v>42911.479166666664</c:v>
                </c:pt>
                <c:pt idx="9011">
                  <c:v>42911.489583333336</c:v>
                </c:pt>
                <c:pt idx="9012">
                  <c:v>42911.5</c:v>
                </c:pt>
                <c:pt idx="9013">
                  <c:v>42911.510416666664</c:v>
                </c:pt>
                <c:pt idx="9014">
                  <c:v>42911.520833333336</c:v>
                </c:pt>
                <c:pt idx="9015">
                  <c:v>42911.53125</c:v>
                </c:pt>
                <c:pt idx="9016">
                  <c:v>42911.541666666664</c:v>
                </c:pt>
                <c:pt idx="9017">
                  <c:v>42911.552083333336</c:v>
                </c:pt>
                <c:pt idx="9018">
                  <c:v>42911.5625</c:v>
                </c:pt>
                <c:pt idx="9019">
                  <c:v>42911.572916666664</c:v>
                </c:pt>
                <c:pt idx="9020">
                  <c:v>42911.583333333336</c:v>
                </c:pt>
                <c:pt idx="9021">
                  <c:v>42911.59375</c:v>
                </c:pt>
                <c:pt idx="9022">
                  <c:v>42911.604166666664</c:v>
                </c:pt>
                <c:pt idx="9023">
                  <c:v>42911.614583333336</c:v>
                </c:pt>
                <c:pt idx="9024">
                  <c:v>42911.625</c:v>
                </c:pt>
                <c:pt idx="9025">
                  <c:v>42911.635416666664</c:v>
                </c:pt>
                <c:pt idx="9026">
                  <c:v>42911.645833333336</c:v>
                </c:pt>
                <c:pt idx="9027">
                  <c:v>42911.65625</c:v>
                </c:pt>
                <c:pt idx="9028">
                  <c:v>42911.666666666664</c:v>
                </c:pt>
                <c:pt idx="9029">
                  <c:v>42911.677083333336</c:v>
                </c:pt>
                <c:pt idx="9030">
                  <c:v>42911.6875</c:v>
                </c:pt>
                <c:pt idx="9031">
                  <c:v>42911.697916666664</c:v>
                </c:pt>
                <c:pt idx="9032">
                  <c:v>42911.708333333336</c:v>
                </c:pt>
                <c:pt idx="9033">
                  <c:v>42911.71875</c:v>
                </c:pt>
                <c:pt idx="9034">
                  <c:v>42911.729166666664</c:v>
                </c:pt>
                <c:pt idx="9035">
                  <c:v>42911.739583333336</c:v>
                </c:pt>
                <c:pt idx="9036">
                  <c:v>42911.75</c:v>
                </c:pt>
                <c:pt idx="9037">
                  <c:v>42911.760416666664</c:v>
                </c:pt>
                <c:pt idx="9038">
                  <c:v>42911.770833333336</c:v>
                </c:pt>
                <c:pt idx="9039">
                  <c:v>42911.78125</c:v>
                </c:pt>
                <c:pt idx="9040">
                  <c:v>42911.791666666664</c:v>
                </c:pt>
                <c:pt idx="9041">
                  <c:v>42911.802083333336</c:v>
                </c:pt>
                <c:pt idx="9042">
                  <c:v>42911.8125</c:v>
                </c:pt>
                <c:pt idx="9043">
                  <c:v>42911.822916666664</c:v>
                </c:pt>
                <c:pt idx="9044">
                  <c:v>42911.833333333336</c:v>
                </c:pt>
                <c:pt idx="9045">
                  <c:v>42911.84375</c:v>
                </c:pt>
                <c:pt idx="9046">
                  <c:v>42911.854166666664</c:v>
                </c:pt>
                <c:pt idx="9047">
                  <c:v>42911.864583333336</c:v>
                </c:pt>
                <c:pt idx="9048">
                  <c:v>42911.875</c:v>
                </c:pt>
                <c:pt idx="9049">
                  <c:v>42911.885416666664</c:v>
                </c:pt>
                <c:pt idx="9050">
                  <c:v>42911.895833333336</c:v>
                </c:pt>
                <c:pt idx="9051">
                  <c:v>42911.90625</c:v>
                </c:pt>
                <c:pt idx="9052">
                  <c:v>42911.916666666664</c:v>
                </c:pt>
                <c:pt idx="9053">
                  <c:v>42911.927083333336</c:v>
                </c:pt>
                <c:pt idx="9054">
                  <c:v>42911.9375</c:v>
                </c:pt>
                <c:pt idx="9055">
                  <c:v>42911.947916666664</c:v>
                </c:pt>
                <c:pt idx="9056">
                  <c:v>42911.958333333336</c:v>
                </c:pt>
                <c:pt idx="9057">
                  <c:v>42911.96875</c:v>
                </c:pt>
                <c:pt idx="9058">
                  <c:v>42911.979166666664</c:v>
                </c:pt>
                <c:pt idx="9059">
                  <c:v>42911.989583333336</c:v>
                </c:pt>
                <c:pt idx="9060">
                  <c:v>42912</c:v>
                </c:pt>
                <c:pt idx="9061">
                  <c:v>42912.010416666664</c:v>
                </c:pt>
                <c:pt idx="9062">
                  <c:v>42912.020833333336</c:v>
                </c:pt>
                <c:pt idx="9063">
                  <c:v>42912.03125</c:v>
                </c:pt>
                <c:pt idx="9064">
                  <c:v>42912.041666666664</c:v>
                </c:pt>
                <c:pt idx="9065">
                  <c:v>42912.052083333336</c:v>
                </c:pt>
                <c:pt idx="9066">
                  <c:v>42912.0625</c:v>
                </c:pt>
                <c:pt idx="9067">
                  <c:v>42912.072916666664</c:v>
                </c:pt>
                <c:pt idx="9068">
                  <c:v>42912.083333333336</c:v>
                </c:pt>
                <c:pt idx="9069">
                  <c:v>42912.09375</c:v>
                </c:pt>
                <c:pt idx="9070">
                  <c:v>42912.104166666664</c:v>
                </c:pt>
                <c:pt idx="9071">
                  <c:v>42912.114583333336</c:v>
                </c:pt>
                <c:pt idx="9072">
                  <c:v>42912.125</c:v>
                </c:pt>
                <c:pt idx="9073">
                  <c:v>42912.135416666664</c:v>
                </c:pt>
                <c:pt idx="9074">
                  <c:v>42912.145833333336</c:v>
                </c:pt>
                <c:pt idx="9075">
                  <c:v>42912.15625</c:v>
                </c:pt>
                <c:pt idx="9076">
                  <c:v>42912.166666666664</c:v>
                </c:pt>
                <c:pt idx="9077">
                  <c:v>42912.177083333336</c:v>
                </c:pt>
                <c:pt idx="9078">
                  <c:v>42912.1875</c:v>
                </c:pt>
                <c:pt idx="9079">
                  <c:v>42912.197916666664</c:v>
                </c:pt>
                <c:pt idx="9080">
                  <c:v>42912.208333333336</c:v>
                </c:pt>
                <c:pt idx="9081">
                  <c:v>42912.21875</c:v>
                </c:pt>
                <c:pt idx="9082">
                  <c:v>42912.229166666664</c:v>
                </c:pt>
                <c:pt idx="9083">
                  <c:v>42912.239583333336</c:v>
                </c:pt>
                <c:pt idx="9084">
                  <c:v>42912.25</c:v>
                </c:pt>
                <c:pt idx="9085">
                  <c:v>42912.260416666664</c:v>
                </c:pt>
                <c:pt idx="9086">
                  <c:v>42912.270833333336</c:v>
                </c:pt>
                <c:pt idx="9087">
                  <c:v>42912.28125</c:v>
                </c:pt>
                <c:pt idx="9088">
                  <c:v>42912.291666666664</c:v>
                </c:pt>
                <c:pt idx="9089">
                  <c:v>42912.302083333336</c:v>
                </c:pt>
                <c:pt idx="9090">
                  <c:v>42912.3125</c:v>
                </c:pt>
                <c:pt idx="9091">
                  <c:v>42912.322916666664</c:v>
                </c:pt>
                <c:pt idx="9092">
                  <c:v>42912.333333333336</c:v>
                </c:pt>
                <c:pt idx="9093">
                  <c:v>42912.34375</c:v>
                </c:pt>
                <c:pt idx="9094">
                  <c:v>42912.354166666664</c:v>
                </c:pt>
                <c:pt idx="9095">
                  <c:v>42912.364583333336</c:v>
                </c:pt>
                <c:pt idx="9096">
                  <c:v>42912.375</c:v>
                </c:pt>
                <c:pt idx="9097">
                  <c:v>42912.385416666664</c:v>
                </c:pt>
                <c:pt idx="9098">
                  <c:v>42912.395833333336</c:v>
                </c:pt>
                <c:pt idx="9099">
                  <c:v>42912.40625</c:v>
                </c:pt>
                <c:pt idx="9100">
                  <c:v>42912.416666666664</c:v>
                </c:pt>
                <c:pt idx="9101">
                  <c:v>42912.427083333336</c:v>
                </c:pt>
                <c:pt idx="9102">
                  <c:v>42912.4375</c:v>
                </c:pt>
                <c:pt idx="9103">
                  <c:v>42912.447916666664</c:v>
                </c:pt>
                <c:pt idx="9104">
                  <c:v>42912.458333333336</c:v>
                </c:pt>
                <c:pt idx="9105">
                  <c:v>42912.46875</c:v>
                </c:pt>
                <c:pt idx="9106">
                  <c:v>42912.479166666664</c:v>
                </c:pt>
                <c:pt idx="9107">
                  <c:v>42912.489583333336</c:v>
                </c:pt>
                <c:pt idx="9108">
                  <c:v>42912.5</c:v>
                </c:pt>
                <c:pt idx="9109">
                  <c:v>42912.510416666664</c:v>
                </c:pt>
                <c:pt idx="9110">
                  <c:v>42912.520833333336</c:v>
                </c:pt>
                <c:pt idx="9111">
                  <c:v>42912.53125</c:v>
                </c:pt>
                <c:pt idx="9112">
                  <c:v>42912.541666666664</c:v>
                </c:pt>
                <c:pt idx="9113">
                  <c:v>42912.552083333336</c:v>
                </c:pt>
                <c:pt idx="9114">
                  <c:v>42912.5625</c:v>
                </c:pt>
                <c:pt idx="9115">
                  <c:v>42912.572916666664</c:v>
                </c:pt>
                <c:pt idx="9116">
                  <c:v>42912.583333333336</c:v>
                </c:pt>
                <c:pt idx="9117">
                  <c:v>42912.59375</c:v>
                </c:pt>
                <c:pt idx="9118">
                  <c:v>42912.604166666664</c:v>
                </c:pt>
                <c:pt idx="9119">
                  <c:v>42912.614583333336</c:v>
                </c:pt>
                <c:pt idx="9120">
                  <c:v>42912.625</c:v>
                </c:pt>
                <c:pt idx="9121">
                  <c:v>42912.635416666664</c:v>
                </c:pt>
                <c:pt idx="9122">
                  <c:v>42912.645833333336</c:v>
                </c:pt>
                <c:pt idx="9123">
                  <c:v>42912.65625</c:v>
                </c:pt>
                <c:pt idx="9124">
                  <c:v>42912.666666666664</c:v>
                </c:pt>
                <c:pt idx="9125">
                  <c:v>42912.677083333336</c:v>
                </c:pt>
                <c:pt idx="9126">
                  <c:v>42912.6875</c:v>
                </c:pt>
                <c:pt idx="9127">
                  <c:v>42912.697916666664</c:v>
                </c:pt>
                <c:pt idx="9128">
                  <c:v>42912.708333333336</c:v>
                </c:pt>
                <c:pt idx="9129">
                  <c:v>42912.71875</c:v>
                </c:pt>
                <c:pt idx="9130">
                  <c:v>42912.729166666664</c:v>
                </c:pt>
                <c:pt idx="9131">
                  <c:v>42912.739583333336</c:v>
                </c:pt>
                <c:pt idx="9132">
                  <c:v>42912.75</c:v>
                </c:pt>
                <c:pt idx="9133">
                  <c:v>42912.760416666664</c:v>
                </c:pt>
                <c:pt idx="9134">
                  <c:v>42912.770833333336</c:v>
                </c:pt>
                <c:pt idx="9135">
                  <c:v>42912.78125</c:v>
                </c:pt>
                <c:pt idx="9136">
                  <c:v>42912.791666666664</c:v>
                </c:pt>
                <c:pt idx="9137">
                  <c:v>42912.802083333336</c:v>
                </c:pt>
                <c:pt idx="9138">
                  <c:v>42912.8125</c:v>
                </c:pt>
                <c:pt idx="9139">
                  <c:v>42912.822916666664</c:v>
                </c:pt>
                <c:pt idx="9140">
                  <c:v>42912.833333333336</c:v>
                </c:pt>
                <c:pt idx="9141">
                  <c:v>42912.84375</c:v>
                </c:pt>
                <c:pt idx="9142">
                  <c:v>42912.854166666664</c:v>
                </c:pt>
                <c:pt idx="9143">
                  <c:v>42912.864583333336</c:v>
                </c:pt>
                <c:pt idx="9144">
                  <c:v>42912.875</c:v>
                </c:pt>
                <c:pt idx="9145">
                  <c:v>42912.885416666664</c:v>
                </c:pt>
                <c:pt idx="9146">
                  <c:v>42912.895833333336</c:v>
                </c:pt>
                <c:pt idx="9147">
                  <c:v>42912.90625</c:v>
                </c:pt>
                <c:pt idx="9148">
                  <c:v>42912.916666666664</c:v>
                </c:pt>
                <c:pt idx="9149">
                  <c:v>42912.927083333336</c:v>
                </c:pt>
                <c:pt idx="9150">
                  <c:v>42912.9375</c:v>
                </c:pt>
                <c:pt idx="9151">
                  <c:v>42912.947916666664</c:v>
                </c:pt>
                <c:pt idx="9152">
                  <c:v>42912.958333333336</c:v>
                </c:pt>
                <c:pt idx="9153">
                  <c:v>42912.96875</c:v>
                </c:pt>
                <c:pt idx="9154">
                  <c:v>42912.979166666664</c:v>
                </c:pt>
                <c:pt idx="9155">
                  <c:v>42912.989583333336</c:v>
                </c:pt>
                <c:pt idx="9156">
                  <c:v>42913</c:v>
                </c:pt>
                <c:pt idx="9157">
                  <c:v>42913.010416666664</c:v>
                </c:pt>
                <c:pt idx="9158">
                  <c:v>42913.020833333336</c:v>
                </c:pt>
                <c:pt idx="9159">
                  <c:v>42913.03125</c:v>
                </c:pt>
                <c:pt idx="9160">
                  <c:v>42913.041666666664</c:v>
                </c:pt>
                <c:pt idx="9161">
                  <c:v>42913.052083333336</c:v>
                </c:pt>
                <c:pt idx="9162">
                  <c:v>42913.0625</c:v>
                </c:pt>
                <c:pt idx="9163">
                  <c:v>42913.072916666664</c:v>
                </c:pt>
                <c:pt idx="9164">
                  <c:v>42913.083333333336</c:v>
                </c:pt>
                <c:pt idx="9165">
                  <c:v>42913.09375</c:v>
                </c:pt>
                <c:pt idx="9166">
                  <c:v>42913.104166666664</c:v>
                </c:pt>
                <c:pt idx="9167">
                  <c:v>42913.114583333336</c:v>
                </c:pt>
                <c:pt idx="9168">
                  <c:v>42913.125</c:v>
                </c:pt>
                <c:pt idx="9169">
                  <c:v>42913.135416666664</c:v>
                </c:pt>
                <c:pt idx="9170">
                  <c:v>42913.145833333336</c:v>
                </c:pt>
                <c:pt idx="9171">
                  <c:v>42913.15625</c:v>
                </c:pt>
                <c:pt idx="9172">
                  <c:v>42913.166666666664</c:v>
                </c:pt>
                <c:pt idx="9173">
                  <c:v>42913.177083333336</c:v>
                </c:pt>
                <c:pt idx="9174">
                  <c:v>42913.1875</c:v>
                </c:pt>
                <c:pt idx="9175">
                  <c:v>42913.197916666664</c:v>
                </c:pt>
                <c:pt idx="9176">
                  <c:v>42913.208333333336</c:v>
                </c:pt>
                <c:pt idx="9177">
                  <c:v>42913.21875</c:v>
                </c:pt>
                <c:pt idx="9178">
                  <c:v>42913.229166666664</c:v>
                </c:pt>
                <c:pt idx="9179">
                  <c:v>42913.239583333336</c:v>
                </c:pt>
                <c:pt idx="9180">
                  <c:v>42913.25</c:v>
                </c:pt>
                <c:pt idx="9181">
                  <c:v>42913.260416666664</c:v>
                </c:pt>
                <c:pt idx="9182">
                  <c:v>42913.270833333336</c:v>
                </c:pt>
                <c:pt idx="9183">
                  <c:v>42913.28125</c:v>
                </c:pt>
                <c:pt idx="9184">
                  <c:v>42913.291666666664</c:v>
                </c:pt>
                <c:pt idx="9185">
                  <c:v>42913.302083333336</c:v>
                </c:pt>
                <c:pt idx="9186">
                  <c:v>42913.3125</c:v>
                </c:pt>
                <c:pt idx="9187">
                  <c:v>42913.322916666664</c:v>
                </c:pt>
                <c:pt idx="9188">
                  <c:v>42913.333333333336</c:v>
                </c:pt>
                <c:pt idx="9189">
                  <c:v>42913.34375</c:v>
                </c:pt>
                <c:pt idx="9190">
                  <c:v>42913.354166666664</c:v>
                </c:pt>
                <c:pt idx="9191">
                  <c:v>42913.364583333336</c:v>
                </c:pt>
                <c:pt idx="9192">
                  <c:v>42913.375</c:v>
                </c:pt>
                <c:pt idx="9193">
                  <c:v>42913.385416666664</c:v>
                </c:pt>
                <c:pt idx="9194">
                  <c:v>42913.395833333336</c:v>
                </c:pt>
                <c:pt idx="9195">
                  <c:v>42913.40625</c:v>
                </c:pt>
                <c:pt idx="9196">
                  <c:v>42913.416666666664</c:v>
                </c:pt>
                <c:pt idx="9197">
                  <c:v>42913.427083333336</c:v>
                </c:pt>
                <c:pt idx="9198">
                  <c:v>42913.4375</c:v>
                </c:pt>
                <c:pt idx="9199">
                  <c:v>42913.447916666664</c:v>
                </c:pt>
                <c:pt idx="9200">
                  <c:v>42913.458333333336</c:v>
                </c:pt>
                <c:pt idx="9201">
                  <c:v>42913.46875</c:v>
                </c:pt>
                <c:pt idx="9202">
                  <c:v>42913.479166666664</c:v>
                </c:pt>
                <c:pt idx="9203">
                  <c:v>42913.489583333336</c:v>
                </c:pt>
                <c:pt idx="9204">
                  <c:v>42913.5</c:v>
                </c:pt>
                <c:pt idx="9205">
                  <c:v>42913.510416666664</c:v>
                </c:pt>
                <c:pt idx="9206">
                  <c:v>42913.520833333336</c:v>
                </c:pt>
                <c:pt idx="9207">
                  <c:v>42913.53125</c:v>
                </c:pt>
                <c:pt idx="9208">
                  <c:v>42913.541666666664</c:v>
                </c:pt>
                <c:pt idx="9209">
                  <c:v>42913.552083333336</c:v>
                </c:pt>
                <c:pt idx="9210">
                  <c:v>42913.5625</c:v>
                </c:pt>
                <c:pt idx="9211">
                  <c:v>42913.572916666664</c:v>
                </c:pt>
                <c:pt idx="9212">
                  <c:v>42913.583333333336</c:v>
                </c:pt>
                <c:pt idx="9213">
                  <c:v>42913.59375</c:v>
                </c:pt>
                <c:pt idx="9214">
                  <c:v>42913.604166666664</c:v>
                </c:pt>
                <c:pt idx="9215">
                  <c:v>42913.614583333336</c:v>
                </c:pt>
                <c:pt idx="9216">
                  <c:v>42913.625</c:v>
                </c:pt>
                <c:pt idx="9217">
                  <c:v>42913.635416666664</c:v>
                </c:pt>
                <c:pt idx="9218">
                  <c:v>42913.645833333336</c:v>
                </c:pt>
                <c:pt idx="9219">
                  <c:v>42913.65625</c:v>
                </c:pt>
                <c:pt idx="9220">
                  <c:v>42913.666666666664</c:v>
                </c:pt>
                <c:pt idx="9221">
                  <c:v>42913.677083333336</c:v>
                </c:pt>
                <c:pt idx="9222">
                  <c:v>42913.6875</c:v>
                </c:pt>
                <c:pt idx="9223">
                  <c:v>42913.697916666664</c:v>
                </c:pt>
                <c:pt idx="9224">
                  <c:v>42913.708333333336</c:v>
                </c:pt>
                <c:pt idx="9225">
                  <c:v>42913.71875</c:v>
                </c:pt>
                <c:pt idx="9226">
                  <c:v>42913.729166666664</c:v>
                </c:pt>
                <c:pt idx="9227">
                  <c:v>42913.739583333336</c:v>
                </c:pt>
                <c:pt idx="9228">
                  <c:v>42913.75</c:v>
                </c:pt>
                <c:pt idx="9229">
                  <c:v>42913.760416666664</c:v>
                </c:pt>
                <c:pt idx="9230">
                  <c:v>42913.770833333336</c:v>
                </c:pt>
                <c:pt idx="9231">
                  <c:v>42913.78125</c:v>
                </c:pt>
                <c:pt idx="9232">
                  <c:v>42913.791666666664</c:v>
                </c:pt>
                <c:pt idx="9233">
                  <c:v>42913.802083333336</c:v>
                </c:pt>
                <c:pt idx="9234">
                  <c:v>42913.8125</c:v>
                </c:pt>
                <c:pt idx="9235">
                  <c:v>42913.822916666664</c:v>
                </c:pt>
                <c:pt idx="9236">
                  <c:v>42913.833333333336</c:v>
                </c:pt>
                <c:pt idx="9237">
                  <c:v>42913.84375</c:v>
                </c:pt>
                <c:pt idx="9238">
                  <c:v>42913.854166666664</c:v>
                </c:pt>
                <c:pt idx="9239">
                  <c:v>42913.864583333336</c:v>
                </c:pt>
                <c:pt idx="9240">
                  <c:v>42913.875</c:v>
                </c:pt>
                <c:pt idx="9241">
                  <c:v>42913.885416666664</c:v>
                </c:pt>
                <c:pt idx="9242">
                  <c:v>42913.895833333336</c:v>
                </c:pt>
                <c:pt idx="9243">
                  <c:v>42913.90625</c:v>
                </c:pt>
                <c:pt idx="9244">
                  <c:v>42913.916666666664</c:v>
                </c:pt>
                <c:pt idx="9245">
                  <c:v>42913.927083333336</c:v>
                </c:pt>
                <c:pt idx="9246">
                  <c:v>42913.9375</c:v>
                </c:pt>
                <c:pt idx="9247">
                  <c:v>42913.947916666664</c:v>
                </c:pt>
                <c:pt idx="9248">
                  <c:v>42913.958333333336</c:v>
                </c:pt>
                <c:pt idx="9249">
                  <c:v>42913.96875</c:v>
                </c:pt>
                <c:pt idx="9250">
                  <c:v>42913.979166666664</c:v>
                </c:pt>
                <c:pt idx="9251">
                  <c:v>42913.989583333336</c:v>
                </c:pt>
                <c:pt idx="9252">
                  <c:v>42914</c:v>
                </c:pt>
                <c:pt idx="9253">
                  <c:v>42914.010416666664</c:v>
                </c:pt>
                <c:pt idx="9254">
                  <c:v>42914.020833333336</c:v>
                </c:pt>
                <c:pt idx="9255">
                  <c:v>42914.03125</c:v>
                </c:pt>
                <c:pt idx="9256">
                  <c:v>42914.041666666664</c:v>
                </c:pt>
                <c:pt idx="9257">
                  <c:v>42914.052083333336</c:v>
                </c:pt>
                <c:pt idx="9258">
                  <c:v>42914.0625</c:v>
                </c:pt>
                <c:pt idx="9259">
                  <c:v>42914.072916666664</c:v>
                </c:pt>
                <c:pt idx="9260">
                  <c:v>42914.083333333336</c:v>
                </c:pt>
                <c:pt idx="9261">
                  <c:v>42914.09375</c:v>
                </c:pt>
                <c:pt idx="9262">
                  <c:v>42914.104166666664</c:v>
                </c:pt>
                <c:pt idx="9263">
                  <c:v>42914.114583333336</c:v>
                </c:pt>
                <c:pt idx="9264">
                  <c:v>42914.125</c:v>
                </c:pt>
                <c:pt idx="9265">
                  <c:v>42914.135416666664</c:v>
                </c:pt>
                <c:pt idx="9266">
                  <c:v>42914.145833333336</c:v>
                </c:pt>
                <c:pt idx="9267">
                  <c:v>42914.15625</c:v>
                </c:pt>
                <c:pt idx="9268">
                  <c:v>42914.166666666664</c:v>
                </c:pt>
                <c:pt idx="9269">
                  <c:v>42914.177083333336</c:v>
                </c:pt>
                <c:pt idx="9270">
                  <c:v>42914.1875</c:v>
                </c:pt>
                <c:pt idx="9271">
                  <c:v>42914.197916666664</c:v>
                </c:pt>
                <c:pt idx="9272">
                  <c:v>42914.208333333336</c:v>
                </c:pt>
                <c:pt idx="9273">
                  <c:v>42914.21875</c:v>
                </c:pt>
                <c:pt idx="9274">
                  <c:v>42914.229166666664</c:v>
                </c:pt>
                <c:pt idx="9275">
                  <c:v>42914.239583333336</c:v>
                </c:pt>
                <c:pt idx="9276">
                  <c:v>42914.25</c:v>
                </c:pt>
                <c:pt idx="9277">
                  <c:v>42914.260416666664</c:v>
                </c:pt>
                <c:pt idx="9278">
                  <c:v>42914.270833333336</c:v>
                </c:pt>
                <c:pt idx="9279">
                  <c:v>42914.28125</c:v>
                </c:pt>
                <c:pt idx="9280">
                  <c:v>42914.291666666664</c:v>
                </c:pt>
                <c:pt idx="9281">
                  <c:v>42914.302083333336</c:v>
                </c:pt>
                <c:pt idx="9282">
                  <c:v>42914.3125</c:v>
                </c:pt>
                <c:pt idx="9283">
                  <c:v>42914.322916666664</c:v>
                </c:pt>
                <c:pt idx="9284">
                  <c:v>42914.333333333336</c:v>
                </c:pt>
                <c:pt idx="9285">
                  <c:v>42914.34375</c:v>
                </c:pt>
                <c:pt idx="9286">
                  <c:v>42914.354166666664</c:v>
                </c:pt>
                <c:pt idx="9287">
                  <c:v>42914.364583333336</c:v>
                </c:pt>
                <c:pt idx="9288">
                  <c:v>42914.375</c:v>
                </c:pt>
                <c:pt idx="9289">
                  <c:v>42914.385416666664</c:v>
                </c:pt>
                <c:pt idx="9290">
                  <c:v>42914.395833333336</c:v>
                </c:pt>
                <c:pt idx="9291">
                  <c:v>42914.40625</c:v>
                </c:pt>
                <c:pt idx="9292">
                  <c:v>42914.416666666664</c:v>
                </c:pt>
                <c:pt idx="9293">
                  <c:v>42914.427083333336</c:v>
                </c:pt>
                <c:pt idx="9294">
                  <c:v>42914.4375</c:v>
                </c:pt>
                <c:pt idx="9295">
                  <c:v>42914.447916666664</c:v>
                </c:pt>
                <c:pt idx="9296">
                  <c:v>42914.458333333336</c:v>
                </c:pt>
                <c:pt idx="9297">
                  <c:v>42914.46875</c:v>
                </c:pt>
                <c:pt idx="9298">
                  <c:v>42914.479166666664</c:v>
                </c:pt>
                <c:pt idx="9299">
                  <c:v>42914.489583333336</c:v>
                </c:pt>
                <c:pt idx="9300">
                  <c:v>42914.5</c:v>
                </c:pt>
                <c:pt idx="9301">
                  <c:v>42914.510416666664</c:v>
                </c:pt>
                <c:pt idx="9302">
                  <c:v>42914.520833333336</c:v>
                </c:pt>
                <c:pt idx="9303">
                  <c:v>42914.53125</c:v>
                </c:pt>
                <c:pt idx="9304">
                  <c:v>42914.541666666664</c:v>
                </c:pt>
                <c:pt idx="9305">
                  <c:v>42914.552083333336</c:v>
                </c:pt>
                <c:pt idx="9306">
                  <c:v>42914.5625</c:v>
                </c:pt>
                <c:pt idx="9307">
                  <c:v>42914.572916666664</c:v>
                </c:pt>
                <c:pt idx="9308">
                  <c:v>42914.583333333336</c:v>
                </c:pt>
                <c:pt idx="9309">
                  <c:v>42914.59375</c:v>
                </c:pt>
                <c:pt idx="9310">
                  <c:v>42914.604166666664</c:v>
                </c:pt>
                <c:pt idx="9311">
                  <c:v>42914.614583333336</c:v>
                </c:pt>
                <c:pt idx="9312">
                  <c:v>42914.625</c:v>
                </c:pt>
                <c:pt idx="9313">
                  <c:v>42914.635416666664</c:v>
                </c:pt>
                <c:pt idx="9314">
                  <c:v>42914.645833333336</c:v>
                </c:pt>
                <c:pt idx="9315">
                  <c:v>42914.65625</c:v>
                </c:pt>
                <c:pt idx="9316">
                  <c:v>42914.666666666664</c:v>
                </c:pt>
                <c:pt idx="9317">
                  <c:v>42914.677083333336</c:v>
                </c:pt>
                <c:pt idx="9318">
                  <c:v>42914.6875</c:v>
                </c:pt>
                <c:pt idx="9319">
                  <c:v>42914.697916666664</c:v>
                </c:pt>
                <c:pt idx="9320">
                  <c:v>42914.708333333336</c:v>
                </c:pt>
                <c:pt idx="9321">
                  <c:v>42914.71875</c:v>
                </c:pt>
                <c:pt idx="9322">
                  <c:v>42914.729166666664</c:v>
                </c:pt>
                <c:pt idx="9323">
                  <c:v>42914.739583333336</c:v>
                </c:pt>
                <c:pt idx="9324">
                  <c:v>42914.75</c:v>
                </c:pt>
                <c:pt idx="9325">
                  <c:v>42914.760416666664</c:v>
                </c:pt>
                <c:pt idx="9326">
                  <c:v>42914.770833333336</c:v>
                </c:pt>
                <c:pt idx="9327">
                  <c:v>42914.78125</c:v>
                </c:pt>
                <c:pt idx="9328">
                  <c:v>42914.791666666664</c:v>
                </c:pt>
                <c:pt idx="9329">
                  <c:v>42914.802083333336</c:v>
                </c:pt>
                <c:pt idx="9330">
                  <c:v>42914.8125</c:v>
                </c:pt>
                <c:pt idx="9331">
                  <c:v>42914.822916666664</c:v>
                </c:pt>
                <c:pt idx="9332">
                  <c:v>42914.833333333336</c:v>
                </c:pt>
                <c:pt idx="9333">
                  <c:v>42914.84375</c:v>
                </c:pt>
                <c:pt idx="9334">
                  <c:v>42914.854166666664</c:v>
                </c:pt>
                <c:pt idx="9335">
                  <c:v>42914.864583333336</c:v>
                </c:pt>
                <c:pt idx="9336">
                  <c:v>42914.875</c:v>
                </c:pt>
                <c:pt idx="9337">
                  <c:v>42914.885416666664</c:v>
                </c:pt>
                <c:pt idx="9338">
                  <c:v>42914.895833333336</c:v>
                </c:pt>
                <c:pt idx="9339">
                  <c:v>42914.90625</c:v>
                </c:pt>
                <c:pt idx="9340">
                  <c:v>42914.916666666664</c:v>
                </c:pt>
                <c:pt idx="9341">
                  <c:v>42914.927083333336</c:v>
                </c:pt>
                <c:pt idx="9342">
                  <c:v>42914.9375</c:v>
                </c:pt>
                <c:pt idx="9343">
                  <c:v>42914.947916666664</c:v>
                </c:pt>
                <c:pt idx="9344">
                  <c:v>42914.958333333336</c:v>
                </c:pt>
                <c:pt idx="9345">
                  <c:v>42914.96875</c:v>
                </c:pt>
                <c:pt idx="9346">
                  <c:v>42914.979166666664</c:v>
                </c:pt>
                <c:pt idx="9347">
                  <c:v>42914.989583333336</c:v>
                </c:pt>
                <c:pt idx="9348">
                  <c:v>42915</c:v>
                </c:pt>
                <c:pt idx="9349">
                  <c:v>42915.010416666664</c:v>
                </c:pt>
                <c:pt idx="9350">
                  <c:v>42915.020833333336</c:v>
                </c:pt>
                <c:pt idx="9351">
                  <c:v>42915.03125</c:v>
                </c:pt>
                <c:pt idx="9352">
                  <c:v>42915.041666666664</c:v>
                </c:pt>
                <c:pt idx="9353">
                  <c:v>42915.052083333336</c:v>
                </c:pt>
                <c:pt idx="9354">
                  <c:v>42915.0625</c:v>
                </c:pt>
                <c:pt idx="9355">
                  <c:v>42915.072916666664</c:v>
                </c:pt>
                <c:pt idx="9356">
                  <c:v>42915.083333333336</c:v>
                </c:pt>
                <c:pt idx="9357">
                  <c:v>42915.09375</c:v>
                </c:pt>
                <c:pt idx="9358">
                  <c:v>42915.104166666664</c:v>
                </c:pt>
                <c:pt idx="9359">
                  <c:v>42915.114583333336</c:v>
                </c:pt>
                <c:pt idx="9360">
                  <c:v>42915.125</c:v>
                </c:pt>
                <c:pt idx="9361">
                  <c:v>42915.135416666664</c:v>
                </c:pt>
                <c:pt idx="9362">
                  <c:v>42915.145833333336</c:v>
                </c:pt>
                <c:pt idx="9363">
                  <c:v>42915.15625</c:v>
                </c:pt>
                <c:pt idx="9364">
                  <c:v>42915.166666666664</c:v>
                </c:pt>
                <c:pt idx="9365">
                  <c:v>42915.177083333336</c:v>
                </c:pt>
                <c:pt idx="9366">
                  <c:v>42915.1875</c:v>
                </c:pt>
                <c:pt idx="9367">
                  <c:v>42915.197916666664</c:v>
                </c:pt>
                <c:pt idx="9368">
                  <c:v>42915.208333333336</c:v>
                </c:pt>
                <c:pt idx="9369">
                  <c:v>42915.21875</c:v>
                </c:pt>
                <c:pt idx="9370">
                  <c:v>42915.229166666664</c:v>
                </c:pt>
                <c:pt idx="9371">
                  <c:v>42915.239583333336</c:v>
                </c:pt>
                <c:pt idx="9372">
                  <c:v>42915.25</c:v>
                </c:pt>
                <c:pt idx="9373">
                  <c:v>42915.260416666664</c:v>
                </c:pt>
                <c:pt idx="9374">
                  <c:v>42915.270833333336</c:v>
                </c:pt>
                <c:pt idx="9375">
                  <c:v>42915.28125</c:v>
                </c:pt>
                <c:pt idx="9376">
                  <c:v>42915.291666666664</c:v>
                </c:pt>
                <c:pt idx="9377">
                  <c:v>42915.302083333336</c:v>
                </c:pt>
                <c:pt idx="9378">
                  <c:v>42915.3125</c:v>
                </c:pt>
                <c:pt idx="9379">
                  <c:v>42915.322916666664</c:v>
                </c:pt>
                <c:pt idx="9380">
                  <c:v>42915.333333333336</c:v>
                </c:pt>
                <c:pt idx="9381">
                  <c:v>42915.34375</c:v>
                </c:pt>
                <c:pt idx="9382">
                  <c:v>42915.354166666664</c:v>
                </c:pt>
                <c:pt idx="9383">
                  <c:v>42915.364583333336</c:v>
                </c:pt>
                <c:pt idx="9384">
                  <c:v>42915.375</c:v>
                </c:pt>
                <c:pt idx="9385">
                  <c:v>42915.385416666664</c:v>
                </c:pt>
                <c:pt idx="9386">
                  <c:v>42915.395833333336</c:v>
                </c:pt>
                <c:pt idx="9387">
                  <c:v>42915.40625</c:v>
                </c:pt>
                <c:pt idx="9388">
                  <c:v>42915.416666666664</c:v>
                </c:pt>
                <c:pt idx="9389">
                  <c:v>42915.427083333336</c:v>
                </c:pt>
                <c:pt idx="9390">
                  <c:v>42915.4375</c:v>
                </c:pt>
                <c:pt idx="9391">
                  <c:v>42915.447916666664</c:v>
                </c:pt>
                <c:pt idx="9392">
                  <c:v>42915.458333333336</c:v>
                </c:pt>
                <c:pt idx="9393">
                  <c:v>42915.46875</c:v>
                </c:pt>
                <c:pt idx="9394">
                  <c:v>42915.479166666664</c:v>
                </c:pt>
                <c:pt idx="9395">
                  <c:v>42915.489583333336</c:v>
                </c:pt>
                <c:pt idx="9396">
                  <c:v>42915.5</c:v>
                </c:pt>
                <c:pt idx="9397">
                  <c:v>42915.510416666664</c:v>
                </c:pt>
                <c:pt idx="9398">
                  <c:v>42915.520833333336</c:v>
                </c:pt>
                <c:pt idx="9399">
                  <c:v>42915.53125</c:v>
                </c:pt>
                <c:pt idx="9400">
                  <c:v>42915.541666666664</c:v>
                </c:pt>
                <c:pt idx="9401">
                  <c:v>42915.552083333336</c:v>
                </c:pt>
                <c:pt idx="9402">
                  <c:v>42915.5625</c:v>
                </c:pt>
                <c:pt idx="9403">
                  <c:v>42915.572916666664</c:v>
                </c:pt>
                <c:pt idx="9404">
                  <c:v>42915.583333333336</c:v>
                </c:pt>
                <c:pt idx="9405">
                  <c:v>42915.59375</c:v>
                </c:pt>
                <c:pt idx="9406">
                  <c:v>42915.604166666664</c:v>
                </c:pt>
                <c:pt idx="9407">
                  <c:v>42915.614583333336</c:v>
                </c:pt>
                <c:pt idx="9408">
                  <c:v>42915.625</c:v>
                </c:pt>
                <c:pt idx="9409">
                  <c:v>42915.635416666664</c:v>
                </c:pt>
                <c:pt idx="9410">
                  <c:v>42915.645833333336</c:v>
                </c:pt>
                <c:pt idx="9411">
                  <c:v>42915.65625</c:v>
                </c:pt>
                <c:pt idx="9412">
                  <c:v>42915.666666666664</c:v>
                </c:pt>
                <c:pt idx="9413">
                  <c:v>42915.677083333336</c:v>
                </c:pt>
                <c:pt idx="9414">
                  <c:v>42915.6875</c:v>
                </c:pt>
                <c:pt idx="9415">
                  <c:v>42915.697916666664</c:v>
                </c:pt>
                <c:pt idx="9416">
                  <c:v>42915.708333333336</c:v>
                </c:pt>
                <c:pt idx="9417">
                  <c:v>42915.71875</c:v>
                </c:pt>
                <c:pt idx="9418">
                  <c:v>42915.729166666664</c:v>
                </c:pt>
                <c:pt idx="9419">
                  <c:v>42915.739583333336</c:v>
                </c:pt>
                <c:pt idx="9420">
                  <c:v>42915.75</c:v>
                </c:pt>
                <c:pt idx="9421">
                  <c:v>42915.760416666664</c:v>
                </c:pt>
                <c:pt idx="9422">
                  <c:v>42915.770833333336</c:v>
                </c:pt>
                <c:pt idx="9423">
                  <c:v>42915.78125</c:v>
                </c:pt>
                <c:pt idx="9424">
                  <c:v>42915.791666666664</c:v>
                </c:pt>
                <c:pt idx="9425">
                  <c:v>42915.802083333336</c:v>
                </c:pt>
                <c:pt idx="9426">
                  <c:v>42915.8125</c:v>
                </c:pt>
                <c:pt idx="9427">
                  <c:v>42915.822916666664</c:v>
                </c:pt>
                <c:pt idx="9428">
                  <c:v>42915.833333333336</c:v>
                </c:pt>
                <c:pt idx="9429">
                  <c:v>42915.84375</c:v>
                </c:pt>
                <c:pt idx="9430">
                  <c:v>42915.854166666664</c:v>
                </c:pt>
                <c:pt idx="9431">
                  <c:v>42915.864583333336</c:v>
                </c:pt>
                <c:pt idx="9432">
                  <c:v>42915.875</c:v>
                </c:pt>
                <c:pt idx="9433">
                  <c:v>42915.885416666664</c:v>
                </c:pt>
                <c:pt idx="9434">
                  <c:v>42915.895833333336</c:v>
                </c:pt>
                <c:pt idx="9435">
                  <c:v>42915.90625</c:v>
                </c:pt>
                <c:pt idx="9436">
                  <c:v>42915.916666666664</c:v>
                </c:pt>
                <c:pt idx="9437">
                  <c:v>42915.927083333336</c:v>
                </c:pt>
                <c:pt idx="9438">
                  <c:v>42915.9375</c:v>
                </c:pt>
                <c:pt idx="9439">
                  <c:v>42915.947916666664</c:v>
                </c:pt>
                <c:pt idx="9440">
                  <c:v>42915.958333333336</c:v>
                </c:pt>
                <c:pt idx="9441">
                  <c:v>42915.96875</c:v>
                </c:pt>
                <c:pt idx="9442">
                  <c:v>42915.979166666664</c:v>
                </c:pt>
                <c:pt idx="9443">
                  <c:v>42915.989583333336</c:v>
                </c:pt>
                <c:pt idx="9444">
                  <c:v>42916</c:v>
                </c:pt>
                <c:pt idx="9445">
                  <c:v>42916.010416666664</c:v>
                </c:pt>
                <c:pt idx="9446">
                  <c:v>42916.020833333336</c:v>
                </c:pt>
                <c:pt idx="9447">
                  <c:v>42916.03125</c:v>
                </c:pt>
                <c:pt idx="9448">
                  <c:v>42916.041666666664</c:v>
                </c:pt>
                <c:pt idx="9449">
                  <c:v>42916.052083333336</c:v>
                </c:pt>
                <c:pt idx="9450">
                  <c:v>42916.0625</c:v>
                </c:pt>
                <c:pt idx="9451">
                  <c:v>42916.072916666664</c:v>
                </c:pt>
                <c:pt idx="9452">
                  <c:v>42916.083333333336</c:v>
                </c:pt>
                <c:pt idx="9453">
                  <c:v>42916.09375</c:v>
                </c:pt>
                <c:pt idx="9454">
                  <c:v>42916.104166666664</c:v>
                </c:pt>
                <c:pt idx="9455">
                  <c:v>42916.114583333336</c:v>
                </c:pt>
                <c:pt idx="9456">
                  <c:v>42916.125</c:v>
                </c:pt>
                <c:pt idx="9457">
                  <c:v>42916.135416666664</c:v>
                </c:pt>
                <c:pt idx="9458">
                  <c:v>42916.145833333336</c:v>
                </c:pt>
                <c:pt idx="9459">
                  <c:v>42916.15625</c:v>
                </c:pt>
                <c:pt idx="9460">
                  <c:v>42916.166666666664</c:v>
                </c:pt>
                <c:pt idx="9461">
                  <c:v>42916.177083333336</c:v>
                </c:pt>
                <c:pt idx="9462">
                  <c:v>42916.1875</c:v>
                </c:pt>
                <c:pt idx="9463">
                  <c:v>42916.197916666664</c:v>
                </c:pt>
                <c:pt idx="9464">
                  <c:v>42916.208333333336</c:v>
                </c:pt>
                <c:pt idx="9465">
                  <c:v>42916.21875</c:v>
                </c:pt>
                <c:pt idx="9466">
                  <c:v>42916.229166666664</c:v>
                </c:pt>
                <c:pt idx="9467">
                  <c:v>42916.239583333336</c:v>
                </c:pt>
                <c:pt idx="9468">
                  <c:v>42916.25</c:v>
                </c:pt>
                <c:pt idx="9469">
                  <c:v>42916.260416666664</c:v>
                </c:pt>
                <c:pt idx="9470">
                  <c:v>42916.270833333336</c:v>
                </c:pt>
                <c:pt idx="9471">
                  <c:v>42916.28125</c:v>
                </c:pt>
                <c:pt idx="9472">
                  <c:v>42916.291666666664</c:v>
                </c:pt>
                <c:pt idx="9473">
                  <c:v>42916.302083333336</c:v>
                </c:pt>
                <c:pt idx="9474">
                  <c:v>42916.3125</c:v>
                </c:pt>
                <c:pt idx="9475">
                  <c:v>42916.322916666664</c:v>
                </c:pt>
                <c:pt idx="9476">
                  <c:v>42916.333333333336</c:v>
                </c:pt>
                <c:pt idx="9477">
                  <c:v>42916.34375</c:v>
                </c:pt>
                <c:pt idx="9478">
                  <c:v>42916.354166666664</c:v>
                </c:pt>
                <c:pt idx="9479">
                  <c:v>42916.364583333336</c:v>
                </c:pt>
                <c:pt idx="9480">
                  <c:v>42916.375</c:v>
                </c:pt>
                <c:pt idx="9481">
                  <c:v>42916.385416666664</c:v>
                </c:pt>
                <c:pt idx="9482">
                  <c:v>42916.395833333336</c:v>
                </c:pt>
                <c:pt idx="9483">
                  <c:v>42916.40625</c:v>
                </c:pt>
                <c:pt idx="9484">
                  <c:v>42916.416666666664</c:v>
                </c:pt>
                <c:pt idx="9485">
                  <c:v>42916.427083333336</c:v>
                </c:pt>
                <c:pt idx="9486">
                  <c:v>42916.4375</c:v>
                </c:pt>
                <c:pt idx="9487">
                  <c:v>42916.447916666664</c:v>
                </c:pt>
                <c:pt idx="9488">
                  <c:v>42916.458333333336</c:v>
                </c:pt>
                <c:pt idx="9489">
                  <c:v>42916.46875</c:v>
                </c:pt>
                <c:pt idx="9490">
                  <c:v>42916.479166666664</c:v>
                </c:pt>
                <c:pt idx="9491">
                  <c:v>42916.489583333336</c:v>
                </c:pt>
                <c:pt idx="9492">
                  <c:v>42916.5</c:v>
                </c:pt>
                <c:pt idx="9493">
                  <c:v>42916.510416666664</c:v>
                </c:pt>
                <c:pt idx="9494">
                  <c:v>42916.520833333336</c:v>
                </c:pt>
                <c:pt idx="9495">
                  <c:v>42916.53125</c:v>
                </c:pt>
                <c:pt idx="9496">
                  <c:v>42916.541666666664</c:v>
                </c:pt>
                <c:pt idx="9497">
                  <c:v>42916.552083333336</c:v>
                </c:pt>
                <c:pt idx="9498">
                  <c:v>42916.5625</c:v>
                </c:pt>
                <c:pt idx="9499">
                  <c:v>42916.572916666664</c:v>
                </c:pt>
                <c:pt idx="9500">
                  <c:v>42916.583333333336</c:v>
                </c:pt>
                <c:pt idx="9501">
                  <c:v>42916.59375</c:v>
                </c:pt>
                <c:pt idx="9502">
                  <c:v>42916.604166666664</c:v>
                </c:pt>
                <c:pt idx="9503">
                  <c:v>42916.614583333336</c:v>
                </c:pt>
                <c:pt idx="9504">
                  <c:v>42916.625</c:v>
                </c:pt>
                <c:pt idx="9505">
                  <c:v>42916.635416666664</c:v>
                </c:pt>
                <c:pt idx="9506">
                  <c:v>42916.645833333336</c:v>
                </c:pt>
                <c:pt idx="9507">
                  <c:v>42916.65625</c:v>
                </c:pt>
                <c:pt idx="9508">
                  <c:v>42916.666666666664</c:v>
                </c:pt>
                <c:pt idx="9509">
                  <c:v>42916.677083333336</c:v>
                </c:pt>
                <c:pt idx="9510">
                  <c:v>42916.6875</c:v>
                </c:pt>
                <c:pt idx="9511">
                  <c:v>42916.697916666664</c:v>
                </c:pt>
                <c:pt idx="9512">
                  <c:v>42916.708333333336</c:v>
                </c:pt>
                <c:pt idx="9513">
                  <c:v>42916.71875</c:v>
                </c:pt>
                <c:pt idx="9514">
                  <c:v>42916.729166666664</c:v>
                </c:pt>
                <c:pt idx="9515">
                  <c:v>42916.739583333336</c:v>
                </c:pt>
                <c:pt idx="9516">
                  <c:v>42916.75</c:v>
                </c:pt>
                <c:pt idx="9517">
                  <c:v>42916.760416666664</c:v>
                </c:pt>
                <c:pt idx="9518">
                  <c:v>42916.770833333336</c:v>
                </c:pt>
                <c:pt idx="9519">
                  <c:v>42916.78125</c:v>
                </c:pt>
                <c:pt idx="9520">
                  <c:v>42916.791666666664</c:v>
                </c:pt>
                <c:pt idx="9521">
                  <c:v>42916.802083333336</c:v>
                </c:pt>
                <c:pt idx="9522">
                  <c:v>42916.8125</c:v>
                </c:pt>
                <c:pt idx="9523">
                  <c:v>42916.822916666664</c:v>
                </c:pt>
                <c:pt idx="9524">
                  <c:v>42916.833333333336</c:v>
                </c:pt>
                <c:pt idx="9525">
                  <c:v>42916.84375</c:v>
                </c:pt>
                <c:pt idx="9526">
                  <c:v>42916.854166666664</c:v>
                </c:pt>
                <c:pt idx="9527">
                  <c:v>42916.864583333336</c:v>
                </c:pt>
                <c:pt idx="9528">
                  <c:v>42916.875</c:v>
                </c:pt>
                <c:pt idx="9529">
                  <c:v>42916.885416666664</c:v>
                </c:pt>
                <c:pt idx="9530">
                  <c:v>42916.895833333336</c:v>
                </c:pt>
                <c:pt idx="9531">
                  <c:v>42916.90625</c:v>
                </c:pt>
                <c:pt idx="9532">
                  <c:v>42916.916666666664</c:v>
                </c:pt>
                <c:pt idx="9533">
                  <c:v>42916.927083333336</c:v>
                </c:pt>
                <c:pt idx="9534">
                  <c:v>42916.9375</c:v>
                </c:pt>
                <c:pt idx="9535">
                  <c:v>42916.947916666664</c:v>
                </c:pt>
                <c:pt idx="9536">
                  <c:v>42916.958333333336</c:v>
                </c:pt>
                <c:pt idx="9537">
                  <c:v>42916.96875</c:v>
                </c:pt>
                <c:pt idx="9538">
                  <c:v>42916.979166666664</c:v>
                </c:pt>
                <c:pt idx="9539">
                  <c:v>42916.989583333336</c:v>
                </c:pt>
                <c:pt idx="9540">
                  <c:v>42917</c:v>
                </c:pt>
                <c:pt idx="9541">
                  <c:v>42917.010416666664</c:v>
                </c:pt>
                <c:pt idx="9542">
                  <c:v>42917.020833333336</c:v>
                </c:pt>
                <c:pt idx="9543">
                  <c:v>42917.03125</c:v>
                </c:pt>
                <c:pt idx="9544">
                  <c:v>42917.041666666664</c:v>
                </c:pt>
                <c:pt idx="9545">
                  <c:v>42917.052083333336</c:v>
                </c:pt>
                <c:pt idx="9546">
                  <c:v>42917.0625</c:v>
                </c:pt>
                <c:pt idx="9547">
                  <c:v>42917.072916666664</c:v>
                </c:pt>
                <c:pt idx="9548">
                  <c:v>42917.083333333336</c:v>
                </c:pt>
                <c:pt idx="9549">
                  <c:v>42917.09375</c:v>
                </c:pt>
                <c:pt idx="9550">
                  <c:v>42917.104166666664</c:v>
                </c:pt>
                <c:pt idx="9551">
                  <c:v>42917.114583333336</c:v>
                </c:pt>
                <c:pt idx="9552">
                  <c:v>42917.125</c:v>
                </c:pt>
                <c:pt idx="9553">
                  <c:v>42917.135416666664</c:v>
                </c:pt>
                <c:pt idx="9554">
                  <c:v>42917.145833333336</c:v>
                </c:pt>
                <c:pt idx="9555">
                  <c:v>42917.15625</c:v>
                </c:pt>
                <c:pt idx="9556">
                  <c:v>42917.166666666664</c:v>
                </c:pt>
                <c:pt idx="9557">
                  <c:v>42917.177083333336</c:v>
                </c:pt>
                <c:pt idx="9558">
                  <c:v>42917.1875</c:v>
                </c:pt>
                <c:pt idx="9559">
                  <c:v>42917.197916666664</c:v>
                </c:pt>
                <c:pt idx="9560">
                  <c:v>42917.208333333336</c:v>
                </c:pt>
                <c:pt idx="9561">
                  <c:v>42917.21875</c:v>
                </c:pt>
                <c:pt idx="9562">
                  <c:v>42917.229166666664</c:v>
                </c:pt>
                <c:pt idx="9563">
                  <c:v>42917.239583333336</c:v>
                </c:pt>
                <c:pt idx="9564">
                  <c:v>42917.25</c:v>
                </c:pt>
                <c:pt idx="9565">
                  <c:v>42917.260416666664</c:v>
                </c:pt>
                <c:pt idx="9566">
                  <c:v>42917.270833333336</c:v>
                </c:pt>
                <c:pt idx="9567">
                  <c:v>42917.28125</c:v>
                </c:pt>
                <c:pt idx="9568">
                  <c:v>42917.291666666664</c:v>
                </c:pt>
                <c:pt idx="9569">
                  <c:v>42917.302083333336</c:v>
                </c:pt>
                <c:pt idx="9570">
                  <c:v>42917.3125</c:v>
                </c:pt>
                <c:pt idx="9571">
                  <c:v>42917.322916666664</c:v>
                </c:pt>
                <c:pt idx="9572">
                  <c:v>42917.333333333336</c:v>
                </c:pt>
                <c:pt idx="9573">
                  <c:v>42917.34375</c:v>
                </c:pt>
                <c:pt idx="9574">
                  <c:v>42917.354166666664</c:v>
                </c:pt>
                <c:pt idx="9575">
                  <c:v>42917.364583333336</c:v>
                </c:pt>
                <c:pt idx="9576">
                  <c:v>42917.375</c:v>
                </c:pt>
                <c:pt idx="9577">
                  <c:v>42917.385416666664</c:v>
                </c:pt>
                <c:pt idx="9578">
                  <c:v>42917.395833333336</c:v>
                </c:pt>
                <c:pt idx="9579">
                  <c:v>42917.40625</c:v>
                </c:pt>
                <c:pt idx="9580">
                  <c:v>42917.416666666664</c:v>
                </c:pt>
                <c:pt idx="9581">
                  <c:v>42917.427083333336</c:v>
                </c:pt>
                <c:pt idx="9582">
                  <c:v>42917.4375</c:v>
                </c:pt>
                <c:pt idx="9583">
                  <c:v>42917.447916666664</c:v>
                </c:pt>
                <c:pt idx="9584">
                  <c:v>42917.458333333336</c:v>
                </c:pt>
                <c:pt idx="9585">
                  <c:v>42917.46875</c:v>
                </c:pt>
                <c:pt idx="9586">
                  <c:v>42917.479166666664</c:v>
                </c:pt>
                <c:pt idx="9587">
                  <c:v>42917.489583333336</c:v>
                </c:pt>
                <c:pt idx="9588">
                  <c:v>42917.5</c:v>
                </c:pt>
                <c:pt idx="9589">
                  <c:v>42917.510416666664</c:v>
                </c:pt>
                <c:pt idx="9590">
                  <c:v>42917.520833333336</c:v>
                </c:pt>
                <c:pt idx="9591">
                  <c:v>42917.53125</c:v>
                </c:pt>
                <c:pt idx="9592">
                  <c:v>42917.541666666664</c:v>
                </c:pt>
                <c:pt idx="9593">
                  <c:v>42917.552083333336</c:v>
                </c:pt>
                <c:pt idx="9594">
                  <c:v>42917.5625</c:v>
                </c:pt>
                <c:pt idx="9595">
                  <c:v>42917.572916666664</c:v>
                </c:pt>
                <c:pt idx="9596">
                  <c:v>42917.583333333336</c:v>
                </c:pt>
                <c:pt idx="9597">
                  <c:v>42917.59375</c:v>
                </c:pt>
                <c:pt idx="9598">
                  <c:v>42917.604166666664</c:v>
                </c:pt>
                <c:pt idx="9599">
                  <c:v>42917.614583333336</c:v>
                </c:pt>
                <c:pt idx="9600">
                  <c:v>42917.625</c:v>
                </c:pt>
                <c:pt idx="9601">
                  <c:v>42917.635416666664</c:v>
                </c:pt>
                <c:pt idx="9602">
                  <c:v>42917.645833333336</c:v>
                </c:pt>
                <c:pt idx="9603">
                  <c:v>42917.65625</c:v>
                </c:pt>
                <c:pt idx="9604">
                  <c:v>42917.666666666664</c:v>
                </c:pt>
                <c:pt idx="9605">
                  <c:v>42917.677083333336</c:v>
                </c:pt>
                <c:pt idx="9606">
                  <c:v>42917.6875</c:v>
                </c:pt>
                <c:pt idx="9607">
                  <c:v>42917.697916666664</c:v>
                </c:pt>
                <c:pt idx="9608">
                  <c:v>42917.708333333336</c:v>
                </c:pt>
                <c:pt idx="9609">
                  <c:v>42917.71875</c:v>
                </c:pt>
                <c:pt idx="9610">
                  <c:v>42917.729166666664</c:v>
                </c:pt>
                <c:pt idx="9611">
                  <c:v>42917.739583333336</c:v>
                </c:pt>
                <c:pt idx="9612">
                  <c:v>42917.75</c:v>
                </c:pt>
                <c:pt idx="9613">
                  <c:v>42917.760416666664</c:v>
                </c:pt>
                <c:pt idx="9614">
                  <c:v>42917.770833333336</c:v>
                </c:pt>
                <c:pt idx="9615">
                  <c:v>42917.78125</c:v>
                </c:pt>
                <c:pt idx="9616">
                  <c:v>42917.791666666664</c:v>
                </c:pt>
                <c:pt idx="9617">
                  <c:v>42917.802083333336</c:v>
                </c:pt>
                <c:pt idx="9618">
                  <c:v>42917.8125</c:v>
                </c:pt>
                <c:pt idx="9619">
                  <c:v>42917.822916666664</c:v>
                </c:pt>
                <c:pt idx="9620">
                  <c:v>42917.833333333336</c:v>
                </c:pt>
                <c:pt idx="9621">
                  <c:v>42917.84375</c:v>
                </c:pt>
                <c:pt idx="9622">
                  <c:v>42917.854166666664</c:v>
                </c:pt>
                <c:pt idx="9623">
                  <c:v>42917.864583333336</c:v>
                </c:pt>
                <c:pt idx="9624">
                  <c:v>42917.875</c:v>
                </c:pt>
                <c:pt idx="9625">
                  <c:v>42917.885416666664</c:v>
                </c:pt>
                <c:pt idx="9626">
                  <c:v>42917.895833333336</c:v>
                </c:pt>
                <c:pt idx="9627">
                  <c:v>42917.90625</c:v>
                </c:pt>
                <c:pt idx="9628">
                  <c:v>42917.916666666664</c:v>
                </c:pt>
                <c:pt idx="9629">
                  <c:v>42917.927083333336</c:v>
                </c:pt>
                <c:pt idx="9630">
                  <c:v>42917.9375</c:v>
                </c:pt>
                <c:pt idx="9631">
                  <c:v>42917.947916666664</c:v>
                </c:pt>
                <c:pt idx="9632">
                  <c:v>42917.958333333336</c:v>
                </c:pt>
                <c:pt idx="9633">
                  <c:v>42917.96875</c:v>
                </c:pt>
                <c:pt idx="9634">
                  <c:v>42917.979166666664</c:v>
                </c:pt>
                <c:pt idx="9635">
                  <c:v>42917.989583333336</c:v>
                </c:pt>
                <c:pt idx="9636">
                  <c:v>42918</c:v>
                </c:pt>
                <c:pt idx="9637">
                  <c:v>42918.010416666664</c:v>
                </c:pt>
                <c:pt idx="9638">
                  <c:v>42918.020833333336</c:v>
                </c:pt>
                <c:pt idx="9639">
                  <c:v>42918.03125</c:v>
                </c:pt>
                <c:pt idx="9640">
                  <c:v>42918.041666666664</c:v>
                </c:pt>
                <c:pt idx="9641">
                  <c:v>42918.052083333336</c:v>
                </c:pt>
                <c:pt idx="9642">
                  <c:v>42918.0625</c:v>
                </c:pt>
                <c:pt idx="9643">
                  <c:v>42918.072916666664</c:v>
                </c:pt>
                <c:pt idx="9644">
                  <c:v>42918.083333333336</c:v>
                </c:pt>
                <c:pt idx="9645">
                  <c:v>42918.09375</c:v>
                </c:pt>
                <c:pt idx="9646">
                  <c:v>42918.104166666664</c:v>
                </c:pt>
                <c:pt idx="9647">
                  <c:v>42918.114583333336</c:v>
                </c:pt>
                <c:pt idx="9648">
                  <c:v>42918.125</c:v>
                </c:pt>
                <c:pt idx="9649">
                  <c:v>42918.135416666664</c:v>
                </c:pt>
                <c:pt idx="9650">
                  <c:v>42918.145833333336</c:v>
                </c:pt>
                <c:pt idx="9651">
                  <c:v>42918.15625</c:v>
                </c:pt>
                <c:pt idx="9652">
                  <c:v>42918.166666666664</c:v>
                </c:pt>
                <c:pt idx="9653">
                  <c:v>42918.177083333336</c:v>
                </c:pt>
                <c:pt idx="9654">
                  <c:v>42918.1875</c:v>
                </c:pt>
                <c:pt idx="9655">
                  <c:v>42918.197916666664</c:v>
                </c:pt>
                <c:pt idx="9656">
                  <c:v>42918.208333333336</c:v>
                </c:pt>
                <c:pt idx="9657">
                  <c:v>42918.21875</c:v>
                </c:pt>
                <c:pt idx="9658">
                  <c:v>42918.229166666664</c:v>
                </c:pt>
                <c:pt idx="9659">
                  <c:v>42918.239583333336</c:v>
                </c:pt>
                <c:pt idx="9660">
                  <c:v>42918.25</c:v>
                </c:pt>
                <c:pt idx="9661">
                  <c:v>42918.260416666664</c:v>
                </c:pt>
                <c:pt idx="9662">
                  <c:v>42918.270833333336</c:v>
                </c:pt>
                <c:pt idx="9663">
                  <c:v>42918.28125</c:v>
                </c:pt>
                <c:pt idx="9664">
                  <c:v>42918.291666666664</c:v>
                </c:pt>
                <c:pt idx="9665">
                  <c:v>42918.302083333336</c:v>
                </c:pt>
                <c:pt idx="9666">
                  <c:v>42918.3125</c:v>
                </c:pt>
                <c:pt idx="9667">
                  <c:v>42918.322916666664</c:v>
                </c:pt>
                <c:pt idx="9668">
                  <c:v>42918.333333333336</c:v>
                </c:pt>
                <c:pt idx="9669">
                  <c:v>42918.34375</c:v>
                </c:pt>
                <c:pt idx="9670">
                  <c:v>42918.354166666664</c:v>
                </c:pt>
                <c:pt idx="9671">
                  <c:v>42918.364583333336</c:v>
                </c:pt>
                <c:pt idx="9672">
                  <c:v>42918.375</c:v>
                </c:pt>
                <c:pt idx="9673">
                  <c:v>42918.385416666664</c:v>
                </c:pt>
                <c:pt idx="9674">
                  <c:v>42918.395833333336</c:v>
                </c:pt>
                <c:pt idx="9675">
                  <c:v>42918.40625</c:v>
                </c:pt>
                <c:pt idx="9676">
                  <c:v>42918.416666666664</c:v>
                </c:pt>
                <c:pt idx="9677">
                  <c:v>42918.427083333336</c:v>
                </c:pt>
                <c:pt idx="9678">
                  <c:v>42918.4375</c:v>
                </c:pt>
                <c:pt idx="9679">
                  <c:v>42918.447916666664</c:v>
                </c:pt>
                <c:pt idx="9680">
                  <c:v>42918.458333333336</c:v>
                </c:pt>
                <c:pt idx="9681">
                  <c:v>42918.46875</c:v>
                </c:pt>
                <c:pt idx="9682">
                  <c:v>42918.479166666664</c:v>
                </c:pt>
                <c:pt idx="9683">
                  <c:v>42918.489583333336</c:v>
                </c:pt>
                <c:pt idx="9684">
                  <c:v>42918.5</c:v>
                </c:pt>
                <c:pt idx="9685">
                  <c:v>42918.510416666664</c:v>
                </c:pt>
                <c:pt idx="9686">
                  <c:v>42918.520833333336</c:v>
                </c:pt>
                <c:pt idx="9687">
                  <c:v>42918.53125</c:v>
                </c:pt>
                <c:pt idx="9688">
                  <c:v>42918.541666666664</c:v>
                </c:pt>
                <c:pt idx="9689">
                  <c:v>42918.552083333336</c:v>
                </c:pt>
                <c:pt idx="9690">
                  <c:v>42918.5625</c:v>
                </c:pt>
                <c:pt idx="9691">
                  <c:v>42918.572916666664</c:v>
                </c:pt>
                <c:pt idx="9692">
                  <c:v>42918.583333333336</c:v>
                </c:pt>
                <c:pt idx="9693">
                  <c:v>42918.59375</c:v>
                </c:pt>
                <c:pt idx="9694">
                  <c:v>42918.604166666664</c:v>
                </c:pt>
                <c:pt idx="9695">
                  <c:v>42918.614583333336</c:v>
                </c:pt>
                <c:pt idx="9696">
                  <c:v>42918.625</c:v>
                </c:pt>
                <c:pt idx="9697">
                  <c:v>42918.635416666664</c:v>
                </c:pt>
                <c:pt idx="9698">
                  <c:v>42918.645833333336</c:v>
                </c:pt>
                <c:pt idx="9699">
                  <c:v>42918.65625</c:v>
                </c:pt>
                <c:pt idx="9700">
                  <c:v>42918.666666666664</c:v>
                </c:pt>
                <c:pt idx="9701">
                  <c:v>42918.677083333336</c:v>
                </c:pt>
                <c:pt idx="9702">
                  <c:v>42918.6875</c:v>
                </c:pt>
                <c:pt idx="9703">
                  <c:v>42918.697916666664</c:v>
                </c:pt>
                <c:pt idx="9704">
                  <c:v>42918.708333333336</c:v>
                </c:pt>
                <c:pt idx="9705">
                  <c:v>42918.71875</c:v>
                </c:pt>
                <c:pt idx="9706">
                  <c:v>42918.729166666664</c:v>
                </c:pt>
                <c:pt idx="9707">
                  <c:v>42918.739583333336</c:v>
                </c:pt>
                <c:pt idx="9708">
                  <c:v>42918.75</c:v>
                </c:pt>
                <c:pt idx="9709">
                  <c:v>42918.760416666664</c:v>
                </c:pt>
                <c:pt idx="9710">
                  <c:v>42918.770833333336</c:v>
                </c:pt>
                <c:pt idx="9711">
                  <c:v>42918.78125</c:v>
                </c:pt>
                <c:pt idx="9712">
                  <c:v>42918.791666666664</c:v>
                </c:pt>
                <c:pt idx="9713">
                  <c:v>42918.802083333336</c:v>
                </c:pt>
                <c:pt idx="9714">
                  <c:v>42918.8125</c:v>
                </c:pt>
                <c:pt idx="9715">
                  <c:v>42918.822916666664</c:v>
                </c:pt>
                <c:pt idx="9716">
                  <c:v>42918.833333333336</c:v>
                </c:pt>
                <c:pt idx="9717">
                  <c:v>42918.84375</c:v>
                </c:pt>
                <c:pt idx="9718">
                  <c:v>42918.854166666664</c:v>
                </c:pt>
                <c:pt idx="9719">
                  <c:v>42918.864583333336</c:v>
                </c:pt>
                <c:pt idx="9720">
                  <c:v>42918.875</c:v>
                </c:pt>
                <c:pt idx="9721">
                  <c:v>42918.885416666664</c:v>
                </c:pt>
                <c:pt idx="9722">
                  <c:v>42918.895833333336</c:v>
                </c:pt>
                <c:pt idx="9723">
                  <c:v>42918.90625</c:v>
                </c:pt>
                <c:pt idx="9724">
                  <c:v>42918.916666666664</c:v>
                </c:pt>
                <c:pt idx="9725">
                  <c:v>42918.927083333336</c:v>
                </c:pt>
                <c:pt idx="9726">
                  <c:v>42918.9375</c:v>
                </c:pt>
                <c:pt idx="9727">
                  <c:v>42918.947916666664</c:v>
                </c:pt>
                <c:pt idx="9728">
                  <c:v>42918.958333333336</c:v>
                </c:pt>
                <c:pt idx="9729">
                  <c:v>42918.96875</c:v>
                </c:pt>
                <c:pt idx="9730">
                  <c:v>42918.979166666664</c:v>
                </c:pt>
                <c:pt idx="9731">
                  <c:v>42918.989583333336</c:v>
                </c:pt>
                <c:pt idx="9732">
                  <c:v>42919</c:v>
                </c:pt>
                <c:pt idx="9733">
                  <c:v>42919.010416666664</c:v>
                </c:pt>
                <c:pt idx="9734">
                  <c:v>42919.020833333336</c:v>
                </c:pt>
                <c:pt idx="9735">
                  <c:v>42919.03125</c:v>
                </c:pt>
                <c:pt idx="9736">
                  <c:v>42919.041666666664</c:v>
                </c:pt>
                <c:pt idx="9737">
                  <c:v>42919.052083333336</c:v>
                </c:pt>
                <c:pt idx="9738">
                  <c:v>42919.0625</c:v>
                </c:pt>
                <c:pt idx="9739">
                  <c:v>42919.072916666664</c:v>
                </c:pt>
                <c:pt idx="9740">
                  <c:v>42919.083333333336</c:v>
                </c:pt>
                <c:pt idx="9741">
                  <c:v>42919.09375</c:v>
                </c:pt>
                <c:pt idx="9742">
                  <c:v>42919.104166666664</c:v>
                </c:pt>
                <c:pt idx="9743">
                  <c:v>42919.114583333336</c:v>
                </c:pt>
                <c:pt idx="9744">
                  <c:v>42919.125</c:v>
                </c:pt>
                <c:pt idx="9745">
                  <c:v>42919.135416666664</c:v>
                </c:pt>
                <c:pt idx="9746">
                  <c:v>42919.145833333336</c:v>
                </c:pt>
                <c:pt idx="9747">
                  <c:v>42919.15625</c:v>
                </c:pt>
                <c:pt idx="9748">
                  <c:v>42919.166666666664</c:v>
                </c:pt>
                <c:pt idx="9749">
                  <c:v>42919.177083333336</c:v>
                </c:pt>
                <c:pt idx="9750">
                  <c:v>42919.1875</c:v>
                </c:pt>
                <c:pt idx="9751">
                  <c:v>42919.197916666664</c:v>
                </c:pt>
                <c:pt idx="9752">
                  <c:v>42919.208333333336</c:v>
                </c:pt>
                <c:pt idx="9753">
                  <c:v>42919.21875</c:v>
                </c:pt>
                <c:pt idx="9754">
                  <c:v>42919.229166666664</c:v>
                </c:pt>
                <c:pt idx="9755">
                  <c:v>42919.239583333336</c:v>
                </c:pt>
                <c:pt idx="9756">
                  <c:v>42919.25</c:v>
                </c:pt>
                <c:pt idx="9757">
                  <c:v>42919.260416666664</c:v>
                </c:pt>
                <c:pt idx="9758">
                  <c:v>42919.270833333336</c:v>
                </c:pt>
                <c:pt idx="9759">
                  <c:v>42919.28125</c:v>
                </c:pt>
                <c:pt idx="9760">
                  <c:v>42919.291666666664</c:v>
                </c:pt>
                <c:pt idx="9761">
                  <c:v>42919.302083333336</c:v>
                </c:pt>
                <c:pt idx="9762">
                  <c:v>42919.3125</c:v>
                </c:pt>
                <c:pt idx="9763">
                  <c:v>42919.322916666664</c:v>
                </c:pt>
                <c:pt idx="9764">
                  <c:v>42919.333333333336</c:v>
                </c:pt>
                <c:pt idx="9765">
                  <c:v>42919.34375</c:v>
                </c:pt>
                <c:pt idx="9766">
                  <c:v>42919.354166666664</c:v>
                </c:pt>
                <c:pt idx="9767">
                  <c:v>42919.364583333336</c:v>
                </c:pt>
                <c:pt idx="9768">
                  <c:v>42919.375</c:v>
                </c:pt>
                <c:pt idx="9769">
                  <c:v>42919.385416666664</c:v>
                </c:pt>
                <c:pt idx="9770">
                  <c:v>42919.395833333336</c:v>
                </c:pt>
                <c:pt idx="9771">
                  <c:v>42919.40625</c:v>
                </c:pt>
                <c:pt idx="9772">
                  <c:v>42919.416666666664</c:v>
                </c:pt>
                <c:pt idx="9773">
                  <c:v>42919.427083333336</c:v>
                </c:pt>
                <c:pt idx="9774">
                  <c:v>42919.4375</c:v>
                </c:pt>
                <c:pt idx="9775">
                  <c:v>42919.447916666664</c:v>
                </c:pt>
                <c:pt idx="9776">
                  <c:v>42919.458333333336</c:v>
                </c:pt>
                <c:pt idx="9777">
                  <c:v>42919.46875</c:v>
                </c:pt>
                <c:pt idx="9778">
                  <c:v>42919.479166666664</c:v>
                </c:pt>
                <c:pt idx="9779">
                  <c:v>42919.489583333336</c:v>
                </c:pt>
                <c:pt idx="9780">
                  <c:v>42919.5</c:v>
                </c:pt>
                <c:pt idx="9781">
                  <c:v>42919.510416666664</c:v>
                </c:pt>
                <c:pt idx="9782">
                  <c:v>42919.520833333336</c:v>
                </c:pt>
                <c:pt idx="9783">
                  <c:v>42919.53125</c:v>
                </c:pt>
                <c:pt idx="9784">
                  <c:v>42919.541666666664</c:v>
                </c:pt>
                <c:pt idx="9785">
                  <c:v>42919.552083333336</c:v>
                </c:pt>
                <c:pt idx="9786">
                  <c:v>42919.5625</c:v>
                </c:pt>
                <c:pt idx="9787">
                  <c:v>42919.572916666664</c:v>
                </c:pt>
                <c:pt idx="9788">
                  <c:v>42919.583333333336</c:v>
                </c:pt>
                <c:pt idx="9789">
                  <c:v>42919.59375</c:v>
                </c:pt>
                <c:pt idx="9790">
                  <c:v>42919.604166666664</c:v>
                </c:pt>
                <c:pt idx="9791">
                  <c:v>42919.614583333336</c:v>
                </c:pt>
                <c:pt idx="9792">
                  <c:v>42919.625</c:v>
                </c:pt>
                <c:pt idx="9793">
                  <c:v>42919.635416666664</c:v>
                </c:pt>
                <c:pt idx="9794">
                  <c:v>42919.645833333336</c:v>
                </c:pt>
                <c:pt idx="9795">
                  <c:v>42919.65625</c:v>
                </c:pt>
                <c:pt idx="9796">
                  <c:v>42919.666666666664</c:v>
                </c:pt>
                <c:pt idx="9797">
                  <c:v>42919.677083333336</c:v>
                </c:pt>
                <c:pt idx="9798">
                  <c:v>42919.6875</c:v>
                </c:pt>
                <c:pt idx="9799">
                  <c:v>42919.697916666664</c:v>
                </c:pt>
                <c:pt idx="9800">
                  <c:v>42919.708333333336</c:v>
                </c:pt>
                <c:pt idx="9801">
                  <c:v>42919.71875</c:v>
                </c:pt>
                <c:pt idx="9802">
                  <c:v>42919.729166666664</c:v>
                </c:pt>
                <c:pt idx="9803">
                  <c:v>42919.739583333336</c:v>
                </c:pt>
                <c:pt idx="9804">
                  <c:v>42919.75</c:v>
                </c:pt>
                <c:pt idx="9805">
                  <c:v>42919.760416666664</c:v>
                </c:pt>
                <c:pt idx="9806">
                  <c:v>42919.770833333336</c:v>
                </c:pt>
                <c:pt idx="9807">
                  <c:v>42919.78125</c:v>
                </c:pt>
                <c:pt idx="9808">
                  <c:v>42919.791666666664</c:v>
                </c:pt>
                <c:pt idx="9809">
                  <c:v>42919.802083333336</c:v>
                </c:pt>
                <c:pt idx="9810">
                  <c:v>42919.8125</c:v>
                </c:pt>
                <c:pt idx="9811">
                  <c:v>42919.822916666664</c:v>
                </c:pt>
                <c:pt idx="9812">
                  <c:v>42919.833333333336</c:v>
                </c:pt>
                <c:pt idx="9813">
                  <c:v>42919.84375</c:v>
                </c:pt>
                <c:pt idx="9814">
                  <c:v>42919.854166666664</c:v>
                </c:pt>
                <c:pt idx="9815">
                  <c:v>42919.864583333336</c:v>
                </c:pt>
                <c:pt idx="9816">
                  <c:v>42919.875</c:v>
                </c:pt>
                <c:pt idx="9817">
                  <c:v>42919.885416666664</c:v>
                </c:pt>
                <c:pt idx="9818">
                  <c:v>42919.895833333336</c:v>
                </c:pt>
                <c:pt idx="9819">
                  <c:v>42919.90625</c:v>
                </c:pt>
                <c:pt idx="9820">
                  <c:v>42919.916666666664</c:v>
                </c:pt>
                <c:pt idx="9821">
                  <c:v>42919.927083333336</c:v>
                </c:pt>
                <c:pt idx="9822">
                  <c:v>42919.9375</c:v>
                </c:pt>
                <c:pt idx="9823">
                  <c:v>42919.947916666664</c:v>
                </c:pt>
                <c:pt idx="9824">
                  <c:v>42919.958333333336</c:v>
                </c:pt>
                <c:pt idx="9825">
                  <c:v>42919.96875</c:v>
                </c:pt>
                <c:pt idx="9826">
                  <c:v>42919.979166666664</c:v>
                </c:pt>
                <c:pt idx="9827">
                  <c:v>42919.989583333336</c:v>
                </c:pt>
                <c:pt idx="9828">
                  <c:v>42920</c:v>
                </c:pt>
                <c:pt idx="9829">
                  <c:v>42920.010416666664</c:v>
                </c:pt>
                <c:pt idx="9830">
                  <c:v>42920.020833333336</c:v>
                </c:pt>
                <c:pt idx="9831">
                  <c:v>42920.03125</c:v>
                </c:pt>
                <c:pt idx="9832">
                  <c:v>42920.041666666664</c:v>
                </c:pt>
                <c:pt idx="9833">
                  <c:v>42920.052083333336</c:v>
                </c:pt>
                <c:pt idx="9834">
                  <c:v>42920.0625</c:v>
                </c:pt>
                <c:pt idx="9835">
                  <c:v>42920.072916666664</c:v>
                </c:pt>
                <c:pt idx="9836">
                  <c:v>42920.083333333336</c:v>
                </c:pt>
                <c:pt idx="9837">
                  <c:v>42920.09375</c:v>
                </c:pt>
                <c:pt idx="9838">
                  <c:v>42920.104166666664</c:v>
                </c:pt>
                <c:pt idx="9839">
                  <c:v>42920.114583333336</c:v>
                </c:pt>
                <c:pt idx="9840">
                  <c:v>42920.125</c:v>
                </c:pt>
                <c:pt idx="9841">
                  <c:v>42920.135416666664</c:v>
                </c:pt>
                <c:pt idx="9842">
                  <c:v>42920.145833333336</c:v>
                </c:pt>
                <c:pt idx="9843">
                  <c:v>42920.15625</c:v>
                </c:pt>
                <c:pt idx="9844">
                  <c:v>42920.166666666664</c:v>
                </c:pt>
                <c:pt idx="9845">
                  <c:v>42920.177083333336</c:v>
                </c:pt>
                <c:pt idx="9846">
                  <c:v>42920.1875</c:v>
                </c:pt>
                <c:pt idx="9847">
                  <c:v>42920.197916666664</c:v>
                </c:pt>
                <c:pt idx="9848">
                  <c:v>42920.208333333336</c:v>
                </c:pt>
                <c:pt idx="9849">
                  <c:v>42920.21875</c:v>
                </c:pt>
                <c:pt idx="9850">
                  <c:v>42920.229166666664</c:v>
                </c:pt>
                <c:pt idx="9851">
                  <c:v>42920.239583333336</c:v>
                </c:pt>
                <c:pt idx="9852">
                  <c:v>42920.25</c:v>
                </c:pt>
                <c:pt idx="9853">
                  <c:v>42920.260416666664</c:v>
                </c:pt>
                <c:pt idx="9854">
                  <c:v>42920.270833333336</c:v>
                </c:pt>
                <c:pt idx="9855">
                  <c:v>42920.28125</c:v>
                </c:pt>
                <c:pt idx="9856">
                  <c:v>42920.291666666664</c:v>
                </c:pt>
                <c:pt idx="9857">
                  <c:v>42920.302083333336</c:v>
                </c:pt>
                <c:pt idx="9858">
                  <c:v>42920.3125</c:v>
                </c:pt>
                <c:pt idx="9859">
                  <c:v>42920.322916666664</c:v>
                </c:pt>
                <c:pt idx="9860">
                  <c:v>42920.333333333336</c:v>
                </c:pt>
                <c:pt idx="9861">
                  <c:v>42920.34375</c:v>
                </c:pt>
                <c:pt idx="9862">
                  <c:v>42920.354166666664</c:v>
                </c:pt>
                <c:pt idx="9863">
                  <c:v>42920.364583333336</c:v>
                </c:pt>
                <c:pt idx="9864">
                  <c:v>42920.375</c:v>
                </c:pt>
                <c:pt idx="9865">
                  <c:v>42920.385416666664</c:v>
                </c:pt>
                <c:pt idx="9866">
                  <c:v>42920.395833333336</c:v>
                </c:pt>
                <c:pt idx="9867">
                  <c:v>42920.40625</c:v>
                </c:pt>
                <c:pt idx="9868">
                  <c:v>42920.416666666664</c:v>
                </c:pt>
                <c:pt idx="9869">
                  <c:v>42920.427083333336</c:v>
                </c:pt>
                <c:pt idx="9870">
                  <c:v>42920.4375</c:v>
                </c:pt>
                <c:pt idx="9871">
                  <c:v>42920.447916666664</c:v>
                </c:pt>
                <c:pt idx="9872">
                  <c:v>42920.458333333336</c:v>
                </c:pt>
                <c:pt idx="9873">
                  <c:v>42920.46875</c:v>
                </c:pt>
                <c:pt idx="9874">
                  <c:v>42920.479166666664</c:v>
                </c:pt>
                <c:pt idx="9875">
                  <c:v>42920.489583333336</c:v>
                </c:pt>
                <c:pt idx="9876">
                  <c:v>42920.5</c:v>
                </c:pt>
                <c:pt idx="9877">
                  <c:v>42920.510416666664</c:v>
                </c:pt>
                <c:pt idx="9878">
                  <c:v>42920.520833333336</c:v>
                </c:pt>
                <c:pt idx="9879">
                  <c:v>42920.53125</c:v>
                </c:pt>
                <c:pt idx="9880">
                  <c:v>42920.541666666664</c:v>
                </c:pt>
                <c:pt idx="9881">
                  <c:v>42920.552083333336</c:v>
                </c:pt>
                <c:pt idx="9882">
                  <c:v>42920.5625</c:v>
                </c:pt>
                <c:pt idx="9883">
                  <c:v>42920.572916666664</c:v>
                </c:pt>
                <c:pt idx="9884">
                  <c:v>42920.583333333336</c:v>
                </c:pt>
                <c:pt idx="9885">
                  <c:v>42920.59375</c:v>
                </c:pt>
                <c:pt idx="9886">
                  <c:v>42920.604166666664</c:v>
                </c:pt>
                <c:pt idx="9887">
                  <c:v>42920.614583333336</c:v>
                </c:pt>
                <c:pt idx="9888">
                  <c:v>42920.625</c:v>
                </c:pt>
                <c:pt idx="9889">
                  <c:v>42920.635416666664</c:v>
                </c:pt>
                <c:pt idx="9890">
                  <c:v>42920.645833333336</c:v>
                </c:pt>
                <c:pt idx="9891">
                  <c:v>42920.65625</c:v>
                </c:pt>
                <c:pt idx="9892">
                  <c:v>42920.666666666664</c:v>
                </c:pt>
                <c:pt idx="9893">
                  <c:v>42920.677083333336</c:v>
                </c:pt>
                <c:pt idx="9894">
                  <c:v>42920.6875</c:v>
                </c:pt>
                <c:pt idx="9895">
                  <c:v>42920.697916666664</c:v>
                </c:pt>
                <c:pt idx="9896">
                  <c:v>42920.708333333336</c:v>
                </c:pt>
                <c:pt idx="9897">
                  <c:v>42920.71875</c:v>
                </c:pt>
                <c:pt idx="9898">
                  <c:v>42920.729166666664</c:v>
                </c:pt>
                <c:pt idx="9899">
                  <c:v>42920.739583333336</c:v>
                </c:pt>
                <c:pt idx="9900">
                  <c:v>42920.75</c:v>
                </c:pt>
                <c:pt idx="9901">
                  <c:v>42920.760416666664</c:v>
                </c:pt>
                <c:pt idx="9902">
                  <c:v>42920.770833333336</c:v>
                </c:pt>
                <c:pt idx="9903">
                  <c:v>42920.78125</c:v>
                </c:pt>
                <c:pt idx="9904">
                  <c:v>42920.791666666664</c:v>
                </c:pt>
                <c:pt idx="9905">
                  <c:v>42920.802083333336</c:v>
                </c:pt>
                <c:pt idx="9906">
                  <c:v>42920.8125</c:v>
                </c:pt>
                <c:pt idx="9907">
                  <c:v>42920.822916666664</c:v>
                </c:pt>
                <c:pt idx="9908">
                  <c:v>42920.833333333336</c:v>
                </c:pt>
                <c:pt idx="9909">
                  <c:v>42920.84375</c:v>
                </c:pt>
                <c:pt idx="9910">
                  <c:v>42920.854166666664</c:v>
                </c:pt>
                <c:pt idx="9911">
                  <c:v>42920.864583333336</c:v>
                </c:pt>
                <c:pt idx="9912">
                  <c:v>42920.875</c:v>
                </c:pt>
                <c:pt idx="9913">
                  <c:v>42920.885416666664</c:v>
                </c:pt>
                <c:pt idx="9914">
                  <c:v>42920.895833333336</c:v>
                </c:pt>
                <c:pt idx="9915">
                  <c:v>42920.90625</c:v>
                </c:pt>
                <c:pt idx="9916">
                  <c:v>42920.916666666664</c:v>
                </c:pt>
                <c:pt idx="9917">
                  <c:v>42920.927083333336</c:v>
                </c:pt>
                <c:pt idx="9918">
                  <c:v>42920.9375</c:v>
                </c:pt>
                <c:pt idx="9919">
                  <c:v>42920.947916666664</c:v>
                </c:pt>
                <c:pt idx="9920">
                  <c:v>42920.958333333336</c:v>
                </c:pt>
                <c:pt idx="9921">
                  <c:v>42920.96875</c:v>
                </c:pt>
                <c:pt idx="9922">
                  <c:v>42920.979166666664</c:v>
                </c:pt>
                <c:pt idx="9923">
                  <c:v>42920.989583333336</c:v>
                </c:pt>
                <c:pt idx="9924">
                  <c:v>42921</c:v>
                </c:pt>
                <c:pt idx="9925">
                  <c:v>42921.010416666664</c:v>
                </c:pt>
                <c:pt idx="9926">
                  <c:v>42921.020833333336</c:v>
                </c:pt>
                <c:pt idx="9927">
                  <c:v>42921.03125</c:v>
                </c:pt>
                <c:pt idx="9928">
                  <c:v>42921.041666666664</c:v>
                </c:pt>
                <c:pt idx="9929">
                  <c:v>42921.052083333336</c:v>
                </c:pt>
                <c:pt idx="9930">
                  <c:v>42921.0625</c:v>
                </c:pt>
                <c:pt idx="9931">
                  <c:v>42921.072916666664</c:v>
                </c:pt>
                <c:pt idx="9932">
                  <c:v>42921.083333333336</c:v>
                </c:pt>
                <c:pt idx="9933">
                  <c:v>42921.09375</c:v>
                </c:pt>
                <c:pt idx="9934">
                  <c:v>42921.104166666664</c:v>
                </c:pt>
                <c:pt idx="9935">
                  <c:v>42921.114583333336</c:v>
                </c:pt>
                <c:pt idx="9936">
                  <c:v>42921.125</c:v>
                </c:pt>
                <c:pt idx="9937">
                  <c:v>42921.135416666664</c:v>
                </c:pt>
                <c:pt idx="9938">
                  <c:v>42921.145833333336</c:v>
                </c:pt>
                <c:pt idx="9939">
                  <c:v>42921.15625</c:v>
                </c:pt>
                <c:pt idx="9940">
                  <c:v>42921.166666666664</c:v>
                </c:pt>
                <c:pt idx="9941">
                  <c:v>42921.177083333336</c:v>
                </c:pt>
                <c:pt idx="9942">
                  <c:v>42921.1875</c:v>
                </c:pt>
                <c:pt idx="9943">
                  <c:v>42921.197916666664</c:v>
                </c:pt>
                <c:pt idx="9944">
                  <c:v>42921.208333333336</c:v>
                </c:pt>
                <c:pt idx="9945">
                  <c:v>42921.21875</c:v>
                </c:pt>
                <c:pt idx="9946">
                  <c:v>42921.229166666664</c:v>
                </c:pt>
                <c:pt idx="9947">
                  <c:v>42921.239583333336</c:v>
                </c:pt>
                <c:pt idx="9948">
                  <c:v>42921.25</c:v>
                </c:pt>
                <c:pt idx="9949">
                  <c:v>42921.260416666664</c:v>
                </c:pt>
                <c:pt idx="9950">
                  <c:v>42921.270833333336</c:v>
                </c:pt>
                <c:pt idx="9951">
                  <c:v>42921.28125</c:v>
                </c:pt>
                <c:pt idx="9952">
                  <c:v>42921.291666666664</c:v>
                </c:pt>
                <c:pt idx="9953">
                  <c:v>42921.302083333336</c:v>
                </c:pt>
                <c:pt idx="9954">
                  <c:v>42921.3125</c:v>
                </c:pt>
                <c:pt idx="9955">
                  <c:v>42921.322916666664</c:v>
                </c:pt>
                <c:pt idx="9956">
                  <c:v>42921.333333333336</c:v>
                </c:pt>
                <c:pt idx="9957">
                  <c:v>42921.34375</c:v>
                </c:pt>
                <c:pt idx="9958">
                  <c:v>42921.354166666664</c:v>
                </c:pt>
                <c:pt idx="9959">
                  <c:v>42921.364583333336</c:v>
                </c:pt>
                <c:pt idx="9960">
                  <c:v>42921.375</c:v>
                </c:pt>
                <c:pt idx="9961">
                  <c:v>42921.385416666664</c:v>
                </c:pt>
                <c:pt idx="9962">
                  <c:v>42921.395833333336</c:v>
                </c:pt>
                <c:pt idx="9963">
                  <c:v>42921.40625</c:v>
                </c:pt>
                <c:pt idx="9964">
                  <c:v>42921.416666666664</c:v>
                </c:pt>
                <c:pt idx="9965">
                  <c:v>42921.427083333336</c:v>
                </c:pt>
                <c:pt idx="9966">
                  <c:v>42921.4375</c:v>
                </c:pt>
                <c:pt idx="9967">
                  <c:v>42921.447916666664</c:v>
                </c:pt>
                <c:pt idx="9968">
                  <c:v>42921.458333333336</c:v>
                </c:pt>
                <c:pt idx="9969">
                  <c:v>42921.46875</c:v>
                </c:pt>
                <c:pt idx="9970">
                  <c:v>42921.479166666664</c:v>
                </c:pt>
                <c:pt idx="9971">
                  <c:v>42921.489583333336</c:v>
                </c:pt>
                <c:pt idx="9972">
                  <c:v>42921.5</c:v>
                </c:pt>
                <c:pt idx="9973">
                  <c:v>42921.510416666664</c:v>
                </c:pt>
                <c:pt idx="9974">
                  <c:v>42921.520833333336</c:v>
                </c:pt>
                <c:pt idx="9975">
                  <c:v>42921.53125</c:v>
                </c:pt>
                <c:pt idx="9976">
                  <c:v>42921.541666666664</c:v>
                </c:pt>
                <c:pt idx="9977">
                  <c:v>42921.552083333336</c:v>
                </c:pt>
                <c:pt idx="9978">
                  <c:v>42921.5625</c:v>
                </c:pt>
                <c:pt idx="9979">
                  <c:v>42921.572916666664</c:v>
                </c:pt>
                <c:pt idx="9980">
                  <c:v>42921.583333333336</c:v>
                </c:pt>
                <c:pt idx="9981">
                  <c:v>42921.59375</c:v>
                </c:pt>
                <c:pt idx="9982">
                  <c:v>42921.604166666664</c:v>
                </c:pt>
                <c:pt idx="9983">
                  <c:v>42921.614583333336</c:v>
                </c:pt>
                <c:pt idx="9984">
                  <c:v>42921.625</c:v>
                </c:pt>
                <c:pt idx="9985">
                  <c:v>42921.635416666664</c:v>
                </c:pt>
                <c:pt idx="9986">
                  <c:v>42921.645833333336</c:v>
                </c:pt>
                <c:pt idx="9987">
                  <c:v>42921.65625</c:v>
                </c:pt>
                <c:pt idx="9988">
                  <c:v>42921.666666666664</c:v>
                </c:pt>
                <c:pt idx="9989">
                  <c:v>42921.677083333336</c:v>
                </c:pt>
                <c:pt idx="9990">
                  <c:v>42921.6875</c:v>
                </c:pt>
                <c:pt idx="9991">
                  <c:v>42921.697916666664</c:v>
                </c:pt>
                <c:pt idx="9992">
                  <c:v>42921.708333333336</c:v>
                </c:pt>
                <c:pt idx="9993">
                  <c:v>42921.71875</c:v>
                </c:pt>
                <c:pt idx="9994">
                  <c:v>42921.729166666664</c:v>
                </c:pt>
                <c:pt idx="9995">
                  <c:v>42921.739583333336</c:v>
                </c:pt>
                <c:pt idx="9996">
                  <c:v>42921.75</c:v>
                </c:pt>
                <c:pt idx="9997">
                  <c:v>42921.760416666664</c:v>
                </c:pt>
                <c:pt idx="9998">
                  <c:v>42921.770833333336</c:v>
                </c:pt>
                <c:pt idx="9999">
                  <c:v>42921.78125</c:v>
                </c:pt>
                <c:pt idx="10000">
                  <c:v>42921.791666666664</c:v>
                </c:pt>
                <c:pt idx="10001">
                  <c:v>42921.802083333336</c:v>
                </c:pt>
                <c:pt idx="10002">
                  <c:v>42921.8125</c:v>
                </c:pt>
                <c:pt idx="10003">
                  <c:v>42921.822916666664</c:v>
                </c:pt>
                <c:pt idx="10004">
                  <c:v>42921.833333333336</c:v>
                </c:pt>
                <c:pt idx="10005">
                  <c:v>42921.84375</c:v>
                </c:pt>
                <c:pt idx="10006">
                  <c:v>42921.854166666664</c:v>
                </c:pt>
                <c:pt idx="10007">
                  <c:v>42921.864583333336</c:v>
                </c:pt>
                <c:pt idx="10008">
                  <c:v>42921.875</c:v>
                </c:pt>
                <c:pt idx="10009">
                  <c:v>42921.885416666664</c:v>
                </c:pt>
                <c:pt idx="10010">
                  <c:v>42921.895833333336</c:v>
                </c:pt>
                <c:pt idx="10011">
                  <c:v>42921.90625</c:v>
                </c:pt>
                <c:pt idx="10012">
                  <c:v>42921.916666666664</c:v>
                </c:pt>
                <c:pt idx="10013">
                  <c:v>42921.927083333336</c:v>
                </c:pt>
                <c:pt idx="10014">
                  <c:v>42921.9375</c:v>
                </c:pt>
                <c:pt idx="10015">
                  <c:v>42921.947916666664</c:v>
                </c:pt>
                <c:pt idx="10016">
                  <c:v>42921.958333333336</c:v>
                </c:pt>
                <c:pt idx="10017">
                  <c:v>42921.96875</c:v>
                </c:pt>
                <c:pt idx="10018">
                  <c:v>42921.979166666664</c:v>
                </c:pt>
                <c:pt idx="10019">
                  <c:v>42921.989583333336</c:v>
                </c:pt>
                <c:pt idx="10020">
                  <c:v>42922</c:v>
                </c:pt>
                <c:pt idx="10021">
                  <c:v>42922.010416666664</c:v>
                </c:pt>
                <c:pt idx="10022">
                  <c:v>42922.020833333336</c:v>
                </c:pt>
                <c:pt idx="10023">
                  <c:v>42922.03125</c:v>
                </c:pt>
                <c:pt idx="10024">
                  <c:v>42922.041666666664</c:v>
                </c:pt>
                <c:pt idx="10025">
                  <c:v>42922.052083333336</c:v>
                </c:pt>
                <c:pt idx="10026">
                  <c:v>42922.0625</c:v>
                </c:pt>
                <c:pt idx="10027">
                  <c:v>42922.072916666664</c:v>
                </c:pt>
                <c:pt idx="10028">
                  <c:v>42922.083333333336</c:v>
                </c:pt>
                <c:pt idx="10029">
                  <c:v>42922.09375</c:v>
                </c:pt>
                <c:pt idx="10030">
                  <c:v>42922.104166666664</c:v>
                </c:pt>
                <c:pt idx="10031">
                  <c:v>42922.114583333336</c:v>
                </c:pt>
                <c:pt idx="10032">
                  <c:v>42922.125</c:v>
                </c:pt>
                <c:pt idx="10033">
                  <c:v>42922.135416666664</c:v>
                </c:pt>
                <c:pt idx="10034">
                  <c:v>42922.145833333336</c:v>
                </c:pt>
                <c:pt idx="10035">
                  <c:v>42922.15625</c:v>
                </c:pt>
                <c:pt idx="10036">
                  <c:v>42922.166666666664</c:v>
                </c:pt>
                <c:pt idx="10037">
                  <c:v>42922.177083333336</c:v>
                </c:pt>
                <c:pt idx="10038">
                  <c:v>42922.1875</c:v>
                </c:pt>
                <c:pt idx="10039">
                  <c:v>42922.197916666664</c:v>
                </c:pt>
                <c:pt idx="10040">
                  <c:v>42922.208333333336</c:v>
                </c:pt>
                <c:pt idx="10041">
                  <c:v>42922.21875</c:v>
                </c:pt>
                <c:pt idx="10042">
                  <c:v>42922.229166666664</c:v>
                </c:pt>
                <c:pt idx="10043">
                  <c:v>42922.239583333336</c:v>
                </c:pt>
                <c:pt idx="10044">
                  <c:v>42922.25</c:v>
                </c:pt>
                <c:pt idx="10045">
                  <c:v>42922.260416666664</c:v>
                </c:pt>
                <c:pt idx="10046">
                  <c:v>42922.270833333336</c:v>
                </c:pt>
                <c:pt idx="10047">
                  <c:v>42922.28125</c:v>
                </c:pt>
                <c:pt idx="10048">
                  <c:v>42922.291666666664</c:v>
                </c:pt>
                <c:pt idx="10049">
                  <c:v>42922.302083333336</c:v>
                </c:pt>
                <c:pt idx="10050">
                  <c:v>42922.3125</c:v>
                </c:pt>
                <c:pt idx="10051">
                  <c:v>42922.322916666664</c:v>
                </c:pt>
                <c:pt idx="10052">
                  <c:v>42922.333333333336</c:v>
                </c:pt>
                <c:pt idx="10053">
                  <c:v>42922.34375</c:v>
                </c:pt>
                <c:pt idx="10054">
                  <c:v>42922.354166666664</c:v>
                </c:pt>
                <c:pt idx="10055">
                  <c:v>42922.364583333336</c:v>
                </c:pt>
                <c:pt idx="10056">
                  <c:v>42922.375</c:v>
                </c:pt>
                <c:pt idx="10057">
                  <c:v>42922.385416666664</c:v>
                </c:pt>
                <c:pt idx="10058">
                  <c:v>42922.395833333336</c:v>
                </c:pt>
                <c:pt idx="10059">
                  <c:v>42922.40625</c:v>
                </c:pt>
                <c:pt idx="10060">
                  <c:v>42922.416666666664</c:v>
                </c:pt>
                <c:pt idx="10061">
                  <c:v>42922.427083333336</c:v>
                </c:pt>
                <c:pt idx="10062">
                  <c:v>42922.4375</c:v>
                </c:pt>
                <c:pt idx="10063">
                  <c:v>42922.447916666664</c:v>
                </c:pt>
                <c:pt idx="10064">
                  <c:v>42922.458333333336</c:v>
                </c:pt>
                <c:pt idx="10065">
                  <c:v>42922.46875</c:v>
                </c:pt>
                <c:pt idx="10066">
                  <c:v>42922.479166666664</c:v>
                </c:pt>
                <c:pt idx="10067">
                  <c:v>42922.489583333336</c:v>
                </c:pt>
                <c:pt idx="10068">
                  <c:v>42922.5</c:v>
                </c:pt>
                <c:pt idx="10069">
                  <c:v>42922.510416666664</c:v>
                </c:pt>
                <c:pt idx="10070">
                  <c:v>42922.520833333336</c:v>
                </c:pt>
                <c:pt idx="10071">
                  <c:v>42922.53125</c:v>
                </c:pt>
                <c:pt idx="10072">
                  <c:v>42922.541666666664</c:v>
                </c:pt>
                <c:pt idx="10073">
                  <c:v>42922.552083333336</c:v>
                </c:pt>
                <c:pt idx="10074">
                  <c:v>42922.5625</c:v>
                </c:pt>
                <c:pt idx="10075">
                  <c:v>42922.572916666664</c:v>
                </c:pt>
                <c:pt idx="10076">
                  <c:v>42922.583333333336</c:v>
                </c:pt>
                <c:pt idx="10077">
                  <c:v>42922.59375</c:v>
                </c:pt>
                <c:pt idx="10078">
                  <c:v>42922.604166666664</c:v>
                </c:pt>
                <c:pt idx="10079">
                  <c:v>42922.614583333336</c:v>
                </c:pt>
                <c:pt idx="10080">
                  <c:v>42922.625</c:v>
                </c:pt>
                <c:pt idx="10081">
                  <c:v>42922.635416666664</c:v>
                </c:pt>
                <c:pt idx="10082">
                  <c:v>42922.645833333336</c:v>
                </c:pt>
                <c:pt idx="10083">
                  <c:v>42922.65625</c:v>
                </c:pt>
                <c:pt idx="10084">
                  <c:v>42922.666666666664</c:v>
                </c:pt>
                <c:pt idx="10085">
                  <c:v>42922.677083333336</c:v>
                </c:pt>
                <c:pt idx="10086">
                  <c:v>42922.6875</c:v>
                </c:pt>
                <c:pt idx="10087">
                  <c:v>42922.697916666664</c:v>
                </c:pt>
                <c:pt idx="10088">
                  <c:v>42922.708333333336</c:v>
                </c:pt>
                <c:pt idx="10089">
                  <c:v>42922.71875</c:v>
                </c:pt>
                <c:pt idx="10090">
                  <c:v>42922.729166666664</c:v>
                </c:pt>
                <c:pt idx="10091">
                  <c:v>42922.739583333336</c:v>
                </c:pt>
                <c:pt idx="10092">
                  <c:v>42922.75</c:v>
                </c:pt>
                <c:pt idx="10093">
                  <c:v>42922.760416666664</c:v>
                </c:pt>
                <c:pt idx="10094">
                  <c:v>42922.770833333336</c:v>
                </c:pt>
                <c:pt idx="10095">
                  <c:v>42922.78125</c:v>
                </c:pt>
                <c:pt idx="10096">
                  <c:v>42922.791666666664</c:v>
                </c:pt>
                <c:pt idx="10097">
                  <c:v>42922.802083333336</c:v>
                </c:pt>
                <c:pt idx="10098">
                  <c:v>42922.8125</c:v>
                </c:pt>
                <c:pt idx="10099">
                  <c:v>42922.822916666664</c:v>
                </c:pt>
                <c:pt idx="10100">
                  <c:v>42922.833333333336</c:v>
                </c:pt>
                <c:pt idx="10101">
                  <c:v>42922.84375</c:v>
                </c:pt>
                <c:pt idx="10102">
                  <c:v>42922.854166666664</c:v>
                </c:pt>
                <c:pt idx="10103">
                  <c:v>42922.864583333336</c:v>
                </c:pt>
                <c:pt idx="10104">
                  <c:v>42922.875</c:v>
                </c:pt>
                <c:pt idx="10105">
                  <c:v>42922.885416666664</c:v>
                </c:pt>
                <c:pt idx="10106">
                  <c:v>42922.895833333336</c:v>
                </c:pt>
                <c:pt idx="10107">
                  <c:v>42922.90625</c:v>
                </c:pt>
                <c:pt idx="10108">
                  <c:v>42922.916666666664</c:v>
                </c:pt>
                <c:pt idx="10109">
                  <c:v>42922.927083333336</c:v>
                </c:pt>
                <c:pt idx="10110">
                  <c:v>42922.9375</c:v>
                </c:pt>
                <c:pt idx="10111">
                  <c:v>42922.947916666664</c:v>
                </c:pt>
                <c:pt idx="10112">
                  <c:v>42922.958333333336</c:v>
                </c:pt>
                <c:pt idx="10113">
                  <c:v>42922.96875</c:v>
                </c:pt>
                <c:pt idx="10114">
                  <c:v>42922.979166666664</c:v>
                </c:pt>
                <c:pt idx="10115">
                  <c:v>42922.989583333336</c:v>
                </c:pt>
                <c:pt idx="10116">
                  <c:v>42923</c:v>
                </c:pt>
                <c:pt idx="10117">
                  <c:v>42923.010416666664</c:v>
                </c:pt>
                <c:pt idx="10118">
                  <c:v>42923.020833333336</c:v>
                </c:pt>
                <c:pt idx="10119">
                  <c:v>42923.03125</c:v>
                </c:pt>
                <c:pt idx="10120">
                  <c:v>42923.041666666664</c:v>
                </c:pt>
                <c:pt idx="10121">
                  <c:v>42923.052083333336</c:v>
                </c:pt>
                <c:pt idx="10122">
                  <c:v>42923.0625</c:v>
                </c:pt>
                <c:pt idx="10123">
                  <c:v>42923.072916666664</c:v>
                </c:pt>
                <c:pt idx="10124">
                  <c:v>42923.083333333336</c:v>
                </c:pt>
                <c:pt idx="10125">
                  <c:v>42923.09375</c:v>
                </c:pt>
                <c:pt idx="10126">
                  <c:v>42923.104166666664</c:v>
                </c:pt>
                <c:pt idx="10127">
                  <c:v>42923.114583333336</c:v>
                </c:pt>
                <c:pt idx="10128">
                  <c:v>42923.125</c:v>
                </c:pt>
                <c:pt idx="10129">
                  <c:v>42923.135416666664</c:v>
                </c:pt>
                <c:pt idx="10130">
                  <c:v>42923.145833333336</c:v>
                </c:pt>
                <c:pt idx="10131">
                  <c:v>42923.15625</c:v>
                </c:pt>
                <c:pt idx="10132">
                  <c:v>42923.166666666664</c:v>
                </c:pt>
                <c:pt idx="10133">
                  <c:v>42923.177083333336</c:v>
                </c:pt>
                <c:pt idx="10134">
                  <c:v>42923.1875</c:v>
                </c:pt>
                <c:pt idx="10135">
                  <c:v>42923.197916666664</c:v>
                </c:pt>
                <c:pt idx="10136">
                  <c:v>42923.208333333336</c:v>
                </c:pt>
                <c:pt idx="10137">
                  <c:v>42923.21875</c:v>
                </c:pt>
                <c:pt idx="10138">
                  <c:v>42923.229166666664</c:v>
                </c:pt>
                <c:pt idx="10139">
                  <c:v>42923.239583333336</c:v>
                </c:pt>
                <c:pt idx="10140">
                  <c:v>42923.25</c:v>
                </c:pt>
                <c:pt idx="10141">
                  <c:v>42923.260416666664</c:v>
                </c:pt>
                <c:pt idx="10142">
                  <c:v>42923.270833333336</c:v>
                </c:pt>
                <c:pt idx="10143">
                  <c:v>42923.28125</c:v>
                </c:pt>
                <c:pt idx="10144">
                  <c:v>42923.291666666664</c:v>
                </c:pt>
                <c:pt idx="10145">
                  <c:v>42923.302083333336</c:v>
                </c:pt>
                <c:pt idx="10146">
                  <c:v>42923.3125</c:v>
                </c:pt>
                <c:pt idx="10147">
                  <c:v>42923.322916666664</c:v>
                </c:pt>
                <c:pt idx="10148">
                  <c:v>42923.333333333336</c:v>
                </c:pt>
                <c:pt idx="10149">
                  <c:v>42923.34375</c:v>
                </c:pt>
                <c:pt idx="10150">
                  <c:v>42923.354166666664</c:v>
                </c:pt>
                <c:pt idx="10151">
                  <c:v>42923.364583333336</c:v>
                </c:pt>
                <c:pt idx="10152">
                  <c:v>42923.375</c:v>
                </c:pt>
                <c:pt idx="10153">
                  <c:v>42923.385416666664</c:v>
                </c:pt>
                <c:pt idx="10154">
                  <c:v>42923.395833333336</c:v>
                </c:pt>
                <c:pt idx="10155">
                  <c:v>42923.40625</c:v>
                </c:pt>
                <c:pt idx="10156">
                  <c:v>42923.416666666664</c:v>
                </c:pt>
                <c:pt idx="10157">
                  <c:v>42923.427083333336</c:v>
                </c:pt>
                <c:pt idx="10158">
                  <c:v>42923.4375</c:v>
                </c:pt>
                <c:pt idx="10159">
                  <c:v>42923.447916666664</c:v>
                </c:pt>
                <c:pt idx="10160">
                  <c:v>42923.458333333336</c:v>
                </c:pt>
                <c:pt idx="10161">
                  <c:v>42923.46875</c:v>
                </c:pt>
                <c:pt idx="10162">
                  <c:v>42923.479166666664</c:v>
                </c:pt>
                <c:pt idx="10163">
                  <c:v>42923.489583333336</c:v>
                </c:pt>
                <c:pt idx="10164">
                  <c:v>42923.5</c:v>
                </c:pt>
                <c:pt idx="10165">
                  <c:v>42923.510416666664</c:v>
                </c:pt>
                <c:pt idx="10166">
                  <c:v>42923.520833333336</c:v>
                </c:pt>
                <c:pt idx="10167">
                  <c:v>42923.53125</c:v>
                </c:pt>
                <c:pt idx="10168">
                  <c:v>42923.541666666664</c:v>
                </c:pt>
                <c:pt idx="10169">
                  <c:v>42923.552083333336</c:v>
                </c:pt>
                <c:pt idx="10170">
                  <c:v>42923.5625</c:v>
                </c:pt>
                <c:pt idx="10171">
                  <c:v>42923.572916666664</c:v>
                </c:pt>
                <c:pt idx="10172">
                  <c:v>42923.583333333336</c:v>
                </c:pt>
                <c:pt idx="10173">
                  <c:v>42923.59375</c:v>
                </c:pt>
                <c:pt idx="10174">
                  <c:v>42923.604166666664</c:v>
                </c:pt>
                <c:pt idx="10175">
                  <c:v>42923.614583333336</c:v>
                </c:pt>
                <c:pt idx="10176">
                  <c:v>42923.625</c:v>
                </c:pt>
                <c:pt idx="10177">
                  <c:v>42923.635416666664</c:v>
                </c:pt>
                <c:pt idx="10178">
                  <c:v>42923.645833333336</c:v>
                </c:pt>
                <c:pt idx="10179">
                  <c:v>42923.65625</c:v>
                </c:pt>
                <c:pt idx="10180">
                  <c:v>42923.666666666664</c:v>
                </c:pt>
                <c:pt idx="10181">
                  <c:v>42923.677083333336</c:v>
                </c:pt>
                <c:pt idx="10182">
                  <c:v>42923.6875</c:v>
                </c:pt>
                <c:pt idx="10183">
                  <c:v>42923.697916666664</c:v>
                </c:pt>
                <c:pt idx="10184">
                  <c:v>42923.708333333336</c:v>
                </c:pt>
                <c:pt idx="10185">
                  <c:v>42923.71875</c:v>
                </c:pt>
                <c:pt idx="10186">
                  <c:v>42923.729166666664</c:v>
                </c:pt>
                <c:pt idx="10187">
                  <c:v>42923.739583333336</c:v>
                </c:pt>
                <c:pt idx="10188">
                  <c:v>42923.75</c:v>
                </c:pt>
                <c:pt idx="10189">
                  <c:v>42923.760416666664</c:v>
                </c:pt>
                <c:pt idx="10190">
                  <c:v>42923.770833333336</c:v>
                </c:pt>
                <c:pt idx="10191">
                  <c:v>42923.78125</c:v>
                </c:pt>
                <c:pt idx="10192">
                  <c:v>42923.791666666664</c:v>
                </c:pt>
                <c:pt idx="10193">
                  <c:v>42923.802083333336</c:v>
                </c:pt>
                <c:pt idx="10194">
                  <c:v>42923.8125</c:v>
                </c:pt>
                <c:pt idx="10195">
                  <c:v>42923.822916666664</c:v>
                </c:pt>
                <c:pt idx="10196">
                  <c:v>42923.833333333336</c:v>
                </c:pt>
                <c:pt idx="10197">
                  <c:v>42923.84375</c:v>
                </c:pt>
                <c:pt idx="10198">
                  <c:v>42923.854166666664</c:v>
                </c:pt>
                <c:pt idx="10199">
                  <c:v>42923.864583333336</c:v>
                </c:pt>
                <c:pt idx="10200">
                  <c:v>42923.875</c:v>
                </c:pt>
                <c:pt idx="10201">
                  <c:v>42923.885416666664</c:v>
                </c:pt>
                <c:pt idx="10202">
                  <c:v>42923.895833333336</c:v>
                </c:pt>
                <c:pt idx="10203">
                  <c:v>42923.90625</c:v>
                </c:pt>
                <c:pt idx="10204">
                  <c:v>42923.916666666664</c:v>
                </c:pt>
                <c:pt idx="10205">
                  <c:v>42923.927083333336</c:v>
                </c:pt>
                <c:pt idx="10206">
                  <c:v>42923.9375</c:v>
                </c:pt>
                <c:pt idx="10207">
                  <c:v>42923.947916666664</c:v>
                </c:pt>
                <c:pt idx="10208">
                  <c:v>42923.958333333336</c:v>
                </c:pt>
                <c:pt idx="10209">
                  <c:v>42923.96875</c:v>
                </c:pt>
                <c:pt idx="10210">
                  <c:v>42923.979166666664</c:v>
                </c:pt>
                <c:pt idx="10211">
                  <c:v>42923.989583333336</c:v>
                </c:pt>
                <c:pt idx="10212">
                  <c:v>42924</c:v>
                </c:pt>
                <c:pt idx="10213">
                  <c:v>42924.010416666664</c:v>
                </c:pt>
                <c:pt idx="10214">
                  <c:v>42924.020833333336</c:v>
                </c:pt>
                <c:pt idx="10215">
                  <c:v>42924.03125</c:v>
                </c:pt>
                <c:pt idx="10216">
                  <c:v>42924.041666666664</c:v>
                </c:pt>
                <c:pt idx="10217">
                  <c:v>42924.052083333336</c:v>
                </c:pt>
                <c:pt idx="10218">
                  <c:v>42924.0625</c:v>
                </c:pt>
                <c:pt idx="10219">
                  <c:v>42924.072916666664</c:v>
                </c:pt>
                <c:pt idx="10220">
                  <c:v>42924.083333333336</c:v>
                </c:pt>
                <c:pt idx="10221">
                  <c:v>42924.09375</c:v>
                </c:pt>
                <c:pt idx="10222">
                  <c:v>42924.104166666664</c:v>
                </c:pt>
                <c:pt idx="10223">
                  <c:v>42924.114583333336</c:v>
                </c:pt>
                <c:pt idx="10224">
                  <c:v>42924.125</c:v>
                </c:pt>
                <c:pt idx="10225">
                  <c:v>42924.135416666664</c:v>
                </c:pt>
                <c:pt idx="10226">
                  <c:v>42924.145833333336</c:v>
                </c:pt>
                <c:pt idx="10227">
                  <c:v>42924.15625</c:v>
                </c:pt>
                <c:pt idx="10228">
                  <c:v>42924.166666666664</c:v>
                </c:pt>
                <c:pt idx="10229">
                  <c:v>42924.177083333336</c:v>
                </c:pt>
                <c:pt idx="10230">
                  <c:v>42924.1875</c:v>
                </c:pt>
                <c:pt idx="10231">
                  <c:v>42924.197916666664</c:v>
                </c:pt>
                <c:pt idx="10232">
                  <c:v>42924.208333333336</c:v>
                </c:pt>
                <c:pt idx="10233">
                  <c:v>42924.21875</c:v>
                </c:pt>
                <c:pt idx="10234">
                  <c:v>42924.229166666664</c:v>
                </c:pt>
                <c:pt idx="10235">
                  <c:v>42924.239583333336</c:v>
                </c:pt>
                <c:pt idx="10236">
                  <c:v>42924.25</c:v>
                </c:pt>
                <c:pt idx="10237">
                  <c:v>42924.260416666664</c:v>
                </c:pt>
                <c:pt idx="10238">
                  <c:v>42924.270833333336</c:v>
                </c:pt>
                <c:pt idx="10239">
                  <c:v>42924.28125</c:v>
                </c:pt>
                <c:pt idx="10240">
                  <c:v>42924.291666666664</c:v>
                </c:pt>
                <c:pt idx="10241">
                  <c:v>42924.302083333336</c:v>
                </c:pt>
                <c:pt idx="10242">
                  <c:v>42924.3125</c:v>
                </c:pt>
                <c:pt idx="10243">
                  <c:v>42924.322916666664</c:v>
                </c:pt>
                <c:pt idx="10244">
                  <c:v>42924.333333333336</c:v>
                </c:pt>
                <c:pt idx="10245">
                  <c:v>42924.34375</c:v>
                </c:pt>
                <c:pt idx="10246">
                  <c:v>42924.354166666664</c:v>
                </c:pt>
                <c:pt idx="10247">
                  <c:v>42924.364583333336</c:v>
                </c:pt>
                <c:pt idx="10248">
                  <c:v>42924.375</c:v>
                </c:pt>
                <c:pt idx="10249">
                  <c:v>42924.385416666664</c:v>
                </c:pt>
                <c:pt idx="10250">
                  <c:v>42924.395833333336</c:v>
                </c:pt>
                <c:pt idx="10251">
                  <c:v>42924.40625</c:v>
                </c:pt>
                <c:pt idx="10252">
                  <c:v>42924.416666666664</c:v>
                </c:pt>
                <c:pt idx="10253">
                  <c:v>42924.427083333336</c:v>
                </c:pt>
                <c:pt idx="10254">
                  <c:v>42924.4375</c:v>
                </c:pt>
                <c:pt idx="10255">
                  <c:v>42924.447916666664</c:v>
                </c:pt>
                <c:pt idx="10256">
                  <c:v>42924.458333333336</c:v>
                </c:pt>
                <c:pt idx="10257">
                  <c:v>42924.46875</c:v>
                </c:pt>
                <c:pt idx="10258">
                  <c:v>42924.479166666664</c:v>
                </c:pt>
                <c:pt idx="10259">
                  <c:v>42924.489583333336</c:v>
                </c:pt>
                <c:pt idx="10260">
                  <c:v>42924.5</c:v>
                </c:pt>
                <c:pt idx="10261">
                  <c:v>42924.510416666664</c:v>
                </c:pt>
                <c:pt idx="10262">
                  <c:v>42924.520833333336</c:v>
                </c:pt>
                <c:pt idx="10263">
                  <c:v>42924.53125</c:v>
                </c:pt>
                <c:pt idx="10264">
                  <c:v>42924.541666666664</c:v>
                </c:pt>
                <c:pt idx="10265">
                  <c:v>42924.552083333336</c:v>
                </c:pt>
                <c:pt idx="10266">
                  <c:v>42924.5625</c:v>
                </c:pt>
                <c:pt idx="10267">
                  <c:v>42924.572916666664</c:v>
                </c:pt>
                <c:pt idx="10268">
                  <c:v>42924.583333333336</c:v>
                </c:pt>
                <c:pt idx="10269">
                  <c:v>42924.59375</c:v>
                </c:pt>
                <c:pt idx="10270">
                  <c:v>42924.604166666664</c:v>
                </c:pt>
                <c:pt idx="10271">
                  <c:v>42924.614583333336</c:v>
                </c:pt>
                <c:pt idx="10272">
                  <c:v>42924.625</c:v>
                </c:pt>
                <c:pt idx="10273">
                  <c:v>42924.635416666664</c:v>
                </c:pt>
                <c:pt idx="10274">
                  <c:v>42924.645833333336</c:v>
                </c:pt>
                <c:pt idx="10275">
                  <c:v>42924.65625</c:v>
                </c:pt>
                <c:pt idx="10276">
                  <c:v>42924.666666666664</c:v>
                </c:pt>
                <c:pt idx="10277">
                  <c:v>42924.677083333336</c:v>
                </c:pt>
                <c:pt idx="10278">
                  <c:v>42924.6875</c:v>
                </c:pt>
                <c:pt idx="10279">
                  <c:v>42924.697916666664</c:v>
                </c:pt>
                <c:pt idx="10280">
                  <c:v>42924.708333333336</c:v>
                </c:pt>
                <c:pt idx="10281">
                  <c:v>42924.71875</c:v>
                </c:pt>
                <c:pt idx="10282">
                  <c:v>42924.729166666664</c:v>
                </c:pt>
                <c:pt idx="10283">
                  <c:v>42924.739583333336</c:v>
                </c:pt>
                <c:pt idx="10284">
                  <c:v>42924.75</c:v>
                </c:pt>
                <c:pt idx="10285">
                  <c:v>42924.760416666664</c:v>
                </c:pt>
                <c:pt idx="10286">
                  <c:v>42924.770833333336</c:v>
                </c:pt>
                <c:pt idx="10287">
                  <c:v>42924.78125</c:v>
                </c:pt>
                <c:pt idx="10288">
                  <c:v>42924.791666666664</c:v>
                </c:pt>
                <c:pt idx="10289">
                  <c:v>42924.802083333336</c:v>
                </c:pt>
                <c:pt idx="10290">
                  <c:v>42924.8125</c:v>
                </c:pt>
                <c:pt idx="10291">
                  <c:v>42924.822916666664</c:v>
                </c:pt>
                <c:pt idx="10292">
                  <c:v>42924.833333333336</c:v>
                </c:pt>
                <c:pt idx="10293">
                  <c:v>42924.84375</c:v>
                </c:pt>
                <c:pt idx="10294">
                  <c:v>42924.854166666664</c:v>
                </c:pt>
                <c:pt idx="10295">
                  <c:v>42924.864583333336</c:v>
                </c:pt>
                <c:pt idx="10296">
                  <c:v>42924.875</c:v>
                </c:pt>
                <c:pt idx="10297">
                  <c:v>42924.885416666664</c:v>
                </c:pt>
                <c:pt idx="10298">
                  <c:v>42924.895833333336</c:v>
                </c:pt>
                <c:pt idx="10299">
                  <c:v>42924.90625</c:v>
                </c:pt>
                <c:pt idx="10300">
                  <c:v>42924.916666666664</c:v>
                </c:pt>
                <c:pt idx="10301">
                  <c:v>42924.927083333336</c:v>
                </c:pt>
                <c:pt idx="10302">
                  <c:v>42924.9375</c:v>
                </c:pt>
                <c:pt idx="10303">
                  <c:v>42924.947916666664</c:v>
                </c:pt>
                <c:pt idx="10304">
                  <c:v>42924.958333333336</c:v>
                </c:pt>
                <c:pt idx="10305">
                  <c:v>42924.96875</c:v>
                </c:pt>
                <c:pt idx="10306">
                  <c:v>42924.979166666664</c:v>
                </c:pt>
                <c:pt idx="10307">
                  <c:v>42924.989583333336</c:v>
                </c:pt>
                <c:pt idx="10308">
                  <c:v>42925</c:v>
                </c:pt>
                <c:pt idx="10309">
                  <c:v>42925.010416666664</c:v>
                </c:pt>
                <c:pt idx="10310">
                  <c:v>42925.020833333336</c:v>
                </c:pt>
                <c:pt idx="10311">
                  <c:v>42925.03125</c:v>
                </c:pt>
                <c:pt idx="10312">
                  <c:v>42925.041666666664</c:v>
                </c:pt>
                <c:pt idx="10313">
                  <c:v>42925.052083333336</c:v>
                </c:pt>
                <c:pt idx="10314">
                  <c:v>42925.0625</c:v>
                </c:pt>
                <c:pt idx="10315">
                  <c:v>42925.072916666664</c:v>
                </c:pt>
                <c:pt idx="10316">
                  <c:v>42925.083333333336</c:v>
                </c:pt>
                <c:pt idx="10317">
                  <c:v>42925.09375</c:v>
                </c:pt>
                <c:pt idx="10318">
                  <c:v>42925.104166666664</c:v>
                </c:pt>
                <c:pt idx="10319">
                  <c:v>42925.114583333336</c:v>
                </c:pt>
                <c:pt idx="10320">
                  <c:v>42925.125</c:v>
                </c:pt>
                <c:pt idx="10321">
                  <c:v>42925.135416666664</c:v>
                </c:pt>
                <c:pt idx="10322">
                  <c:v>42925.145833333336</c:v>
                </c:pt>
                <c:pt idx="10323">
                  <c:v>42925.15625</c:v>
                </c:pt>
                <c:pt idx="10324">
                  <c:v>42925.166666666664</c:v>
                </c:pt>
                <c:pt idx="10325">
                  <c:v>42925.177083333336</c:v>
                </c:pt>
                <c:pt idx="10326">
                  <c:v>42925.1875</c:v>
                </c:pt>
                <c:pt idx="10327">
                  <c:v>42925.197916666664</c:v>
                </c:pt>
                <c:pt idx="10328">
                  <c:v>42925.208333333336</c:v>
                </c:pt>
                <c:pt idx="10329">
                  <c:v>42925.21875</c:v>
                </c:pt>
                <c:pt idx="10330">
                  <c:v>42925.229166666664</c:v>
                </c:pt>
                <c:pt idx="10331">
                  <c:v>42925.239583333336</c:v>
                </c:pt>
                <c:pt idx="10332">
                  <c:v>42925.25</c:v>
                </c:pt>
                <c:pt idx="10333">
                  <c:v>42925.260416666664</c:v>
                </c:pt>
                <c:pt idx="10334">
                  <c:v>42925.270833333336</c:v>
                </c:pt>
                <c:pt idx="10335">
                  <c:v>42925.28125</c:v>
                </c:pt>
                <c:pt idx="10336">
                  <c:v>42925.291666666664</c:v>
                </c:pt>
                <c:pt idx="10337">
                  <c:v>42925.302083333336</c:v>
                </c:pt>
                <c:pt idx="10338">
                  <c:v>42925.3125</c:v>
                </c:pt>
                <c:pt idx="10339">
                  <c:v>42925.322916666664</c:v>
                </c:pt>
                <c:pt idx="10340">
                  <c:v>42925.333333333336</c:v>
                </c:pt>
                <c:pt idx="10341">
                  <c:v>42925.34375</c:v>
                </c:pt>
                <c:pt idx="10342">
                  <c:v>42925.354166666664</c:v>
                </c:pt>
                <c:pt idx="10343">
                  <c:v>42925.364583333336</c:v>
                </c:pt>
                <c:pt idx="10344">
                  <c:v>42925.375</c:v>
                </c:pt>
                <c:pt idx="10345">
                  <c:v>42925.385416666664</c:v>
                </c:pt>
                <c:pt idx="10346">
                  <c:v>42925.395833333336</c:v>
                </c:pt>
                <c:pt idx="10347">
                  <c:v>42925.40625</c:v>
                </c:pt>
                <c:pt idx="10348">
                  <c:v>42925.416666666664</c:v>
                </c:pt>
                <c:pt idx="10349">
                  <c:v>42925.427083333336</c:v>
                </c:pt>
                <c:pt idx="10350">
                  <c:v>42925.4375</c:v>
                </c:pt>
                <c:pt idx="10351">
                  <c:v>42925.447916666664</c:v>
                </c:pt>
                <c:pt idx="10352">
                  <c:v>42925.458333333336</c:v>
                </c:pt>
                <c:pt idx="10353">
                  <c:v>42925.46875</c:v>
                </c:pt>
                <c:pt idx="10354">
                  <c:v>42925.479166666664</c:v>
                </c:pt>
                <c:pt idx="10355">
                  <c:v>42925.489583333336</c:v>
                </c:pt>
                <c:pt idx="10356">
                  <c:v>42925.5</c:v>
                </c:pt>
                <c:pt idx="10357">
                  <c:v>42925.510416666664</c:v>
                </c:pt>
                <c:pt idx="10358">
                  <c:v>42925.520833333336</c:v>
                </c:pt>
                <c:pt idx="10359">
                  <c:v>42925.53125</c:v>
                </c:pt>
                <c:pt idx="10360">
                  <c:v>42925.541666666664</c:v>
                </c:pt>
                <c:pt idx="10361">
                  <c:v>42925.552083333336</c:v>
                </c:pt>
                <c:pt idx="10362">
                  <c:v>42925.5625</c:v>
                </c:pt>
                <c:pt idx="10363">
                  <c:v>42925.572916666664</c:v>
                </c:pt>
                <c:pt idx="10364">
                  <c:v>42925.583333333336</c:v>
                </c:pt>
                <c:pt idx="10365">
                  <c:v>42925.59375</c:v>
                </c:pt>
                <c:pt idx="10366">
                  <c:v>42925.604166666664</c:v>
                </c:pt>
                <c:pt idx="10367">
                  <c:v>42925.614583333336</c:v>
                </c:pt>
                <c:pt idx="10368">
                  <c:v>42925.625</c:v>
                </c:pt>
                <c:pt idx="10369">
                  <c:v>42925.635416666664</c:v>
                </c:pt>
                <c:pt idx="10370">
                  <c:v>42925.645833333336</c:v>
                </c:pt>
                <c:pt idx="10371">
                  <c:v>42925.65625</c:v>
                </c:pt>
                <c:pt idx="10372">
                  <c:v>42925.666666666664</c:v>
                </c:pt>
                <c:pt idx="10373">
                  <c:v>42925.677083333336</c:v>
                </c:pt>
                <c:pt idx="10374">
                  <c:v>42925.6875</c:v>
                </c:pt>
                <c:pt idx="10375">
                  <c:v>42925.697916666664</c:v>
                </c:pt>
                <c:pt idx="10376">
                  <c:v>42925.708333333336</c:v>
                </c:pt>
                <c:pt idx="10377">
                  <c:v>42925.71875</c:v>
                </c:pt>
                <c:pt idx="10378">
                  <c:v>42925.729166666664</c:v>
                </c:pt>
                <c:pt idx="10379">
                  <c:v>42925.739583333336</c:v>
                </c:pt>
                <c:pt idx="10380">
                  <c:v>42925.75</c:v>
                </c:pt>
                <c:pt idx="10381">
                  <c:v>42925.760416666664</c:v>
                </c:pt>
                <c:pt idx="10382">
                  <c:v>42925.770833333336</c:v>
                </c:pt>
                <c:pt idx="10383">
                  <c:v>42925.78125</c:v>
                </c:pt>
                <c:pt idx="10384">
                  <c:v>42925.791666666664</c:v>
                </c:pt>
                <c:pt idx="10385">
                  <c:v>42925.802083333336</c:v>
                </c:pt>
                <c:pt idx="10386">
                  <c:v>42925.8125</c:v>
                </c:pt>
                <c:pt idx="10387">
                  <c:v>42925.822916666664</c:v>
                </c:pt>
                <c:pt idx="10388">
                  <c:v>42925.833333333336</c:v>
                </c:pt>
                <c:pt idx="10389">
                  <c:v>42925.84375</c:v>
                </c:pt>
                <c:pt idx="10390">
                  <c:v>42925.854166666664</c:v>
                </c:pt>
                <c:pt idx="10391">
                  <c:v>42925.864583333336</c:v>
                </c:pt>
                <c:pt idx="10392">
                  <c:v>42925.875</c:v>
                </c:pt>
                <c:pt idx="10393">
                  <c:v>42925.885416666664</c:v>
                </c:pt>
                <c:pt idx="10394">
                  <c:v>42925.895833333336</c:v>
                </c:pt>
                <c:pt idx="10395">
                  <c:v>42925.90625</c:v>
                </c:pt>
                <c:pt idx="10396">
                  <c:v>42925.916666666664</c:v>
                </c:pt>
                <c:pt idx="10397">
                  <c:v>42925.927083333336</c:v>
                </c:pt>
                <c:pt idx="10398">
                  <c:v>42925.9375</c:v>
                </c:pt>
                <c:pt idx="10399">
                  <c:v>42925.947916666664</c:v>
                </c:pt>
                <c:pt idx="10400">
                  <c:v>42925.958333333336</c:v>
                </c:pt>
                <c:pt idx="10401">
                  <c:v>42925.96875</c:v>
                </c:pt>
                <c:pt idx="10402">
                  <c:v>42925.979166666664</c:v>
                </c:pt>
                <c:pt idx="10403">
                  <c:v>42925.989583333336</c:v>
                </c:pt>
                <c:pt idx="10404">
                  <c:v>42926</c:v>
                </c:pt>
                <c:pt idx="10405">
                  <c:v>42926.010416666664</c:v>
                </c:pt>
                <c:pt idx="10406">
                  <c:v>42926.020833333336</c:v>
                </c:pt>
                <c:pt idx="10407">
                  <c:v>42926.03125</c:v>
                </c:pt>
                <c:pt idx="10408">
                  <c:v>42926.041666666664</c:v>
                </c:pt>
                <c:pt idx="10409">
                  <c:v>42926.052083333336</c:v>
                </c:pt>
                <c:pt idx="10410">
                  <c:v>42926.0625</c:v>
                </c:pt>
                <c:pt idx="10411">
                  <c:v>42926.072916666664</c:v>
                </c:pt>
                <c:pt idx="10412">
                  <c:v>42926.083333333336</c:v>
                </c:pt>
                <c:pt idx="10413">
                  <c:v>42926.09375</c:v>
                </c:pt>
                <c:pt idx="10414">
                  <c:v>42926.104166666664</c:v>
                </c:pt>
                <c:pt idx="10415">
                  <c:v>42926.114583333336</c:v>
                </c:pt>
                <c:pt idx="10416">
                  <c:v>42926.125</c:v>
                </c:pt>
                <c:pt idx="10417">
                  <c:v>42926.135416666664</c:v>
                </c:pt>
                <c:pt idx="10418">
                  <c:v>42926.145833333336</c:v>
                </c:pt>
                <c:pt idx="10419">
                  <c:v>42926.15625</c:v>
                </c:pt>
                <c:pt idx="10420">
                  <c:v>42926.166666666664</c:v>
                </c:pt>
                <c:pt idx="10421">
                  <c:v>42926.177083333336</c:v>
                </c:pt>
                <c:pt idx="10422">
                  <c:v>42926.1875</c:v>
                </c:pt>
                <c:pt idx="10423">
                  <c:v>42926.197916666664</c:v>
                </c:pt>
                <c:pt idx="10424">
                  <c:v>42926.208333333336</c:v>
                </c:pt>
                <c:pt idx="10425">
                  <c:v>42926.21875</c:v>
                </c:pt>
                <c:pt idx="10426">
                  <c:v>42926.229166666664</c:v>
                </c:pt>
                <c:pt idx="10427">
                  <c:v>42926.239583333336</c:v>
                </c:pt>
                <c:pt idx="10428">
                  <c:v>42926.25</c:v>
                </c:pt>
                <c:pt idx="10429">
                  <c:v>42926.260416666664</c:v>
                </c:pt>
                <c:pt idx="10430">
                  <c:v>42926.270833333336</c:v>
                </c:pt>
                <c:pt idx="10431">
                  <c:v>42926.28125</c:v>
                </c:pt>
                <c:pt idx="10432">
                  <c:v>42926.291666666664</c:v>
                </c:pt>
                <c:pt idx="10433">
                  <c:v>42926.302083333336</c:v>
                </c:pt>
                <c:pt idx="10434">
                  <c:v>42926.3125</c:v>
                </c:pt>
                <c:pt idx="10435">
                  <c:v>42926.322916666664</c:v>
                </c:pt>
                <c:pt idx="10436">
                  <c:v>42926.333333333336</c:v>
                </c:pt>
                <c:pt idx="10437">
                  <c:v>42926.34375</c:v>
                </c:pt>
                <c:pt idx="10438">
                  <c:v>42926.354166666664</c:v>
                </c:pt>
                <c:pt idx="10439">
                  <c:v>42926.364583333336</c:v>
                </c:pt>
                <c:pt idx="10440">
                  <c:v>42926.375</c:v>
                </c:pt>
                <c:pt idx="10441">
                  <c:v>42926.385416666664</c:v>
                </c:pt>
                <c:pt idx="10442">
                  <c:v>42926.395833333336</c:v>
                </c:pt>
                <c:pt idx="10443">
                  <c:v>42926.40625</c:v>
                </c:pt>
                <c:pt idx="10444">
                  <c:v>42926.416666666664</c:v>
                </c:pt>
                <c:pt idx="10445">
                  <c:v>42926.427083333336</c:v>
                </c:pt>
                <c:pt idx="10446">
                  <c:v>42926.4375</c:v>
                </c:pt>
                <c:pt idx="10447">
                  <c:v>42926.447916666664</c:v>
                </c:pt>
                <c:pt idx="10448">
                  <c:v>42926.458333333336</c:v>
                </c:pt>
                <c:pt idx="10449">
                  <c:v>42926.46875</c:v>
                </c:pt>
                <c:pt idx="10450">
                  <c:v>42926.479166666664</c:v>
                </c:pt>
                <c:pt idx="10451">
                  <c:v>42926.489583333336</c:v>
                </c:pt>
                <c:pt idx="10452">
                  <c:v>42926.5</c:v>
                </c:pt>
                <c:pt idx="10453">
                  <c:v>42926.510416666664</c:v>
                </c:pt>
                <c:pt idx="10454">
                  <c:v>42926.520833333336</c:v>
                </c:pt>
                <c:pt idx="10455">
                  <c:v>42926.53125</c:v>
                </c:pt>
                <c:pt idx="10456">
                  <c:v>42926.541666666664</c:v>
                </c:pt>
                <c:pt idx="10457">
                  <c:v>42926.552083333336</c:v>
                </c:pt>
                <c:pt idx="10458">
                  <c:v>42926.5625</c:v>
                </c:pt>
                <c:pt idx="10459">
                  <c:v>42926.572916666664</c:v>
                </c:pt>
                <c:pt idx="10460">
                  <c:v>42926.583333333336</c:v>
                </c:pt>
                <c:pt idx="10461">
                  <c:v>42926.59375</c:v>
                </c:pt>
                <c:pt idx="10462">
                  <c:v>42926.604166666664</c:v>
                </c:pt>
                <c:pt idx="10463">
                  <c:v>42926.614583333336</c:v>
                </c:pt>
                <c:pt idx="10464">
                  <c:v>42926.625</c:v>
                </c:pt>
                <c:pt idx="10465">
                  <c:v>42926.635416666664</c:v>
                </c:pt>
                <c:pt idx="10466">
                  <c:v>42926.645833333336</c:v>
                </c:pt>
                <c:pt idx="10467">
                  <c:v>42926.65625</c:v>
                </c:pt>
                <c:pt idx="10468">
                  <c:v>42926.666666666664</c:v>
                </c:pt>
                <c:pt idx="10469">
                  <c:v>42926.677083333336</c:v>
                </c:pt>
                <c:pt idx="10470">
                  <c:v>42926.6875</c:v>
                </c:pt>
                <c:pt idx="10471">
                  <c:v>42926.697916666664</c:v>
                </c:pt>
                <c:pt idx="10472">
                  <c:v>42926.708333333336</c:v>
                </c:pt>
                <c:pt idx="10473">
                  <c:v>42926.71875</c:v>
                </c:pt>
                <c:pt idx="10474">
                  <c:v>42926.729166666664</c:v>
                </c:pt>
                <c:pt idx="10475">
                  <c:v>42926.739583333336</c:v>
                </c:pt>
                <c:pt idx="10476">
                  <c:v>42926.75</c:v>
                </c:pt>
                <c:pt idx="10477">
                  <c:v>42926.760416666664</c:v>
                </c:pt>
                <c:pt idx="10478">
                  <c:v>42926.770833333336</c:v>
                </c:pt>
                <c:pt idx="10479">
                  <c:v>42926.78125</c:v>
                </c:pt>
                <c:pt idx="10480">
                  <c:v>42926.791666666664</c:v>
                </c:pt>
                <c:pt idx="10481">
                  <c:v>42926.802083333336</c:v>
                </c:pt>
                <c:pt idx="10482">
                  <c:v>42926.8125</c:v>
                </c:pt>
                <c:pt idx="10483">
                  <c:v>42926.822916666664</c:v>
                </c:pt>
                <c:pt idx="10484">
                  <c:v>42926.833333333336</c:v>
                </c:pt>
                <c:pt idx="10485">
                  <c:v>42926.84375</c:v>
                </c:pt>
                <c:pt idx="10486">
                  <c:v>42926.854166666664</c:v>
                </c:pt>
                <c:pt idx="10487">
                  <c:v>42926.864583333336</c:v>
                </c:pt>
                <c:pt idx="10488">
                  <c:v>42926.875</c:v>
                </c:pt>
                <c:pt idx="10489">
                  <c:v>42926.885416666664</c:v>
                </c:pt>
                <c:pt idx="10490">
                  <c:v>42926.895833333336</c:v>
                </c:pt>
                <c:pt idx="10491">
                  <c:v>42926.90625</c:v>
                </c:pt>
                <c:pt idx="10492">
                  <c:v>42926.916666666664</c:v>
                </c:pt>
                <c:pt idx="10493">
                  <c:v>42926.927083333336</c:v>
                </c:pt>
                <c:pt idx="10494">
                  <c:v>42926.9375</c:v>
                </c:pt>
                <c:pt idx="10495">
                  <c:v>42926.947916666664</c:v>
                </c:pt>
                <c:pt idx="10496">
                  <c:v>42926.958333333336</c:v>
                </c:pt>
                <c:pt idx="10497">
                  <c:v>42926.96875</c:v>
                </c:pt>
                <c:pt idx="10498">
                  <c:v>42926.979166666664</c:v>
                </c:pt>
                <c:pt idx="10499">
                  <c:v>42926.989583333336</c:v>
                </c:pt>
                <c:pt idx="10500">
                  <c:v>42927</c:v>
                </c:pt>
                <c:pt idx="10501">
                  <c:v>42927.010416666664</c:v>
                </c:pt>
                <c:pt idx="10502">
                  <c:v>42927.020833333336</c:v>
                </c:pt>
                <c:pt idx="10503">
                  <c:v>42927.03125</c:v>
                </c:pt>
                <c:pt idx="10504">
                  <c:v>42927.041666666664</c:v>
                </c:pt>
                <c:pt idx="10505">
                  <c:v>42927.052083333336</c:v>
                </c:pt>
                <c:pt idx="10506">
                  <c:v>42927.0625</c:v>
                </c:pt>
                <c:pt idx="10507">
                  <c:v>42927.072916666664</c:v>
                </c:pt>
                <c:pt idx="10508">
                  <c:v>42927.083333333336</c:v>
                </c:pt>
                <c:pt idx="10509">
                  <c:v>42927.09375</c:v>
                </c:pt>
                <c:pt idx="10510">
                  <c:v>42927.104166666664</c:v>
                </c:pt>
                <c:pt idx="10511">
                  <c:v>42927.114583333336</c:v>
                </c:pt>
                <c:pt idx="10512">
                  <c:v>42927.125</c:v>
                </c:pt>
                <c:pt idx="10513">
                  <c:v>42927.135416666664</c:v>
                </c:pt>
                <c:pt idx="10514">
                  <c:v>42927.145833333336</c:v>
                </c:pt>
                <c:pt idx="10515">
                  <c:v>42927.15625</c:v>
                </c:pt>
                <c:pt idx="10516">
                  <c:v>42927.166666666664</c:v>
                </c:pt>
                <c:pt idx="10517">
                  <c:v>42927.177083333336</c:v>
                </c:pt>
                <c:pt idx="10518">
                  <c:v>42927.1875</c:v>
                </c:pt>
                <c:pt idx="10519">
                  <c:v>42927.197916666664</c:v>
                </c:pt>
                <c:pt idx="10520">
                  <c:v>42927.208333333336</c:v>
                </c:pt>
                <c:pt idx="10521">
                  <c:v>42927.21875</c:v>
                </c:pt>
                <c:pt idx="10522">
                  <c:v>42927.229166666664</c:v>
                </c:pt>
                <c:pt idx="10523">
                  <c:v>42927.239583333336</c:v>
                </c:pt>
                <c:pt idx="10524">
                  <c:v>42927.25</c:v>
                </c:pt>
                <c:pt idx="10525">
                  <c:v>42927.260416666664</c:v>
                </c:pt>
                <c:pt idx="10526">
                  <c:v>42927.270833333336</c:v>
                </c:pt>
                <c:pt idx="10527">
                  <c:v>42927.28125</c:v>
                </c:pt>
                <c:pt idx="10528">
                  <c:v>42927.291666666664</c:v>
                </c:pt>
                <c:pt idx="10529">
                  <c:v>42927.302083333336</c:v>
                </c:pt>
                <c:pt idx="10530">
                  <c:v>42927.3125</c:v>
                </c:pt>
                <c:pt idx="10531">
                  <c:v>42927.322916666664</c:v>
                </c:pt>
                <c:pt idx="10532">
                  <c:v>42927.333333333336</c:v>
                </c:pt>
                <c:pt idx="10533">
                  <c:v>42927.34375</c:v>
                </c:pt>
                <c:pt idx="10534">
                  <c:v>42927.354166666664</c:v>
                </c:pt>
                <c:pt idx="10535">
                  <c:v>42927.364583333336</c:v>
                </c:pt>
                <c:pt idx="10536">
                  <c:v>42927.375</c:v>
                </c:pt>
                <c:pt idx="10537">
                  <c:v>42927.385416666664</c:v>
                </c:pt>
                <c:pt idx="10538">
                  <c:v>42927.395833333336</c:v>
                </c:pt>
                <c:pt idx="10539">
                  <c:v>42927.40625</c:v>
                </c:pt>
                <c:pt idx="10540">
                  <c:v>42927.416666666664</c:v>
                </c:pt>
                <c:pt idx="10541">
                  <c:v>42927.427083333336</c:v>
                </c:pt>
                <c:pt idx="10542">
                  <c:v>42927.4375</c:v>
                </c:pt>
                <c:pt idx="10543">
                  <c:v>42927.447916666664</c:v>
                </c:pt>
                <c:pt idx="10544">
                  <c:v>42927.458333333336</c:v>
                </c:pt>
                <c:pt idx="10545">
                  <c:v>42927.46875</c:v>
                </c:pt>
                <c:pt idx="10546">
                  <c:v>42927.479166666664</c:v>
                </c:pt>
                <c:pt idx="10547">
                  <c:v>42927.489583333336</c:v>
                </c:pt>
                <c:pt idx="10548">
                  <c:v>42927.5</c:v>
                </c:pt>
                <c:pt idx="10549">
                  <c:v>42927.510416666664</c:v>
                </c:pt>
                <c:pt idx="10550">
                  <c:v>42927.520833333336</c:v>
                </c:pt>
                <c:pt idx="10551">
                  <c:v>42927.53125</c:v>
                </c:pt>
                <c:pt idx="10552">
                  <c:v>42927.541666666664</c:v>
                </c:pt>
                <c:pt idx="10553">
                  <c:v>42927.552083333336</c:v>
                </c:pt>
                <c:pt idx="10554">
                  <c:v>42927.5625</c:v>
                </c:pt>
                <c:pt idx="10555">
                  <c:v>42927.572916666664</c:v>
                </c:pt>
                <c:pt idx="10556">
                  <c:v>42927.583333333336</c:v>
                </c:pt>
                <c:pt idx="10557">
                  <c:v>42927.59375</c:v>
                </c:pt>
                <c:pt idx="10558">
                  <c:v>42927.604166666664</c:v>
                </c:pt>
                <c:pt idx="10559">
                  <c:v>42927.614583333336</c:v>
                </c:pt>
                <c:pt idx="10560">
                  <c:v>42927.625</c:v>
                </c:pt>
                <c:pt idx="10561">
                  <c:v>42927.635416666664</c:v>
                </c:pt>
                <c:pt idx="10562">
                  <c:v>42927.645833333336</c:v>
                </c:pt>
                <c:pt idx="10563">
                  <c:v>42927.65625</c:v>
                </c:pt>
                <c:pt idx="10564">
                  <c:v>42927.666666666664</c:v>
                </c:pt>
                <c:pt idx="10565">
                  <c:v>42927.677083333336</c:v>
                </c:pt>
                <c:pt idx="10566">
                  <c:v>42927.6875</c:v>
                </c:pt>
                <c:pt idx="10567">
                  <c:v>42927.697916666664</c:v>
                </c:pt>
                <c:pt idx="10568">
                  <c:v>42927.708333333336</c:v>
                </c:pt>
                <c:pt idx="10569">
                  <c:v>42927.71875</c:v>
                </c:pt>
                <c:pt idx="10570">
                  <c:v>42927.729166666664</c:v>
                </c:pt>
                <c:pt idx="10571">
                  <c:v>42927.739583333336</c:v>
                </c:pt>
                <c:pt idx="10572">
                  <c:v>42927.75</c:v>
                </c:pt>
                <c:pt idx="10573">
                  <c:v>42927.760416666664</c:v>
                </c:pt>
                <c:pt idx="10574">
                  <c:v>42927.770833333336</c:v>
                </c:pt>
                <c:pt idx="10575">
                  <c:v>42927.78125</c:v>
                </c:pt>
                <c:pt idx="10576">
                  <c:v>42927.791666666664</c:v>
                </c:pt>
                <c:pt idx="10577">
                  <c:v>42927.802083333336</c:v>
                </c:pt>
                <c:pt idx="10578">
                  <c:v>42927.8125</c:v>
                </c:pt>
                <c:pt idx="10579">
                  <c:v>42927.822916666664</c:v>
                </c:pt>
                <c:pt idx="10580">
                  <c:v>42927.833333333336</c:v>
                </c:pt>
                <c:pt idx="10581">
                  <c:v>42927.84375</c:v>
                </c:pt>
                <c:pt idx="10582">
                  <c:v>42927.854166666664</c:v>
                </c:pt>
                <c:pt idx="10583">
                  <c:v>42927.864583333336</c:v>
                </c:pt>
                <c:pt idx="10584">
                  <c:v>42927.875</c:v>
                </c:pt>
                <c:pt idx="10585">
                  <c:v>42927.885416666664</c:v>
                </c:pt>
                <c:pt idx="10586">
                  <c:v>42927.895833333336</c:v>
                </c:pt>
                <c:pt idx="10587">
                  <c:v>42927.90625</c:v>
                </c:pt>
                <c:pt idx="10588">
                  <c:v>42927.916666666664</c:v>
                </c:pt>
                <c:pt idx="10589">
                  <c:v>42927.927083333336</c:v>
                </c:pt>
                <c:pt idx="10590">
                  <c:v>42927.9375</c:v>
                </c:pt>
                <c:pt idx="10591">
                  <c:v>42927.947916666664</c:v>
                </c:pt>
                <c:pt idx="10592">
                  <c:v>42927.958333333336</c:v>
                </c:pt>
                <c:pt idx="10593">
                  <c:v>42927.96875</c:v>
                </c:pt>
                <c:pt idx="10594">
                  <c:v>42927.979166666664</c:v>
                </c:pt>
                <c:pt idx="10595">
                  <c:v>42927.989583333336</c:v>
                </c:pt>
                <c:pt idx="10596">
                  <c:v>42928</c:v>
                </c:pt>
                <c:pt idx="10597">
                  <c:v>42928.010416666664</c:v>
                </c:pt>
                <c:pt idx="10598">
                  <c:v>42928.020833333336</c:v>
                </c:pt>
                <c:pt idx="10599">
                  <c:v>42928.03125</c:v>
                </c:pt>
                <c:pt idx="10600">
                  <c:v>42928.041666666664</c:v>
                </c:pt>
                <c:pt idx="10601">
                  <c:v>42928.052083333336</c:v>
                </c:pt>
                <c:pt idx="10602">
                  <c:v>42928.0625</c:v>
                </c:pt>
                <c:pt idx="10603">
                  <c:v>42928.072916666664</c:v>
                </c:pt>
                <c:pt idx="10604">
                  <c:v>42928.083333333336</c:v>
                </c:pt>
                <c:pt idx="10605">
                  <c:v>42928.09375</c:v>
                </c:pt>
                <c:pt idx="10606">
                  <c:v>42928.104166666664</c:v>
                </c:pt>
                <c:pt idx="10607">
                  <c:v>42928.114583333336</c:v>
                </c:pt>
                <c:pt idx="10608">
                  <c:v>42928.125</c:v>
                </c:pt>
                <c:pt idx="10609">
                  <c:v>42928.135416666664</c:v>
                </c:pt>
                <c:pt idx="10610">
                  <c:v>42928.145833333336</c:v>
                </c:pt>
                <c:pt idx="10611">
                  <c:v>42928.15625</c:v>
                </c:pt>
                <c:pt idx="10612">
                  <c:v>42928.166666666664</c:v>
                </c:pt>
                <c:pt idx="10613">
                  <c:v>42928.177083333336</c:v>
                </c:pt>
                <c:pt idx="10614">
                  <c:v>42928.1875</c:v>
                </c:pt>
                <c:pt idx="10615">
                  <c:v>42928.197916666664</c:v>
                </c:pt>
                <c:pt idx="10616">
                  <c:v>42928.208333333336</c:v>
                </c:pt>
                <c:pt idx="10617">
                  <c:v>42928.21875</c:v>
                </c:pt>
                <c:pt idx="10618">
                  <c:v>42928.229166666664</c:v>
                </c:pt>
                <c:pt idx="10619">
                  <c:v>42928.239583333336</c:v>
                </c:pt>
                <c:pt idx="10620">
                  <c:v>42928.25</c:v>
                </c:pt>
                <c:pt idx="10621">
                  <c:v>42928.260416666664</c:v>
                </c:pt>
                <c:pt idx="10622">
                  <c:v>42928.270833333336</c:v>
                </c:pt>
                <c:pt idx="10623">
                  <c:v>42928.28125</c:v>
                </c:pt>
                <c:pt idx="10624">
                  <c:v>42928.291666666664</c:v>
                </c:pt>
                <c:pt idx="10625">
                  <c:v>42928.302083333336</c:v>
                </c:pt>
                <c:pt idx="10626">
                  <c:v>42928.3125</c:v>
                </c:pt>
                <c:pt idx="10627">
                  <c:v>42928.322916666664</c:v>
                </c:pt>
                <c:pt idx="10628">
                  <c:v>42928.333333333336</c:v>
                </c:pt>
                <c:pt idx="10629">
                  <c:v>42928.34375</c:v>
                </c:pt>
                <c:pt idx="10630">
                  <c:v>42928.354166666664</c:v>
                </c:pt>
                <c:pt idx="10631">
                  <c:v>42928.364583333336</c:v>
                </c:pt>
                <c:pt idx="10632">
                  <c:v>42928.375</c:v>
                </c:pt>
                <c:pt idx="10633">
                  <c:v>42928.385416666664</c:v>
                </c:pt>
                <c:pt idx="10634">
                  <c:v>42928.395833333336</c:v>
                </c:pt>
                <c:pt idx="10635">
                  <c:v>42928.40625</c:v>
                </c:pt>
                <c:pt idx="10636">
                  <c:v>42928.416666666664</c:v>
                </c:pt>
                <c:pt idx="10637">
                  <c:v>42928.427083333336</c:v>
                </c:pt>
                <c:pt idx="10638">
                  <c:v>42928.4375</c:v>
                </c:pt>
                <c:pt idx="10639">
                  <c:v>42928.447916666664</c:v>
                </c:pt>
                <c:pt idx="10640">
                  <c:v>42928.458333333336</c:v>
                </c:pt>
                <c:pt idx="10641">
                  <c:v>42928.46875</c:v>
                </c:pt>
                <c:pt idx="10642">
                  <c:v>42928.479166666664</c:v>
                </c:pt>
                <c:pt idx="10643">
                  <c:v>42928.489583333336</c:v>
                </c:pt>
                <c:pt idx="10644">
                  <c:v>42928.5</c:v>
                </c:pt>
                <c:pt idx="10645">
                  <c:v>42928.510416666664</c:v>
                </c:pt>
                <c:pt idx="10646">
                  <c:v>42928.520833333336</c:v>
                </c:pt>
                <c:pt idx="10647">
                  <c:v>42928.53125</c:v>
                </c:pt>
                <c:pt idx="10648">
                  <c:v>42928.541666666664</c:v>
                </c:pt>
                <c:pt idx="10649">
                  <c:v>42928.552083333336</c:v>
                </c:pt>
                <c:pt idx="10650">
                  <c:v>42928.5625</c:v>
                </c:pt>
                <c:pt idx="10651">
                  <c:v>42928.572916666664</c:v>
                </c:pt>
                <c:pt idx="10652">
                  <c:v>42928.583333333336</c:v>
                </c:pt>
                <c:pt idx="10653">
                  <c:v>42928.59375</c:v>
                </c:pt>
                <c:pt idx="10654">
                  <c:v>42928.604166666664</c:v>
                </c:pt>
                <c:pt idx="10655">
                  <c:v>42928.614583333336</c:v>
                </c:pt>
                <c:pt idx="10656">
                  <c:v>42928.625</c:v>
                </c:pt>
                <c:pt idx="10657">
                  <c:v>42928.635416666664</c:v>
                </c:pt>
                <c:pt idx="10658">
                  <c:v>42928.645833333336</c:v>
                </c:pt>
                <c:pt idx="10659">
                  <c:v>42928.65625</c:v>
                </c:pt>
                <c:pt idx="10660">
                  <c:v>42928.666666666664</c:v>
                </c:pt>
                <c:pt idx="10661">
                  <c:v>42928.677083333336</c:v>
                </c:pt>
                <c:pt idx="10662">
                  <c:v>42928.6875</c:v>
                </c:pt>
                <c:pt idx="10663">
                  <c:v>42928.697916666664</c:v>
                </c:pt>
                <c:pt idx="10664">
                  <c:v>42928.708333333336</c:v>
                </c:pt>
                <c:pt idx="10665">
                  <c:v>42928.71875</c:v>
                </c:pt>
                <c:pt idx="10666">
                  <c:v>42928.729166666664</c:v>
                </c:pt>
                <c:pt idx="10667">
                  <c:v>42928.739583333336</c:v>
                </c:pt>
                <c:pt idx="10668">
                  <c:v>42928.75</c:v>
                </c:pt>
                <c:pt idx="10669">
                  <c:v>42928.760416666664</c:v>
                </c:pt>
                <c:pt idx="10670">
                  <c:v>42928.770833333336</c:v>
                </c:pt>
                <c:pt idx="10671">
                  <c:v>42928.78125</c:v>
                </c:pt>
                <c:pt idx="10672">
                  <c:v>42928.791666666664</c:v>
                </c:pt>
                <c:pt idx="10673">
                  <c:v>42928.802083333336</c:v>
                </c:pt>
                <c:pt idx="10674">
                  <c:v>42928.8125</c:v>
                </c:pt>
                <c:pt idx="10675">
                  <c:v>42928.822916666664</c:v>
                </c:pt>
                <c:pt idx="10676">
                  <c:v>42928.833333333336</c:v>
                </c:pt>
                <c:pt idx="10677">
                  <c:v>42928.84375</c:v>
                </c:pt>
                <c:pt idx="10678">
                  <c:v>42928.854166666664</c:v>
                </c:pt>
                <c:pt idx="10679">
                  <c:v>42928.864583333336</c:v>
                </c:pt>
                <c:pt idx="10680">
                  <c:v>42928.875</c:v>
                </c:pt>
                <c:pt idx="10681">
                  <c:v>42928.885416666664</c:v>
                </c:pt>
                <c:pt idx="10682">
                  <c:v>42928.895833333336</c:v>
                </c:pt>
                <c:pt idx="10683">
                  <c:v>42928.90625</c:v>
                </c:pt>
                <c:pt idx="10684">
                  <c:v>42928.916666666664</c:v>
                </c:pt>
                <c:pt idx="10685">
                  <c:v>42928.927083333336</c:v>
                </c:pt>
                <c:pt idx="10686">
                  <c:v>42928.9375</c:v>
                </c:pt>
                <c:pt idx="10687">
                  <c:v>42928.947916666664</c:v>
                </c:pt>
                <c:pt idx="10688">
                  <c:v>42928.958333333336</c:v>
                </c:pt>
                <c:pt idx="10689">
                  <c:v>42928.96875</c:v>
                </c:pt>
                <c:pt idx="10690">
                  <c:v>42928.979166666664</c:v>
                </c:pt>
                <c:pt idx="10691">
                  <c:v>42928.989583333336</c:v>
                </c:pt>
                <c:pt idx="10692">
                  <c:v>42929</c:v>
                </c:pt>
                <c:pt idx="10693">
                  <c:v>42929.010416666664</c:v>
                </c:pt>
                <c:pt idx="10694">
                  <c:v>42929.020833333336</c:v>
                </c:pt>
                <c:pt idx="10695">
                  <c:v>42929.03125</c:v>
                </c:pt>
                <c:pt idx="10696">
                  <c:v>42929.041666666664</c:v>
                </c:pt>
                <c:pt idx="10697">
                  <c:v>42929.052083333336</c:v>
                </c:pt>
                <c:pt idx="10698">
                  <c:v>42929.0625</c:v>
                </c:pt>
                <c:pt idx="10699">
                  <c:v>42929.072916666664</c:v>
                </c:pt>
                <c:pt idx="10700">
                  <c:v>42929.083333333336</c:v>
                </c:pt>
                <c:pt idx="10701">
                  <c:v>42929.09375</c:v>
                </c:pt>
                <c:pt idx="10702">
                  <c:v>42929.104166666664</c:v>
                </c:pt>
                <c:pt idx="10703">
                  <c:v>42929.114583333336</c:v>
                </c:pt>
                <c:pt idx="10704">
                  <c:v>42929.125</c:v>
                </c:pt>
                <c:pt idx="10705">
                  <c:v>42929.135416666664</c:v>
                </c:pt>
                <c:pt idx="10706">
                  <c:v>42929.145833333336</c:v>
                </c:pt>
                <c:pt idx="10707">
                  <c:v>42929.15625</c:v>
                </c:pt>
                <c:pt idx="10708">
                  <c:v>42929.166666666664</c:v>
                </c:pt>
                <c:pt idx="10709">
                  <c:v>42929.177083333336</c:v>
                </c:pt>
                <c:pt idx="10710">
                  <c:v>42929.1875</c:v>
                </c:pt>
                <c:pt idx="10711">
                  <c:v>42929.197916666664</c:v>
                </c:pt>
                <c:pt idx="10712">
                  <c:v>42929.208333333336</c:v>
                </c:pt>
                <c:pt idx="10713">
                  <c:v>42929.21875</c:v>
                </c:pt>
                <c:pt idx="10714">
                  <c:v>42929.229166666664</c:v>
                </c:pt>
                <c:pt idx="10715">
                  <c:v>42929.239583333336</c:v>
                </c:pt>
                <c:pt idx="10716">
                  <c:v>42929.25</c:v>
                </c:pt>
                <c:pt idx="10717">
                  <c:v>42929.260416666664</c:v>
                </c:pt>
                <c:pt idx="10718">
                  <c:v>42929.270833333336</c:v>
                </c:pt>
                <c:pt idx="10719">
                  <c:v>42929.28125</c:v>
                </c:pt>
                <c:pt idx="10720">
                  <c:v>42929.291666666664</c:v>
                </c:pt>
                <c:pt idx="10721">
                  <c:v>42929.302083333336</c:v>
                </c:pt>
                <c:pt idx="10722">
                  <c:v>42929.3125</c:v>
                </c:pt>
                <c:pt idx="10723">
                  <c:v>42929.322916666664</c:v>
                </c:pt>
                <c:pt idx="10724">
                  <c:v>42929.333333333336</c:v>
                </c:pt>
                <c:pt idx="10725">
                  <c:v>42929.34375</c:v>
                </c:pt>
                <c:pt idx="10726">
                  <c:v>42929.354166666664</c:v>
                </c:pt>
                <c:pt idx="10727">
                  <c:v>42929.364583333336</c:v>
                </c:pt>
                <c:pt idx="10728">
                  <c:v>42929.375</c:v>
                </c:pt>
                <c:pt idx="10729">
                  <c:v>42929.385416666664</c:v>
                </c:pt>
                <c:pt idx="10730">
                  <c:v>42929.395833333336</c:v>
                </c:pt>
                <c:pt idx="10731">
                  <c:v>42929.40625</c:v>
                </c:pt>
                <c:pt idx="10732">
                  <c:v>42929.416666666664</c:v>
                </c:pt>
                <c:pt idx="10733">
                  <c:v>42929.427083333336</c:v>
                </c:pt>
                <c:pt idx="10734">
                  <c:v>42929.4375</c:v>
                </c:pt>
                <c:pt idx="10735">
                  <c:v>42929.447916666664</c:v>
                </c:pt>
                <c:pt idx="10736">
                  <c:v>42929.458333333336</c:v>
                </c:pt>
                <c:pt idx="10737">
                  <c:v>42929.46875</c:v>
                </c:pt>
                <c:pt idx="10738">
                  <c:v>42929.479166666664</c:v>
                </c:pt>
                <c:pt idx="10739">
                  <c:v>42929.489583333336</c:v>
                </c:pt>
                <c:pt idx="10740">
                  <c:v>42929.5</c:v>
                </c:pt>
                <c:pt idx="10741">
                  <c:v>42929.510416666664</c:v>
                </c:pt>
                <c:pt idx="10742">
                  <c:v>42929.520833333336</c:v>
                </c:pt>
                <c:pt idx="10743">
                  <c:v>42929.53125</c:v>
                </c:pt>
                <c:pt idx="10744">
                  <c:v>42929.541666666664</c:v>
                </c:pt>
                <c:pt idx="10745">
                  <c:v>42929.552083333336</c:v>
                </c:pt>
                <c:pt idx="10746">
                  <c:v>42929.5625</c:v>
                </c:pt>
                <c:pt idx="10747">
                  <c:v>42929.572916666664</c:v>
                </c:pt>
                <c:pt idx="10748">
                  <c:v>42929.583333333336</c:v>
                </c:pt>
                <c:pt idx="10749">
                  <c:v>42929.59375</c:v>
                </c:pt>
                <c:pt idx="10750">
                  <c:v>42929.604166666664</c:v>
                </c:pt>
                <c:pt idx="10751">
                  <c:v>42929.614583333336</c:v>
                </c:pt>
                <c:pt idx="10752">
                  <c:v>42929.625</c:v>
                </c:pt>
                <c:pt idx="10753">
                  <c:v>42929.635416666664</c:v>
                </c:pt>
                <c:pt idx="10754">
                  <c:v>42929.645833333336</c:v>
                </c:pt>
                <c:pt idx="10755">
                  <c:v>42929.65625</c:v>
                </c:pt>
                <c:pt idx="10756">
                  <c:v>42929.666666666664</c:v>
                </c:pt>
                <c:pt idx="10757">
                  <c:v>42929.677083333336</c:v>
                </c:pt>
                <c:pt idx="10758">
                  <c:v>42929.6875</c:v>
                </c:pt>
                <c:pt idx="10759">
                  <c:v>42929.697916666664</c:v>
                </c:pt>
                <c:pt idx="10760">
                  <c:v>42929.708333333336</c:v>
                </c:pt>
                <c:pt idx="10761">
                  <c:v>42929.71875</c:v>
                </c:pt>
                <c:pt idx="10762">
                  <c:v>42929.729166666664</c:v>
                </c:pt>
                <c:pt idx="10763">
                  <c:v>42929.739583333336</c:v>
                </c:pt>
                <c:pt idx="10764">
                  <c:v>42929.75</c:v>
                </c:pt>
                <c:pt idx="10765">
                  <c:v>42929.760416666664</c:v>
                </c:pt>
                <c:pt idx="10766">
                  <c:v>42929.770833333336</c:v>
                </c:pt>
                <c:pt idx="10767">
                  <c:v>42929.78125</c:v>
                </c:pt>
                <c:pt idx="10768">
                  <c:v>42929.791666666664</c:v>
                </c:pt>
                <c:pt idx="10769">
                  <c:v>42929.802083333336</c:v>
                </c:pt>
                <c:pt idx="10770">
                  <c:v>42929.8125</c:v>
                </c:pt>
                <c:pt idx="10771">
                  <c:v>42929.822916666664</c:v>
                </c:pt>
                <c:pt idx="10772">
                  <c:v>42929.833333333336</c:v>
                </c:pt>
                <c:pt idx="10773">
                  <c:v>42929.84375</c:v>
                </c:pt>
                <c:pt idx="10774">
                  <c:v>42929.854166666664</c:v>
                </c:pt>
                <c:pt idx="10775">
                  <c:v>42929.864583333336</c:v>
                </c:pt>
                <c:pt idx="10776">
                  <c:v>42929.875</c:v>
                </c:pt>
                <c:pt idx="10777">
                  <c:v>42929.885416666664</c:v>
                </c:pt>
                <c:pt idx="10778">
                  <c:v>42929.895833333336</c:v>
                </c:pt>
                <c:pt idx="10779">
                  <c:v>42929.90625</c:v>
                </c:pt>
                <c:pt idx="10780">
                  <c:v>42929.916666666664</c:v>
                </c:pt>
                <c:pt idx="10781">
                  <c:v>42929.927083333336</c:v>
                </c:pt>
                <c:pt idx="10782">
                  <c:v>42929.9375</c:v>
                </c:pt>
                <c:pt idx="10783">
                  <c:v>42929.947916666664</c:v>
                </c:pt>
                <c:pt idx="10784">
                  <c:v>42929.958333333336</c:v>
                </c:pt>
                <c:pt idx="10785">
                  <c:v>42929.96875</c:v>
                </c:pt>
                <c:pt idx="10786">
                  <c:v>42929.979166666664</c:v>
                </c:pt>
                <c:pt idx="10787">
                  <c:v>42929.989583333336</c:v>
                </c:pt>
                <c:pt idx="10788">
                  <c:v>42930</c:v>
                </c:pt>
                <c:pt idx="10789">
                  <c:v>42930.010416666664</c:v>
                </c:pt>
                <c:pt idx="10790">
                  <c:v>42930.020833333336</c:v>
                </c:pt>
                <c:pt idx="10791">
                  <c:v>42930.03125</c:v>
                </c:pt>
                <c:pt idx="10792">
                  <c:v>42930.041666666664</c:v>
                </c:pt>
                <c:pt idx="10793">
                  <c:v>42930.052083333336</c:v>
                </c:pt>
                <c:pt idx="10794">
                  <c:v>42930.0625</c:v>
                </c:pt>
                <c:pt idx="10795">
                  <c:v>42930.072916666664</c:v>
                </c:pt>
                <c:pt idx="10796">
                  <c:v>42930.083333333336</c:v>
                </c:pt>
                <c:pt idx="10797">
                  <c:v>42930.09375</c:v>
                </c:pt>
                <c:pt idx="10798">
                  <c:v>42930.104166666664</c:v>
                </c:pt>
                <c:pt idx="10799">
                  <c:v>42930.114583333336</c:v>
                </c:pt>
                <c:pt idx="10800">
                  <c:v>42930.125</c:v>
                </c:pt>
                <c:pt idx="10801">
                  <c:v>42930.135416666664</c:v>
                </c:pt>
                <c:pt idx="10802">
                  <c:v>42930.145833333336</c:v>
                </c:pt>
                <c:pt idx="10803">
                  <c:v>42930.15625</c:v>
                </c:pt>
                <c:pt idx="10804">
                  <c:v>42930.166666666664</c:v>
                </c:pt>
                <c:pt idx="10805">
                  <c:v>42930.177083333336</c:v>
                </c:pt>
                <c:pt idx="10806">
                  <c:v>42930.1875</c:v>
                </c:pt>
                <c:pt idx="10807">
                  <c:v>42930.197916666664</c:v>
                </c:pt>
                <c:pt idx="10808">
                  <c:v>42930.208333333336</c:v>
                </c:pt>
                <c:pt idx="10809">
                  <c:v>42930.21875</c:v>
                </c:pt>
                <c:pt idx="10810">
                  <c:v>42930.229166666664</c:v>
                </c:pt>
                <c:pt idx="10811">
                  <c:v>42930.239583333336</c:v>
                </c:pt>
                <c:pt idx="10812">
                  <c:v>42930.25</c:v>
                </c:pt>
                <c:pt idx="10813">
                  <c:v>42930.260416666664</c:v>
                </c:pt>
                <c:pt idx="10814">
                  <c:v>42930.270833333336</c:v>
                </c:pt>
                <c:pt idx="10815">
                  <c:v>42930.28125</c:v>
                </c:pt>
                <c:pt idx="10816">
                  <c:v>42930.291666666664</c:v>
                </c:pt>
                <c:pt idx="10817">
                  <c:v>42930.302083333336</c:v>
                </c:pt>
                <c:pt idx="10818">
                  <c:v>42930.3125</c:v>
                </c:pt>
                <c:pt idx="10819">
                  <c:v>42930.322916666664</c:v>
                </c:pt>
                <c:pt idx="10820">
                  <c:v>42930.333333333336</c:v>
                </c:pt>
                <c:pt idx="10821">
                  <c:v>42930.34375</c:v>
                </c:pt>
                <c:pt idx="10822">
                  <c:v>42930.354166666664</c:v>
                </c:pt>
                <c:pt idx="10823">
                  <c:v>42930.364583333336</c:v>
                </c:pt>
                <c:pt idx="10824">
                  <c:v>42930.375</c:v>
                </c:pt>
                <c:pt idx="10825">
                  <c:v>42930.385416666664</c:v>
                </c:pt>
                <c:pt idx="10826">
                  <c:v>42930.395833333336</c:v>
                </c:pt>
                <c:pt idx="10827">
                  <c:v>42930.40625</c:v>
                </c:pt>
                <c:pt idx="10828">
                  <c:v>42930.416666666664</c:v>
                </c:pt>
                <c:pt idx="10829">
                  <c:v>42930.427083333336</c:v>
                </c:pt>
                <c:pt idx="10830">
                  <c:v>42930.4375</c:v>
                </c:pt>
                <c:pt idx="10831">
                  <c:v>42930.447916666664</c:v>
                </c:pt>
                <c:pt idx="10832">
                  <c:v>42930.458333333336</c:v>
                </c:pt>
                <c:pt idx="10833">
                  <c:v>42930.46875</c:v>
                </c:pt>
                <c:pt idx="10834">
                  <c:v>42930.479166666664</c:v>
                </c:pt>
                <c:pt idx="10835">
                  <c:v>42930.489583333336</c:v>
                </c:pt>
                <c:pt idx="10836">
                  <c:v>42930.5</c:v>
                </c:pt>
                <c:pt idx="10837">
                  <c:v>42930.510416666664</c:v>
                </c:pt>
                <c:pt idx="10838">
                  <c:v>42930.520833333336</c:v>
                </c:pt>
                <c:pt idx="10839">
                  <c:v>42930.53125</c:v>
                </c:pt>
                <c:pt idx="10840">
                  <c:v>42930.541666666664</c:v>
                </c:pt>
                <c:pt idx="10841">
                  <c:v>42930.552083333336</c:v>
                </c:pt>
                <c:pt idx="10842">
                  <c:v>42930.5625</c:v>
                </c:pt>
                <c:pt idx="10843">
                  <c:v>42930.572916666664</c:v>
                </c:pt>
                <c:pt idx="10844">
                  <c:v>42930.583333333336</c:v>
                </c:pt>
                <c:pt idx="10845">
                  <c:v>42930.59375</c:v>
                </c:pt>
                <c:pt idx="10846">
                  <c:v>42930.604166666664</c:v>
                </c:pt>
                <c:pt idx="10847">
                  <c:v>42930.614583333336</c:v>
                </c:pt>
                <c:pt idx="10848">
                  <c:v>42930.625</c:v>
                </c:pt>
                <c:pt idx="10849">
                  <c:v>42930.635416666664</c:v>
                </c:pt>
                <c:pt idx="10850">
                  <c:v>42930.645833333336</c:v>
                </c:pt>
                <c:pt idx="10851">
                  <c:v>42930.65625</c:v>
                </c:pt>
                <c:pt idx="10852">
                  <c:v>42930.666666666664</c:v>
                </c:pt>
                <c:pt idx="10853">
                  <c:v>42930.677083333336</c:v>
                </c:pt>
                <c:pt idx="10854">
                  <c:v>42930.6875</c:v>
                </c:pt>
                <c:pt idx="10855">
                  <c:v>42930.697916666664</c:v>
                </c:pt>
                <c:pt idx="10856">
                  <c:v>42930.708333333336</c:v>
                </c:pt>
                <c:pt idx="10857">
                  <c:v>42930.71875</c:v>
                </c:pt>
                <c:pt idx="10858">
                  <c:v>42930.729166666664</c:v>
                </c:pt>
                <c:pt idx="10859">
                  <c:v>42930.739583333336</c:v>
                </c:pt>
                <c:pt idx="10860">
                  <c:v>42930.75</c:v>
                </c:pt>
                <c:pt idx="10861">
                  <c:v>42930.760416666664</c:v>
                </c:pt>
                <c:pt idx="10862">
                  <c:v>42930.770833333336</c:v>
                </c:pt>
                <c:pt idx="10863">
                  <c:v>42930.78125</c:v>
                </c:pt>
                <c:pt idx="10864">
                  <c:v>42930.791666666664</c:v>
                </c:pt>
                <c:pt idx="10865">
                  <c:v>42930.802083333336</c:v>
                </c:pt>
                <c:pt idx="10866">
                  <c:v>42930.8125</c:v>
                </c:pt>
                <c:pt idx="10867">
                  <c:v>42930.822916666664</c:v>
                </c:pt>
                <c:pt idx="10868">
                  <c:v>42930.833333333336</c:v>
                </c:pt>
                <c:pt idx="10869">
                  <c:v>42930.84375</c:v>
                </c:pt>
                <c:pt idx="10870">
                  <c:v>42930.854166666664</c:v>
                </c:pt>
                <c:pt idx="10871">
                  <c:v>42930.864583333336</c:v>
                </c:pt>
                <c:pt idx="10872">
                  <c:v>42930.875</c:v>
                </c:pt>
                <c:pt idx="10873">
                  <c:v>42930.885416666664</c:v>
                </c:pt>
                <c:pt idx="10874">
                  <c:v>42930.895833333336</c:v>
                </c:pt>
                <c:pt idx="10875">
                  <c:v>42930.90625</c:v>
                </c:pt>
                <c:pt idx="10876">
                  <c:v>42930.916666666664</c:v>
                </c:pt>
                <c:pt idx="10877">
                  <c:v>42930.927083333336</c:v>
                </c:pt>
                <c:pt idx="10878">
                  <c:v>42930.9375</c:v>
                </c:pt>
                <c:pt idx="10879">
                  <c:v>42930.947916666664</c:v>
                </c:pt>
                <c:pt idx="10880">
                  <c:v>42930.958333333336</c:v>
                </c:pt>
                <c:pt idx="10881">
                  <c:v>42930.96875</c:v>
                </c:pt>
                <c:pt idx="10882">
                  <c:v>42930.979166666664</c:v>
                </c:pt>
                <c:pt idx="10883">
                  <c:v>42930.989583333336</c:v>
                </c:pt>
                <c:pt idx="10884">
                  <c:v>42931</c:v>
                </c:pt>
                <c:pt idx="10885">
                  <c:v>42931.010416666664</c:v>
                </c:pt>
                <c:pt idx="10886">
                  <c:v>42931.020833333336</c:v>
                </c:pt>
                <c:pt idx="10887">
                  <c:v>42931.03125</c:v>
                </c:pt>
                <c:pt idx="10888">
                  <c:v>42931.041666666664</c:v>
                </c:pt>
                <c:pt idx="10889">
                  <c:v>42931.052083333336</c:v>
                </c:pt>
                <c:pt idx="10890">
                  <c:v>42931.0625</c:v>
                </c:pt>
                <c:pt idx="10891">
                  <c:v>42931.072916666664</c:v>
                </c:pt>
                <c:pt idx="10892">
                  <c:v>42931.083333333336</c:v>
                </c:pt>
                <c:pt idx="10893">
                  <c:v>42931.09375</c:v>
                </c:pt>
                <c:pt idx="10894">
                  <c:v>42931.104166666664</c:v>
                </c:pt>
                <c:pt idx="10895">
                  <c:v>42931.114583333336</c:v>
                </c:pt>
                <c:pt idx="10896">
                  <c:v>42931.125</c:v>
                </c:pt>
                <c:pt idx="10897">
                  <c:v>42931.135416666664</c:v>
                </c:pt>
                <c:pt idx="10898">
                  <c:v>42931.145833333336</c:v>
                </c:pt>
                <c:pt idx="10899">
                  <c:v>42931.15625</c:v>
                </c:pt>
                <c:pt idx="10900">
                  <c:v>42931.166666666664</c:v>
                </c:pt>
                <c:pt idx="10901">
                  <c:v>42931.177083333336</c:v>
                </c:pt>
                <c:pt idx="10902">
                  <c:v>42931.1875</c:v>
                </c:pt>
                <c:pt idx="10903">
                  <c:v>42931.197916666664</c:v>
                </c:pt>
                <c:pt idx="10904">
                  <c:v>42931.208333333336</c:v>
                </c:pt>
                <c:pt idx="10905">
                  <c:v>42931.21875</c:v>
                </c:pt>
                <c:pt idx="10906">
                  <c:v>42931.229166666664</c:v>
                </c:pt>
                <c:pt idx="10907">
                  <c:v>42931.239583333336</c:v>
                </c:pt>
                <c:pt idx="10908">
                  <c:v>42931.25</c:v>
                </c:pt>
                <c:pt idx="10909">
                  <c:v>42931.260416666664</c:v>
                </c:pt>
                <c:pt idx="10910">
                  <c:v>42931.270833333336</c:v>
                </c:pt>
                <c:pt idx="10911">
                  <c:v>42931.28125</c:v>
                </c:pt>
                <c:pt idx="10912">
                  <c:v>42931.291666666664</c:v>
                </c:pt>
                <c:pt idx="10913">
                  <c:v>42931.302083333336</c:v>
                </c:pt>
                <c:pt idx="10914">
                  <c:v>42931.3125</c:v>
                </c:pt>
                <c:pt idx="10915">
                  <c:v>42931.322916666664</c:v>
                </c:pt>
                <c:pt idx="10916">
                  <c:v>42931.333333333336</c:v>
                </c:pt>
                <c:pt idx="10917">
                  <c:v>42931.34375</c:v>
                </c:pt>
                <c:pt idx="10918">
                  <c:v>42931.354166666664</c:v>
                </c:pt>
                <c:pt idx="10919">
                  <c:v>42931.364583333336</c:v>
                </c:pt>
                <c:pt idx="10920">
                  <c:v>42931.375</c:v>
                </c:pt>
                <c:pt idx="10921">
                  <c:v>42931.385416666664</c:v>
                </c:pt>
                <c:pt idx="10922">
                  <c:v>42931.395833333336</c:v>
                </c:pt>
                <c:pt idx="10923">
                  <c:v>42931.40625</c:v>
                </c:pt>
                <c:pt idx="10924">
                  <c:v>42931.416666666664</c:v>
                </c:pt>
                <c:pt idx="10925">
                  <c:v>42931.427083333336</c:v>
                </c:pt>
                <c:pt idx="10926">
                  <c:v>42931.4375</c:v>
                </c:pt>
                <c:pt idx="10927">
                  <c:v>42931.447916666664</c:v>
                </c:pt>
                <c:pt idx="10928">
                  <c:v>42931.458333333336</c:v>
                </c:pt>
                <c:pt idx="10929">
                  <c:v>42931.46875</c:v>
                </c:pt>
                <c:pt idx="10930">
                  <c:v>42931.479166666664</c:v>
                </c:pt>
                <c:pt idx="10931">
                  <c:v>42931.489583333336</c:v>
                </c:pt>
                <c:pt idx="10932">
                  <c:v>42931.5</c:v>
                </c:pt>
                <c:pt idx="10933">
                  <c:v>42931.510416666664</c:v>
                </c:pt>
                <c:pt idx="10934">
                  <c:v>42931.520833333336</c:v>
                </c:pt>
                <c:pt idx="10935">
                  <c:v>42931.53125</c:v>
                </c:pt>
                <c:pt idx="10936">
                  <c:v>42931.541666666664</c:v>
                </c:pt>
                <c:pt idx="10937">
                  <c:v>42931.552083333336</c:v>
                </c:pt>
                <c:pt idx="10938">
                  <c:v>42931.5625</c:v>
                </c:pt>
                <c:pt idx="10939">
                  <c:v>42931.572916666664</c:v>
                </c:pt>
                <c:pt idx="10940">
                  <c:v>42931.583333333336</c:v>
                </c:pt>
                <c:pt idx="10941">
                  <c:v>42931.59375</c:v>
                </c:pt>
                <c:pt idx="10942">
                  <c:v>42931.604166666664</c:v>
                </c:pt>
                <c:pt idx="10943">
                  <c:v>42931.614583333336</c:v>
                </c:pt>
                <c:pt idx="10944">
                  <c:v>42931.625</c:v>
                </c:pt>
                <c:pt idx="10945">
                  <c:v>42931.635416666664</c:v>
                </c:pt>
                <c:pt idx="10946">
                  <c:v>42931.645833333336</c:v>
                </c:pt>
                <c:pt idx="10947">
                  <c:v>42931.65625</c:v>
                </c:pt>
                <c:pt idx="10948">
                  <c:v>42931.666666666664</c:v>
                </c:pt>
                <c:pt idx="10949">
                  <c:v>42931.677083333336</c:v>
                </c:pt>
                <c:pt idx="10950">
                  <c:v>42931.6875</c:v>
                </c:pt>
                <c:pt idx="10951">
                  <c:v>42931.697916666664</c:v>
                </c:pt>
                <c:pt idx="10952">
                  <c:v>42931.708333333336</c:v>
                </c:pt>
                <c:pt idx="10953">
                  <c:v>42931.71875</c:v>
                </c:pt>
                <c:pt idx="10954">
                  <c:v>42931.729166666664</c:v>
                </c:pt>
                <c:pt idx="10955">
                  <c:v>42931.739583333336</c:v>
                </c:pt>
                <c:pt idx="10956">
                  <c:v>42931.75</c:v>
                </c:pt>
                <c:pt idx="10957">
                  <c:v>42931.760416666664</c:v>
                </c:pt>
                <c:pt idx="10958">
                  <c:v>42931.770833333336</c:v>
                </c:pt>
                <c:pt idx="10959">
                  <c:v>42931.78125</c:v>
                </c:pt>
                <c:pt idx="10960">
                  <c:v>42931.791666666664</c:v>
                </c:pt>
                <c:pt idx="10961">
                  <c:v>42931.802083333336</c:v>
                </c:pt>
                <c:pt idx="10962">
                  <c:v>42931.8125</c:v>
                </c:pt>
                <c:pt idx="10963">
                  <c:v>42931.822916666664</c:v>
                </c:pt>
                <c:pt idx="10964">
                  <c:v>42931.833333333336</c:v>
                </c:pt>
                <c:pt idx="10965">
                  <c:v>42931.84375</c:v>
                </c:pt>
                <c:pt idx="10966">
                  <c:v>42931.854166666664</c:v>
                </c:pt>
                <c:pt idx="10967">
                  <c:v>42931.864583333336</c:v>
                </c:pt>
                <c:pt idx="10968">
                  <c:v>42931.875</c:v>
                </c:pt>
                <c:pt idx="10969">
                  <c:v>42931.885416666664</c:v>
                </c:pt>
                <c:pt idx="10970">
                  <c:v>42931.895833333336</c:v>
                </c:pt>
                <c:pt idx="10971">
                  <c:v>42931.90625</c:v>
                </c:pt>
                <c:pt idx="10972">
                  <c:v>42931.916666666664</c:v>
                </c:pt>
                <c:pt idx="10973">
                  <c:v>42931.927083333336</c:v>
                </c:pt>
                <c:pt idx="10974">
                  <c:v>42931.9375</c:v>
                </c:pt>
                <c:pt idx="10975">
                  <c:v>42931.947916666664</c:v>
                </c:pt>
                <c:pt idx="10976">
                  <c:v>42931.958333333336</c:v>
                </c:pt>
                <c:pt idx="10977">
                  <c:v>42931.96875</c:v>
                </c:pt>
                <c:pt idx="10978">
                  <c:v>42931.979166666664</c:v>
                </c:pt>
                <c:pt idx="10979">
                  <c:v>42931.989583333336</c:v>
                </c:pt>
                <c:pt idx="10980">
                  <c:v>42932</c:v>
                </c:pt>
                <c:pt idx="10981">
                  <c:v>42932.010416666664</c:v>
                </c:pt>
                <c:pt idx="10982">
                  <c:v>42932.020833333336</c:v>
                </c:pt>
                <c:pt idx="10983">
                  <c:v>42932.03125</c:v>
                </c:pt>
                <c:pt idx="10984">
                  <c:v>42932.041666666664</c:v>
                </c:pt>
                <c:pt idx="10985">
                  <c:v>42932.052083333336</c:v>
                </c:pt>
                <c:pt idx="10986">
                  <c:v>42932.0625</c:v>
                </c:pt>
                <c:pt idx="10987">
                  <c:v>42932.072916666664</c:v>
                </c:pt>
                <c:pt idx="10988">
                  <c:v>42932.083333333336</c:v>
                </c:pt>
                <c:pt idx="10989">
                  <c:v>42932.09375</c:v>
                </c:pt>
                <c:pt idx="10990">
                  <c:v>42932.104166666664</c:v>
                </c:pt>
                <c:pt idx="10991">
                  <c:v>42932.114583333336</c:v>
                </c:pt>
                <c:pt idx="10992">
                  <c:v>42932.125</c:v>
                </c:pt>
                <c:pt idx="10993">
                  <c:v>42932.135416666664</c:v>
                </c:pt>
                <c:pt idx="10994">
                  <c:v>42932.145833333336</c:v>
                </c:pt>
                <c:pt idx="10995">
                  <c:v>42932.15625</c:v>
                </c:pt>
                <c:pt idx="10996">
                  <c:v>42932.166666666664</c:v>
                </c:pt>
                <c:pt idx="10997">
                  <c:v>42932.177083333336</c:v>
                </c:pt>
                <c:pt idx="10998">
                  <c:v>42932.1875</c:v>
                </c:pt>
                <c:pt idx="10999">
                  <c:v>42932.197916666664</c:v>
                </c:pt>
                <c:pt idx="11000">
                  <c:v>42932.208333333336</c:v>
                </c:pt>
                <c:pt idx="11001">
                  <c:v>42932.21875</c:v>
                </c:pt>
                <c:pt idx="11002">
                  <c:v>42932.229166666664</c:v>
                </c:pt>
                <c:pt idx="11003">
                  <c:v>42932.239583333336</c:v>
                </c:pt>
                <c:pt idx="11004">
                  <c:v>42932.25</c:v>
                </c:pt>
                <c:pt idx="11005">
                  <c:v>42932.260416666664</c:v>
                </c:pt>
                <c:pt idx="11006">
                  <c:v>42932.270833333336</c:v>
                </c:pt>
                <c:pt idx="11007">
                  <c:v>42932.28125</c:v>
                </c:pt>
                <c:pt idx="11008">
                  <c:v>42932.291666666664</c:v>
                </c:pt>
                <c:pt idx="11009">
                  <c:v>42932.302083333336</c:v>
                </c:pt>
                <c:pt idx="11010">
                  <c:v>42932.3125</c:v>
                </c:pt>
                <c:pt idx="11011">
                  <c:v>42932.322916666664</c:v>
                </c:pt>
                <c:pt idx="11012">
                  <c:v>42932.333333333336</c:v>
                </c:pt>
                <c:pt idx="11013">
                  <c:v>42932.34375</c:v>
                </c:pt>
                <c:pt idx="11014">
                  <c:v>42932.354166666664</c:v>
                </c:pt>
                <c:pt idx="11015">
                  <c:v>42932.364583333336</c:v>
                </c:pt>
                <c:pt idx="11016">
                  <c:v>42932.375</c:v>
                </c:pt>
                <c:pt idx="11017">
                  <c:v>42932.385416666664</c:v>
                </c:pt>
                <c:pt idx="11018">
                  <c:v>42932.395833333336</c:v>
                </c:pt>
                <c:pt idx="11019">
                  <c:v>42932.40625</c:v>
                </c:pt>
                <c:pt idx="11020">
                  <c:v>42932.416666666664</c:v>
                </c:pt>
                <c:pt idx="11021">
                  <c:v>42932.427083333336</c:v>
                </c:pt>
                <c:pt idx="11022">
                  <c:v>42932.4375</c:v>
                </c:pt>
                <c:pt idx="11023">
                  <c:v>42932.447916666664</c:v>
                </c:pt>
                <c:pt idx="11024">
                  <c:v>42932.458333333336</c:v>
                </c:pt>
                <c:pt idx="11025">
                  <c:v>42932.46875</c:v>
                </c:pt>
                <c:pt idx="11026">
                  <c:v>42932.479166666664</c:v>
                </c:pt>
                <c:pt idx="11027">
                  <c:v>42932.489583333336</c:v>
                </c:pt>
                <c:pt idx="11028">
                  <c:v>42932.5</c:v>
                </c:pt>
                <c:pt idx="11029">
                  <c:v>42932.510416666664</c:v>
                </c:pt>
                <c:pt idx="11030">
                  <c:v>42932.520833333336</c:v>
                </c:pt>
                <c:pt idx="11031">
                  <c:v>42932.53125</c:v>
                </c:pt>
                <c:pt idx="11032">
                  <c:v>42932.541666666664</c:v>
                </c:pt>
                <c:pt idx="11033">
                  <c:v>42932.552083333336</c:v>
                </c:pt>
                <c:pt idx="11034">
                  <c:v>42932.5625</c:v>
                </c:pt>
                <c:pt idx="11035">
                  <c:v>42932.572916666664</c:v>
                </c:pt>
                <c:pt idx="11036">
                  <c:v>42932.583333333336</c:v>
                </c:pt>
                <c:pt idx="11037">
                  <c:v>42932.59375</c:v>
                </c:pt>
                <c:pt idx="11038">
                  <c:v>42932.604166666664</c:v>
                </c:pt>
                <c:pt idx="11039">
                  <c:v>42932.614583333336</c:v>
                </c:pt>
                <c:pt idx="11040">
                  <c:v>42932.625</c:v>
                </c:pt>
                <c:pt idx="11041">
                  <c:v>42932.635416666664</c:v>
                </c:pt>
                <c:pt idx="11042">
                  <c:v>42932.645833333336</c:v>
                </c:pt>
                <c:pt idx="11043">
                  <c:v>42932.65625</c:v>
                </c:pt>
                <c:pt idx="11044">
                  <c:v>42932.666666666664</c:v>
                </c:pt>
                <c:pt idx="11045">
                  <c:v>42932.677083333336</c:v>
                </c:pt>
                <c:pt idx="11046">
                  <c:v>42932.6875</c:v>
                </c:pt>
                <c:pt idx="11047">
                  <c:v>42932.697916666664</c:v>
                </c:pt>
                <c:pt idx="11048">
                  <c:v>42932.708333333336</c:v>
                </c:pt>
                <c:pt idx="11049">
                  <c:v>42932.71875</c:v>
                </c:pt>
                <c:pt idx="11050">
                  <c:v>42932.729166666664</c:v>
                </c:pt>
                <c:pt idx="11051">
                  <c:v>42932.739583333336</c:v>
                </c:pt>
                <c:pt idx="11052">
                  <c:v>42932.75</c:v>
                </c:pt>
                <c:pt idx="11053">
                  <c:v>42932.760416666664</c:v>
                </c:pt>
                <c:pt idx="11054">
                  <c:v>42932.770833333336</c:v>
                </c:pt>
                <c:pt idx="11055">
                  <c:v>42932.78125</c:v>
                </c:pt>
                <c:pt idx="11056">
                  <c:v>42932.791666666664</c:v>
                </c:pt>
                <c:pt idx="11057">
                  <c:v>42932.802083333336</c:v>
                </c:pt>
                <c:pt idx="11058">
                  <c:v>42932.8125</c:v>
                </c:pt>
                <c:pt idx="11059">
                  <c:v>42932.822916666664</c:v>
                </c:pt>
                <c:pt idx="11060">
                  <c:v>42932.833333333336</c:v>
                </c:pt>
                <c:pt idx="11061">
                  <c:v>42932.84375</c:v>
                </c:pt>
                <c:pt idx="11062">
                  <c:v>42932.854166666664</c:v>
                </c:pt>
                <c:pt idx="11063">
                  <c:v>42932.864583333336</c:v>
                </c:pt>
                <c:pt idx="11064">
                  <c:v>42932.875</c:v>
                </c:pt>
                <c:pt idx="11065">
                  <c:v>42932.885416666664</c:v>
                </c:pt>
                <c:pt idx="11066">
                  <c:v>42932.895833333336</c:v>
                </c:pt>
                <c:pt idx="11067">
                  <c:v>42932.90625</c:v>
                </c:pt>
                <c:pt idx="11068">
                  <c:v>42932.916666666664</c:v>
                </c:pt>
                <c:pt idx="11069">
                  <c:v>42932.927083333336</c:v>
                </c:pt>
                <c:pt idx="11070">
                  <c:v>42932.9375</c:v>
                </c:pt>
                <c:pt idx="11071">
                  <c:v>42932.947916666664</c:v>
                </c:pt>
                <c:pt idx="11072">
                  <c:v>42932.958333333336</c:v>
                </c:pt>
                <c:pt idx="11073">
                  <c:v>42932.96875</c:v>
                </c:pt>
                <c:pt idx="11074">
                  <c:v>42932.979166666664</c:v>
                </c:pt>
                <c:pt idx="11075">
                  <c:v>42932.989583333336</c:v>
                </c:pt>
                <c:pt idx="11076">
                  <c:v>42933</c:v>
                </c:pt>
                <c:pt idx="11077">
                  <c:v>42933.010416666664</c:v>
                </c:pt>
                <c:pt idx="11078">
                  <c:v>42933.020833333336</c:v>
                </c:pt>
                <c:pt idx="11079">
                  <c:v>42933.03125</c:v>
                </c:pt>
                <c:pt idx="11080">
                  <c:v>42933.041666666664</c:v>
                </c:pt>
                <c:pt idx="11081">
                  <c:v>42933.052083333336</c:v>
                </c:pt>
                <c:pt idx="11082">
                  <c:v>42933.0625</c:v>
                </c:pt>
                <c:pt idx="11083">
                  <c:v>42933.072916666664</c:v>
                </c:pt>
                <c:pt idx="11084">
                  <c:v>42933.083333333336</c:v>
                </c:pt>
                <c:pt idx="11085">
                  <c:v>42933.09375</c:v>
                </c:pt>
                <c:pt idx="11086">
                  <c:v>42933.104166666664</c:v>
                </c:pt>
                <c:pt idx="11087">
                  <c:v>42933.114583333336</c:v>
                </c:pt>
                <c:pt idx="11088">
                  <c:v>42933.125</c:v>
                </c:pt>
                <c:pt idx="11089">
                  <c:v>42933.135416666664</c:v>
                </c:pt>
                <c:pt idx="11090">
                  <c:v>42933.145833333336</c:v>
                </c:pt>
                <c:pt idx="11091">
                  <c:v>42933.15625</c:v>
                </c:pt>
                <c:pt idx="11092">
                  <c:v>42933.166666666664</c:v>
                </c:pt>
                <c:pt idx="11093">
                  <c:v>42933.177083333336</c:v>
                </c:pt>
                <c:pt idx="11094">
                  <c:v>42933.1875</c:v>
                </c:pt>
                <c:pt idx="11095">
                  <c:v>42933.197916666664</c:v>
                </c:pt>
                <c:pt idx="11096">
                  <c:v>42933.208333333336</c:v>
                </c:pt>
                <c:pt idx="11097">
                  <c:v>42933.21875</c:v>
                </c:pt>
                <c:pt idx="11098">
                  <c:v>42933.229166666664</c:v>
                </c:pt>
                <c:pt idx="11099">
                  <c:v>42933.239583333336</c:v>
                </c:pt>
                <c:pt idx="11100">
                  <c:v>42933.25</c:v>
                </c:pt>
                <c:pt idx="11101">
                  <c:v>42933.260416666664</c:v>
                </c:pt>
                <c:pt idx="11102">
                  <c:v>42933.270833333336</c:v>
                </c:pt>
                <c:pt idx="11103">
                  <c:v>42933.28125</c:v>
                </c:pt>
                <c:pt idx="11104">
                  <c:v>42933.291666666664</c:v>
                </c:pt>
                <c:pt idx="11105">
                  <c:v>42933.302083333336</c:v>
                </c:pt>
                <c:pt idx="11106">
                  <c:v>42933.3125</c:v>
                </c:pt>
                <c:pt idx="11107">
                  <c:v>42933.322916666664</c:v>
                </c:pt>
                <c:pt idx="11108">
                  <c:v>42933.333333333336</c:v>
                </c:pt>
                <c:pt idx="11109">
                  <c:v>42933.34375</c:v>
                </c:pt>
                <c:pt idx="11110">
                  <c:v>42933.354166666664</c:v>
                </c:pt>
                <c:pt idx="11111">
                  <c:v>42933.364583333336</c:v>
                </c:pt>
                <c:pt idx="11112">
                  <c:v>42933.375</c:v>
                </c:pt>
                <c:pt idx="11113">
                  <c:v>42933.385416666664</c:v>
                </c:pt>
                <c:pt idx="11114">
                  <c:v>42933.395833333336</c:v>
                </c:pt>
                <c:pt idx="11115">
                  <c:v>42933.40625</c:v>
                </c:pt>
                <c:pt idx="11116">
                  <c:v>42933.416666666664</c:v>
                </c:pt>
                <c:pt idx="11117">
                  <c:v>42933.427083333336</c:v>
                </c:pt>
                <c:pt idx="11118">
                  <c:v>42933.4375</c:v>
                </c:pt>
                <c:pt idx="11119">
                  <c:v>42933.447916666664</c:v>
                </c:pt>
                <c:pt idx="11120">
                  <c:v>42933.458333333336</c:v>
                </c:pt>
                <c:pt idx="11121">
                  <c:v>42933.46875</c:v>
                </c:pt>
                <c:pt idx="11122">
                  <c:v>42933.479166666664</c:v>
                </c:pt>
                <c:pt idx="11123">
                  <c:v>42933.489583333336</c:v>
                </c:pt>
                <c:pt idx="11124">
                  <c:v>42933.5</c:v>
                </c:pt>
                <c:pt idx="11125">
                  <c:v>42933.510416666664</c:v>
                </c:pt>
                <c:pt idx="11126">
                  <c:v>42933.520833333336</c:v>
                </c:pt>
                <c:pt idx="11127">
                  <c:v>42933.53125</c:v>
                </c:pt>
                <c:pt idx="11128">
                  <c:v>42933.541666666664</c:v>
                </c:pt>
                <c:pt idx="11129">
                  <c:v>42933.552083333336</c:v>
                </c:pt>
                <c:pt idx="11130">
                  <c:v>42933.5625</c:v>
                </c:pt>
                <c:pt idx="11131">
                  <c:v>42933.572916666664</c:v>
                </c:pt>
                <c:pt idx="11132">
                  <c:v>42933.583333333336</c:v>
                </c:pt>
                <c:pt idx="11133">
                  <c:v>42933.59375</c:v>
                </c:pt>
                <c:pt idx="11134">
                  <c:v>42933.604166666664</c:v>
                </c:pt>
                <c:pt idx="11135">
                  <c:v>42933.614583333336</c:v>
                </c:pt>
                <c:pt idx="11136">
                  <c:v>42933.625</c:v>
                </c:pt>
                <c:pt idx="11137">
                  <c:v>42933.635416666664</c:v>
                </c:pt>
                <c:pt idx="11138">
                  <c:v>42933.645833333336</c:v>
                </c:pt>
                <c:pt idx="11139">
                  <c:v>42933.65625</c:v>
                </c:pt>
                <c:pt idx="11140">
                  <c:v>42933.666666666664</c:v>
                </c:pt>
                <c:pt idx="11141">
                  <c:v>42933.677083333336</c:v>
                </c:pt>
                <c:pt idx="11142">
                  <c:v>42933.6875</c:v>
                </c:pt>
                <c:pt idx="11143">
                  <c:v>42933.697916666664</c:v>
                </c:pt>
                <c:pt idx="11144">
                  <c:v>42933.708333333336</c:v>
                </c:pt>
                <c:pt idx="11145">
                  <c:v>42933.71875</c:v>
                </c:pt>
                <c:pt idx="11146">
                  <c:v>42933.729166666664</c:v>
                </c:pt>
                <c:pt idx="11147">
                  <c:v>42933.739583333336</c:v>
                </c:pt>
                <c:pt idx="11148">
                  <c:v>42933.75</c:v>
                </c:pt>
                <c:pt idx="11149">
                  <c:v>42933.760416666664</c:v>
                </c:pt>
                <c:pt idx="11150">
                  <c:v>42933.770833333336</c:v>
                </c:pt>
                <c:pt idx="11151">
                  <c:v>42933.78125</c:v>
                </c:pt>
                <c:pt idx="11152">
                  <c:v>42933.791666666664</c:v>
                </c:pt>
                <c:pt idx="11153">
                  <c:v>42933.802083333336</c:v>
                </c:pt>
                <c:pt idx="11154">
                  <c:v>42933.8125</c:v>
                </c:pt>
                <c:pt idx="11155">
                  <c:v>42933.822916666664</c:v>
                </c:pt>
                <c:pt idx="11156">
                  <c:v>42933.833333333336</c:v>
                </c:pt>
                <c:pt idx="11157">
                  <c:v>42933.84375</c:v>
                </c:pt>
                <c:pt idx="11158">
                  <c:v>42933.854166666664</c:v>
                </c:pt>
                <c:pt idx="11159">
                  <c:v>42933.864583333336</c:v>
                </c:pt>
                <c:pt idx="11160">
                  <c:v>42933.875</c:v>
                </c:pt>
                <c:pt idx="11161">
                  <c:v>42933.885416666664</c:v>
                </c:pt>
                <c:pt idx="11162">
                  <c:v>42933.895833333336</c:v>
                </c:pt>
                <c:pt idx="11163">
                  <c:v>42933.90625</c:v>
                </c:pt>
                <c:pt idx="11164">
                  <c:v>42933.916666666664</c:v>
                </c:pt>
                <c:pt idx="11165">
                  <c:v>42933.927083333336</c:v>
                </c:pt>
                <c:pt idx="11166">
                  <c:v>42933.9375</c:v>
                </c:pt>
                <c:pt idx="11167">
                  <c:v>42933.947916666664</c:v>
                </c:pt>
                <c:pt idx="11168">
                  <c:v>42933.958333333336</c:v>
                </c:pt>
                <c:pt idx="11169">
                  <c:v>42933.96875</c:v>
                </c:pt>
                <c:pt idx="11170">
                  <c:v>42933.979166666664</c:v>
                </c:pt>
                <c:pt idx="11171">
                  <c:v>42933.989583333336</c:v>
                </c:pt>
                <c:pt idx="11172">
                  <c:v>42934</c:v>
                </c:pt>
                <c:pt idx="11173">
                  <c:v>42934.010416666664</c:v>
                </c:pt>
                <c:pt idx="11174">
                  <c:v>42934.020833333336</c:v>
                </c:pt>
                <c:pt idx="11175">
                  <c:v>42934.03125</c:v>
                </c:pt>
                <c:pt idx="11176">
                  <c:v>42934.041666666664</c:v>
                </c:pt>
                <c:pt idx="11177">
                  <c:v>42934.052083333336</c:v>
                </c:pt>
                <c:pt idx="11178">
                  <c:v>42934.0625</c:v>
                </c:pt>
                <c:pt idx="11179">
                  <c:v>42934.072916666664</c:v>
                </c:pt>
                <c:pt idx="11180">
                  <c:v>42934.083333333336</c:v>
                </c:pt>
                <c:pt idx="11181">
                  <c:v>42934.09375</c:v>
                </c:pt>
                <c:pt idx="11182">
                  <c:v>42934.104166666664</c:v>
                </c:pt>
                <c:pt idx="11183">
                  <c:v>42934.114583333336</c:v>
                </c:pt>
                <c:pt idx="11184">
                  <c:v>42934.125</c:v>
                </c:pt>
                <c:pt idx="11185">
                  <c:v>42934.135416666664</c:v>
                </c:pt>
                <c:pt idx="11186">
                  <c:v>42934.145833333336</c:v>
                </c:pt>
                <c:pt idx="11187">
                  <c:v>42934.15625</c:v>
                </c:pt>
                <c:pt idx="11188">
                  <c:v>42934.166666666664</c:v>
                </c:pt>
                <c:pt idx="11189">
                  <c:v>42934.177083333336</c:v>
                </c:pt>
                <c:pt idx="11190">
                  <c:v>42934.1875</c:v>
                </c:pt>
                <c:pt idx="11191">
                  <c:v>42934.197916666664</c:v>
                </c:pt>
                <c:pt idx="11192">
                  <c:v>42934.208333333336</c:v>
                </c:pt>
                <c:pt idx="11193">
                  <c:v>42934.21875</c:v>
                </c:pt>
                <c:pt idx="11194">
                  <c:v>42934.229166666664</c:v>
                </c:pt>
                <c:pt idx="11195">
                  <c:v>42934.239583333336</c:v>
                </c:pt>
                <c:pt idx="11196">
                  <c:v>42934.25</c:v>
                </c:pt>
                <c:pt idx="11197">
                  <c:v>42934.260416666664</c:v>
                </c:pt>
                <c:pt idx="11198">
                  <c:v>42934.270833333336</c:v>
                </c:pt>
                <c:pt idx="11199">
                  <c:v>42934.28125</c:v>
                </c:pt>
                <c:pt idx="11200">
                  <c:v>42934.291666666664</c:v>
                </c:pt>
                <c:pt idx="11201">
                  <c:v>42934.302083333336</c:v>
                </c:pt>
                <c:pt idx="11202">
                  <c:v>42934.3125</c:v>
                </c:pt>
                <c:pt idx="11203">
                  <c:v>42934.322916666664</c:v>
                </c:pt>
                <c:pt idx="11204">
                  <c:v>42934.333333333336</c:v>
                </c:pt>
                <c:pt idx="11205">
                  <c:v>42934.34375</c:v>
                </c:pt>
                <c:pt idx="11206">
                  <c:v>42934.354166666664</c:v>
                </c:pt>
                <c:pt idx="11207">
                  <c:v>42934.364583333336</c:v>
                </c:pt>
                <c:pt idx="11208">
                  <c:v>42934.375</c:v>
                </c:pt>
                <c:pt idx="11209">
                  <c:v>42934.385416666664</c:v>
                </c:pt>
                <c:pt idx="11210">
                  <c:v>42934.395833333336</c:v>
                </c:pt>
                <c:pt idx="11211">
                  <c:v>42934.40625</c:v>
                </c:pt>
                <c:pt idx="11212">
                  <c:v>42934.416666666664</c:v>
                </c:pt>
                <c:pt idx="11213">
                  <c:v>42934.427083333336</c:v>
                </c:pt>
                <c:pt idx="11214">
                  <c:v>42934.4375</c:v>
                </c:pt>
                <c:pt idx="11215">
                  <c:v>42934.447916666664</c:v>
                </c:pt>
                <c:pt idx="11216">
                  <c:v>42934.458333333336</c:v>
                </c:pt>
                <c:pt idx="11217">
                  <c:v>42934.46875</c:v>
                </c:pt>
                <c:pt idx="11218">
                  <c:v>42934.479166666664</c:v>
                </c:pt>
                <c:pt idx="11219">
                  <c:v>42934.489583333336</c:v>
                </c:pt>
                <c:pt idx="11220">
                  <c:v>42934.5</c:v>
                </c:pt>
                <c:pt idx="11221">
                  <c:v>42934.510416666664</c:v>
                </c:pt>
                <c:pt idx="11222">
                  <c:v>42934.520833333336</c:v>
                </c:pt>
                <c:pt idx="11223">
                  <c:v>42934.53125</c:v>
                </c:pt>
                <c:pt idx="11224">
                  <c:v>42934.541666666664</c:v>
                </c:pt>
                <c:pt idx="11225">
                  <c:v>42934.552083333336</c:v>
                </c:pt>
                <c:pt idx="11226">
                  <c:v>42934.5625</c:v>
                </c:pt>
                <c:pt idx="11227">
                  <c:v>42934.572916666664</c:v>
                </c:pt>
                <c:pt idx="11228">
                  <c:v>42934.583333333336</c:v>
                </c:pt>
                <c:pt idx="11229">
                  <c:v>42934.59375</c:v>
                </c:pt>
                <c:pt idx="11230">
                  <c:v>42934.604166666664</c:v>
                </c:pt>
                <c:pt idx="11231">
                  <c:v>42934.614583333336</c:v>
                </c:pt>
                <c:pt idx="11232">
                  <c:v>42934.625</c:v>
                </c:pt>
                <c:pt idx="11233">
                  <c:v>42934.635416666664</c:v>
                </c:pt>
                <c:pt idx="11234">
                  <c:v>42934.645833333336</c:v>
                </c:pt>
                <c:pt idx="11235">
                  <c:v>42934.65625</c:v>
                </c:pt>
                <c:pt idx="11236">
                  <c:v>42934.666666666664</c:v>
                </c:pt>
                <c:pt idx="11237">
                  <c:v>42934.677083333336</c:v>
                </c:pt>
                <c:pt idx="11238">
                  <c:v>42934.6875</c:v>
                </c:pt>
                <c:pt idx="11239">
                  <c:v>42934.697916666664</c:v>
                </c:pt>
                <c:pt idx="11240">
                  <c:v>42934.708333333336</c:v>
                </c:pt>
                <c:pt idx="11241">
                  <c:v>42934.71875</c:v>
                </c:pt>
                <c:pt idx="11242">
                  <c:v>42934.729166666664</c:v>
                </c:pt>
                <c:pt idx="11243">
                  <c:v>42934.739583333336</c:v>
                </c:pt>
                <c:pt idx="11244">
                  <c:v>42934.75</c:v>
                </c:pt>
                <c:pt idx="11245">
                  <c:v>42934.760416666664</c:v>
                </c:pt>
                <c:pt idx="11246">
                  <c:v>42934.770833333336</c:v>
                </c:pt>
                <c:pt idx="11247">
                  <c:v>42934.78125</c:v>
                </c:pt>
                <c:pt idx="11248">
                  <c:v>42934.791666666664</c:v>
                </c:pt>
                <c:pt idx="11249">
                  <c:v>42934.802083333336</c:v>
                </c:pt>
                <c:pt idx="11250">
                  <c:v>42934.8125</c:v>
                </c:pt>
                <c:pt idx="11251">
                  <c:v>42934.822916666664</c:v>
                </c:pt>
                <c:pt idx="11252">
                  <c:v>42934.833333333336</c:v>
                </c:pt>
                <c:pt idx="11253">
                  <c:v>42934.84375</c:v>
                </c:pt>
                <c:pt idx="11254">
                  <c:v>42934.854166666664</c:v>
                </c:pt>
                <c:pt idx="11255">
                  <c:v>42934.864583333336</c:v>
                </c:pt>
                <c:pt idx="11256">
                  <c:v>42934.875</c:v>
                </c:pt>
                <c:pt idx="11257">
                  <c:v>42934.885416666664</c:v>
                </c:pt>
                <c:pt idx="11258">
                  <c:v>42934.895833333336</c:v>
                </c:pt>
                <c:pt idx="11259">
                  <c:v>42934.90625</c:v>
                </c:pt>
                <c:pt idx="11260">
                  <c:v>42934.916666666664</c:v>
                </c:pt>
                <c:pt idx="11261">
                  <c:v>42934.927083333336</c:v>
                </c:pt>
                <c:pt idx="11262">
                  <c:v>42934.9375</c:v>
                </c:pt>
                <c:pt idx="11263">
                  <c:v>42934.947916666664</c:v>
                </c:pt>
                <c:pt idx="11264">
                  <c:v>42934.958333333336</c:v>
                </c:pt>
                <c:pt idx="11265">
                  <c:v>42934.96875</c:v>
                </c:pt>
                <c:pt idx="11266">
                  <c:v>42934.979166666664</c:v>
                </c:pt>
                <c:pt idx="11267">
                  <c:v>42934.989583333336</c:v>
                </c:pt>
                <c:pt idx="11268">
                  <c:v>42935</c:v>
                </c:pt>
                <c:pt idx="11269">
                  <c:v>42935.010416666664</c:v>
                </c:pt>
                <c:pt idx="11270">
                  <c:v>42935.020833333336</c:v>
                </c:pt>
                <c:pt idx="11271">
                  <c:v>42935.03125</c:v>
                </c:pt>
                <c:pt idx="11272">
                  <c:v>42935.041666666664</c:v>
                </c:pt>
                <c:pt idx="11273">
                  <c:v>42935.052083333336</c:v>
                </c:pt>
                <c:pt idx="11274">
                  <c:v>42935.0625</c:v>
                </c:pt>
                <c:pt idx="11275">
                  <c:v>42935.072916666664</c:v>
                </c:pt>
                <c:pt idx="11276">
                  <c:v>42935.083333333336</c:v>
                </c:pt>
                <c:pt idx="11277">
                  <c:v>42935.09375</c:v>
                </c:pt>
                <c:pt idx="11278">
                  <c:v>42935.104166666664</c:v>
                </c:pt>
                <c:pt idx="11279">
                  <c:v>42935.114583333336</c:v>
                </c:pt>
                <c:pt idx="11280">
                  <c:v>42935.125</c:v>
                </c:pt>
                <c:pt idx="11281">
                  <c:v>42935.135416666664</c:v>
                </c:pt>
                <c:pt idx="11282">
                  <c:v>42935.145833333336</c:v>
                </c:pt>
                <c:pt idx="11283">
                  <c:v>42935.15625</c:v>
                </c:pt>
                <c:pt idx="11284">
                  <c:v>42935.166666666664</c:v>
                </c:pt>
                <c:pt idx="11285">
                  <c:v>42935.177083333336</c:v>
                </c:pt>
                <c:pt idx="11286">
                  <c:v>42935.1875</c:v>
                </c:pt>
                <c:pt idx="11287">
                  <c:v>42935.197916666664</c:v>
                </c:pt>
                <c:pt idx="11288">
                  <c:v>42935.208333333336</c:v>
                </c:pt>
                <c:pt idx="11289">
                  <c:v>42935.21875</c:v>
                </c:pt>
                <c:pt idx="11290">
                  <c:v>42935.229166666664</c:v>
                </c:pt>
                <c:pt idx="11291">
                  <c:v>42935.239583333336</c:v>
                </c:pt>
                <c:pt idx="11292">
                  <c:v>42935.25</c:v>
                </c:pt>
                <c:pt idx="11293">
                  <c:v>42935.260416666664</c:v>
                </c:pt>
                <c:pt idx="11294">
                  <c:v>42935.270833333336</c:v>
                </c:pt>
                <c:pt idx="11295">
                  <c:v>42935.28125</c:v>
                </c:pt>
                <c:pt idx="11296">
                  <c:v>42935.291666666664</c:v>
                </c:pt>
                <c:pt idx="11297">
                  <c:v>42935.302083333336</c:v>
                </c:pt>
                <c:pt idx="11298">
                  <c:v>42935.3125</c:v>
                </c:pt>
                <c:pt idx="11299">
                  <c:v>42935.322916666664</c:v>
                </c:pt>
                <c:pt idx="11300">
                  <c:v>42935.333333333336</c:v>
                </c:pt>
                <c:pt idx="11301">
                  <c:v>42935.34375</c:v>
                </c:pt>
                <c:pt idx="11302">
                  <c:v>42935.354166666664</c:v>
                </c:pt>
                <c:pt idx="11303">
                  <c:v>42935.364583333336</c:v>
                </c:pt>
                <c:pt idx="11304">
                  <c:v>42935.375</c:v>
                </c:pt>
                <c:pt idx="11305">
                  <c:v>42935.385416666664</c:v>
                </c:pt>
                <c:pt idx="11306">
                  <c:v>42935.395833333336</c:v>
                </c:pt>
                <c:pt idx="11307">
                  <c:v>42935.40625</c:v>
                </c:pt>
                <c:pt idx="11308">
                  <c:v>42935.416666666664</c:v>
                </c:pt>
                <c:pt idx="11309">
                  <c:v>42935.427083333336</c:v>
                </c:pt>
                <c:pt idx="11310">
                  <c:v>42935.4375</c:v>
                </c:pt>
                <c:pt idx="11311">
                  <c:v>42935.447916666664</c:v>
                </c:pt>
                <c:pt idx="11312">
                  <c:v>42935.458333333336</c:v>
                </c:pt>
                <c:pt idx="11313">
                  <c:v>42935.46875</c:v>
                </c:pt>
                <c:pt idx="11314">
                  <c:v>42935.479166666664</c:v>
                </c:pt>
                <c:pt idx="11315">
                  <c:v>42935.489583333336</c:v>
                </c:pt>
                <c:pt idx="11316">
                  <c:v>42935.5</c:v>
                </c:pt>
                <c:pt idx="11317">
                  <c:v>42935.510416666664</c:v>
                </c:pt>
                <c:pt idx="11318">
                  <c:v>42935.520833333336</c:v>
                </c:pt>
                <c:pt idx="11319">
                  <c:v>42935.53125</c:v>
                </c:pt>
                <c:pt idx="11320">
                  <c:v>42935.541666666664</c:v>
                </c:pt>
                <c:pt idx="11321">
                  <c:v>42935.552083333336</c:v>
                </c:pt>
                <c:pt idx="11322">
                  <c:v>42935.5625</c:v>
                </c:pt>
                <c:pt idx="11323">
                  <c:v>42935.572916666664</c:v>
                </c:pt>
                <c:pt idx="11324">
                  <c:v>42935.583333333336</c:v>
                </c:pt>
                <c:pt idx="11325">
                  <c:v>42935.59375</c:v>
                </c:pt>
                <c:pt idx="11326">
                  <c:v>42935.604166666664</c:v>
                </c:pt>
                <c:pt idx="11327">
                  <c:v>42935.614583333336</c:v>
                </c:pt>
                <c:pt idx="11328">
                  <c:v>42935.625</c:v>
                </c:pt>
                <c:pt idx="11329">
                  <c:v>42935.635416666664</c:v>
                </c:pt>
                <c:pt idx="11330">
                  <c:v>42935.645833333336</c:v>
                </c:pt>
                <c:pt idx="11331">
                  <c:v>42935.65625</c:v>
                </c:pt>
                <c:pt idx="11332">
                  <c:v>42935.666666666664</c:v>
                </c:pt>
                <c:pt idx="11333">
                  <c:v>42935.677083333336</c:v>
                </c:pt>
                <c:pt idx="11334">
                  <c:v>42935.6875</c:v>
                </c:pt>
                <c:pt idx="11335">
                  <c:v>42935.697916666664</c:v>
                </c:pt>
                <c:pt idx="11336">
                  <c:v>42935.708333333336</c:v>
                </c:pt>
                <c:pt idx="11337">
                  <c:v>42935.71875</c:v>
                </c:pt>
                <c:pt idx="11338">
                  <c:v>42935.729166666664</c:v>
                </c:pt>
                <c:pt idx="11339">
                  <c:v>42935.739583333336</c:v>
                </c:pt>
                <c:pt idx="11340">
                  <c:v>42935.75</c:v>
                </c:pt>
                <c:pt idx="11341">
                  <c:v>42935.760416666664</c:v>
                </c:pt>
                <c:pt idx="11342">
                  <c:v>42935.770833333336</c:v>
                </c:pt>
                <c:pt idx="11343">
                  <c:v>42935.78125</c:v>
                </c:pt>
                <c:pt idx="11344">
                  <c:v>42935.791666666664</c:v>
                </c:pt>
                <c:pt idx="11345">
                  <c:v>42935.802083333336</c:v>
                </c:pt>
                <c:pt idx="11346">
                  <c:v>42935.8125</c:v>
                </c:pt>
                <c:pt idx="11347">
                  <c:v>42935.822916666664</c:v>
                </c:pt>
                <c:pt idx="11348">
                  <c:v>42935.833333333336</c:v>
                </c:pt>
                <c:pt idx="11349">
                  <c:v>42935.84375</c:v>
                </c:pt>
                <c:pt idx="11350">
                  <c:v>42935.854166666664</c:v>
                </c:pt>
                <c:pt idx="11351">
                  <c:v>42935.864583333336</c:v>
                </c:pt>
                <c:pt idx="11352">
                  <c:v>42935.875</c:v>
                </c:pt>
                <c:pt idx="11353">
                  <c:v>42935.885416666664</c:v>
                </c:pt>
                <c:pt idx="11354">
                  <c:v>42935.895833333336</c:v>
                </c:pt>
                <c:pt idx="11355">
                  <c:v>42935.90625</c:v>
                </c:pt>
                <c:pt idx="11356">
                  <c:v>42935.916666666664</c:v>
                </c:pt>
                <c:pt idx="11357">
                  <c:v>42935.927083333336</c:v>
                </c:pt>
                <c:pt idx="11358">
                  <c:v>42935.9375</c:v>
                </c:pt>
                <c:pt idx="11359">
                  <c:v>42935.947916666664</c:v>
                </c:pt>
                <c:pt idx="11360">
                  <c:v>42935.958333333336</c:v>
                </c:pt>
                <c:pt idx="11361">
                  <c:v>42935.96875</c:v>
                </c:pt>
                <c:pt idx="11362">
                  <c:v>42935.979166666664</c:v>
                </c:pt>
                <c:pt idx="11363">
                  <c:v>42935.989583333336</c:v>
                </c:pt>
                <c:pt idx="11364">
                  <c:v>42936</c:v>
                </c:pt>
                <c:pt idx="11365">
                  <c:v>42936.010416666664</c:v>
                </c:pt>
                <c:pt idx="11366">
                  <c:v>42936.020833333336</c:v>
                </c:pt>
                <c:pt idx="11367">
                  <c:v>42936.03125</c:v>
                </c:pt>
                <c:pt idx="11368">
                  <c:v>42936.041666666664</c:v>
                </c:pt>
                <c:pt idx="11369">
                  <c:v>42936.052083333336</c:v>
                </c:pt>
                <c:pt idx="11370">
                  <c:v>42936.0625</c:v>
                </c:pt>
                <c:pt idx="11371">
                  <c:v>42936.072916666664</c:v>
                </c:pt>
                <c:pt idx="11372">
                  <c:v>42936.083333333336</c:v>
                </c:pt>
                <c:pt idx="11373">
                  <c:v>42936.09375</c:v>
                </c:pt>
                <c:pt idx="11374">
                  <c:v>42936.104166666664</c:v>
                </c:pt>
                <c:pt idx="11375">
                  <c:v>42936.114583333336</c:v>
                </c:pt>
                <c:pt idx="11376">
                  <c:v>42936.125</c:v>
                </c:pt>
                <c:pt idx="11377">
                  <c:v>42936.135416666664</c:v>
                </c:pt>
                <c:pt idx="11378">
                  <c:v>42936.145833333336</c:v>
                </c:pt>
                <c:pt idx="11379">
                  <c:v>42936.15625</c:v>
                </c:pt>
                <c:pt idx="11380">
                  <c:v>42936.166666666664</c:v>
                </c:pt>
                <c:pt idx="11381">
                  <c:v>42936.177083333336</c:v>
                </c:pt>
                <c:pt idx="11382">
                  <c:v>42936.1875</c:v>
                </c:pt>
                <c:pt idx="11383">
                  <c:v>42936.197916666664</c:v>
                </c:pt>
                <c:pt idx="11384">
                  <c:v>42936.208333333336</c:v>
                </c:pt>
                <c:pt idx="11385">
                  <c:v>42936.21875</c:v>
                </c:pt>
                <c:pt idx="11386">
                  <c:v>42936.229166666664</c:v>
                </c:pt>
                <c:pt idx="11387">
                  <c:v>42936.239583333336</c:v>
                </c:pt>
                <c:pt idx="11388">
                  <c:v>42936.25</c:v>
                </c:pt>
                <c:pt idx="11389">
                  <c:v>42936.260416666664</c:v>
                </c:pt>
                <c:pt idx="11390">
                  <c:v>42936.270833333336</c:v>
                </c:pt>
                <c:pt idx="11391">
                  <c:v>42936.28125</c:v>
                </c:pt>
                <c:pt idx="11392">
                  <c:v>42936.291666666664</c:v>
                </c:pt>
                <c:pt idx="11393">
                  <c:v>42936.302083333336</c:v>
                </c:pt>
                <c:pt idx="11394">
                  <c:v>42936.3125</c:v>
                </c:pt>
                <c:pt idx="11395">
                  <c:v>42936.322916666664</c:v>
                </c:pt>
                <c:pt idx="11396">
                  <c:v>42936.333333333336</c:v>
                </c:pt>
                <c:pt idx="11397">
                  <c:v>42936.34375</c:v>
                </c:pt>
                <c:pt idx="11398">
                  <c:v>42936.354166666664</c:v>
                </c:pt>
                <c:pt idx="11399">
                  <c:v>42936.364583333336</c:v>
                </c:pt>
                <c:pt idx="11400">
                  <c:v>42936.375</c:v>
                </c:pt>
                <c:pt idx="11401">
                  <c:v>42936.385416666664</c:v>
                </c:pt>
                <c:pt idx="11402">
                  <c:v>42936.395833333336</c:v>
                </c:pt>
                <c:pt idx="11403">
                  <c:v>42936.40625</c:v>
                </c:pt>
                <c:pt idx="11404">
                  <c:v>42936.416666666664</c:v>
                </c:pt>
                <c:pt idx="11405">
                  <c:v>42936.427083333336</c:v>
                </c:pt>
                <c:pt idx="11406">
                  <c:v>42936.4375</c:v>
                </c:pt>
                <c:pt idx="11407">
                  <c:v>42936.447916666664</c:v>
                </c:pt>
                <c:pt idx="11408">
                  <c:v>42936.458333333336</c:v>
                </c:pt>
                <c:pt idx="11409">
                  <c:v>42936.46875</c:v>
                </c:pt>
                <c:pt idx="11410">
                  <c:v>42936.479166666664</c:v>
                </c:pt>
                <c:pt idx="11411">
                  <c:v>42936.489583333336</c:v>
                </c:pt>
                <c:pt idx="11412">
                  <c:v>42936.5</c:v>
                </c:pt>
                <c:pt idx="11413">
                  <c:v>42936.510416666664</c:v>
                </c:pt>
                <c:pt idx="11414">
                  <c:v>42936.520833333336</c:v>
                </c:pt>
                <c:pt idx="11415">
                  <c:v>42936.53125</c:v>
                </c:pt>
                <c:pt idx="11416">
                  <c:v>42936.541666666664</c:v>
                </c:pt>
                <c:pt idx="11417">
                  <c:v>42936.552083333336</c:v>
                </c:pt>
                <c:pt idx="11418">
                  <c:v>42936.5625</c:v>
                </c:pt>
                <c:pt idx="11419">
                  <c:v>42936.572916666664</c:v>
                </c:pt>
                <c:pt idx="11420">
                  <c:v>42936.583333333336</c:v>
                </c:pt>
                <c:pt idx="11421">
                  <c:v>42936.59375</c:v>
                </c:pt>
                <c:pt idx="11422">
                  <c:v>42936.604166666664</c:v>
                </c:pt>
                <c:pt idx="11423">
                  <c:v>42936.614583333336</c:v>
                </c:pt>
                <c:pt idx="11424">
                  <c:v>42936.625</c:v>
                </c:pt>
                <c:pt idx="11425">
                  <c:v>42936.635416666664</c:v>
                </c:pt>
                <c:pt idx="11426">
                  <c:v>42936.645833333336</c:v>
                </c:pt>
                <c:pt idx="11427">
                  <c:v>42936.65625</c:v>
                </c:pt>
                <c:pt idx="11428">
                  <c:v>42936.666666666664</c:v>
                </c:pt>
                <c:pt idx="11429">
                  <c:v>42936.677083333336</c:v>
                </c:pt>
                <c:pt idx="11430">
                  <c:v>42936.6875</c:v>
                </c:pt>
                <c:pt idx="11431">
                  <c:v>42936.697916666664</c:v>
                </c:pt>
                <c:pt idx="11432">
                  <c:v>42936.708333333336</c:v>
                </c:pt>
                <c:pt idx="11433">
                  <c:v>42936.71875</c:v>
                </c:pt>
                <c:pt idx="11434">
                  <c:v>42936.729166666664</c:v>
                </c:pt>
                <c:pt idx="11435">
                  <c:v>42936.739583333336</c:v>
                </c:pt>
                <c:pt idx="11436">
                  <c:v>42936.75</c:v>
                </c:pt>
                <c:pt idx="11437">
                  <c:v>42936.760416666664</c:v>
                </c:pt>
                <c:pt idx="11438">
                  <c:v>42936.770833333336</c:v>
                </c:pt>
                <c:pt idx="11439">
                  <c:v>42936.78125</c:v>
                </c:pt>
                <c:pt idx="11440">
                  <c:v>42936.791666666664</c:v>
                </c:pt>
                <c:pt idx="11441">
                  <c:v>42936.802083333336</c:v>
                </c:pt>
                <c:pt idx="11442">
                  <c:v>42936.8125</c:v>
                </c:pt>
                <c:pt idx="11443">
                  <c:v>42936.822916666664</c:v>
                </c:pt>
                <c:pt idx="11444">
                  <c:v>42936.833333333336</c:v>
                </c:pt>
                <c:pt idx="11445">
                  <c:v>42936.84375</c:v>
                </c:pt>
                <c:pt idx="11446">
                  <c:v>42936.854166666664</c:v>
                </c:pt>
                <c:pt idx="11447">
                  <c:v>42936.864583333336</c:v>
                </c:pt>
                <c:pt idx="11448">
                  <c:v>42936.875</c:v>
                </c:pt>
                <c:pt idx="11449">
                  <c:v>42936.885416666664</c:v>
                </c:pt>
                <c:pt idx="11450">
                  <c:v>42936.895833333336</c:v>
                </c:pt>
                <c:pt idx="11451">
                  <c:v>42936.90625</c:v>
                </c:pt>
                <c:pt idx="11452">
                  <c:v>42936.916666666664</c:v>
                </c:pt>
                <c:pt idx="11453">
                  <c:v>42936.927083333336</c:v>
                </c:pt>
                <c:pt idx="11454">
                  <c:v>42936.9375</c:v>
                </c:pt>
                <c:pt idx="11455">
                  <c:v>42936.947916666664</c:v>
                </c:pt>
                <c:pt idx="11456">
                  <c:v>42936.958333333336</c:v>
                </c:pt>
                <c:pt idx="11457">
                  <c:v>42936.96875</c:v>
                </c:pt>
                <c:pt idx="11458">
                  <c:v>42936.979166666664</c:v>
                </c:pt>
                <c:pt idx="11459">
                  <c:v>42936.989583333336</c:v>
                </c:pt>
                <c:pt idx="11460">
                  <c:v>42937</c:v>
                </c:pt>
                <c:pt idx="11461">
                  <c:v>42937.010416666664</c:v>
                </c:pt>
                <c:pt idx="11462">
                  <c:v>42937.020833333336</c:v>
                </c:pt>
                <c:pt idx="11463">
                  <c:v>42937.03125</c:v>
                </c:pt>
                <c:pt idx="11464">
                  <c:v>42937.041666666664</c:v>
                </c:pt>
                <c:pt idx="11465">
                  <c:v>42937.052083333336</c:v>
                </c:pt>
                <c:pt idx="11466">
                  <c:v>42937.0625</c:v>
                </c:pt>
                <c:pt idx="11467">
                  <c:v>42937.072916666664</c:v>
                </c:pt>
                <c:pt idx="11468">
                  <c:v>42937.083333333336</c:v>
                </c:pt>
                <c:pt idx="11469">
                  <c:v>42937.09375</c:v>
                </c:pt>
                <c:pt idx="11470">
                  <c:v>42937.104166666664</c:v>
                </c:pt>
                <c:pt idx="11471">
                  <c:v>42937.114583333336</c:v>
                </c:pt>
                <c:pt idx="11472">
                  <c:v>42937.125</c:v>
                </c:pt>
                <c:pt idx="11473">
                  <c:v>42937.135416666664</c:v>
                </c:pt>
                <c:pt idx="11474">
                  <c:v>42937.145833333336</c:v>
                </c:pt>
                <c:pt idx="11475">
                  <c:v>42937.15625</c:v>
                </c:pt>
                <c:pt idx="11476">
                  <c:v>42937.166666666664</c:v>
                </c:pt>
                <c:pt idx="11477">
                  <c:v>42937.177083333336</c:v>
                </c:pt>
                <c:pt idx="11478">
                  <c:v>42937.1875</c:v>
                </c:pt>
                <c:pt idx="11479">
                  <c:v>42937.197916666664</c:v>
                </c:pt>
                <c:pt idx="11480">
                  <c:v>42937.208333333336</c:v>
                </c:pt>
                <c:pt idx="11481">
                  <c:v>42937.21875</c:v>
                </c:pt>
                <c:pt idx="11482">
                  <c:v>42937.229166666664</c:v>
                </c:pt>
                <c:pt idx="11483">
                  <c:v>42937.239583333336</c:v>
                </c:pt>
                <c:pt idx="11484">
                  <c:v>42937.25</c:v>
                </c:pt>
                <c:pt idx="11485">
                  <c:v>42937.260416666664</c:v>
                </c:pt>
                <c:pt idx="11486">
                  <c:v>42937.270833333336</c:v>
                </c:pt>
                <c:pt idx="11487">
                  <c:v>42937.28125</c:v>
                </c:pt>
                <c:pt idx="11488">
                  <c:v>42937.291666666664</c:v>
                </c:pt>
                <c:pt idx="11489">
                  <c:v>42937.302083333336</c:v>
                </c:pt>
                <c:pt idx="11490">
                  <c:v>42937.3125</c:v>
                </c:pt>
                <c:pt idx="11491">
                  <c:v>42937.322916666664</c:v>
                </c:pt>
                <c:pt idx="11492">
                  <c:v>42937.333333333336</c:v>
                </c:pt>
                <c:pt idx="11493">
                  <c:v>42937.34375</c:v>
                </c:pt>
                <c:pt idx="11494">
                  <c:v>42937.354166666664</c:v>
                </c:pt>
                <c:pt idx="11495">
                  <c:v>42937.364583333336</c:v>
                </c:pt>
                <c:pt idx="11496">
                  <c:v>42937.375</c:v>
                </c:pt>
                <c:pt idx="11497">
                  <c:v>42937.385416666664</c:v>
                </c:pt>
                <c:pt idx="11498">
                  <c:v>42937.395833333336</c:v>
                </c:pt>
                <c:pt idx="11499">
                  <c:v>42937.40625</c:v>
                </c:pt>
                <c:pt idx="11500">
                  <c:v>42937.416666666664</c:v>
                </c:pt>
                <c:pt idx="11501">
                  <c:v>42937.427083333336</c:v>
                </c:pt>
                <c:pt idx="11502">
                  <c:v>42937.4375</c:v>
                </c:pt>
                <c:pt idx="11503">
                  <c:v>42937.447916666664</c:v>
                </c:pt>
                <c:pt idx="11504">
                  <c:v>42937.458333333336</c:v>
                </c:pt>
                <c:pt idx="11505">
                  <c:v>42937.46875</c:v>
                </c:pt>
                <c:pt idx="11506">
                  <c:v>42937.479166666664</c:v>
                </c:pt>
                <c:pt idx="11507">
                  <c:v>42937.489583333336</c:v>
                </c:pt>
                <c:pt idx="11508">
                  <c:v>42937.5</c:v>
                </c:pt>
                <c:pt idx="11509">
                  <c:v>42937.510416666664</c:v>
                </c:pt>
                <c:pt idx="11510">
                  <c:v>42937.520833333336</c:v>
                </c:pt>
                <c:pt idx="11511">
                  <c:v>42937.53125</c:v>
                </c:pt>
                <c:pt idx="11512">
                  <c:v>42937.541666666664</c:v>
                </c:pt>
                <c:pt idx="11513">
                  <c:v>42937.552083333336</c:v>
                </c:pt>
                <c:pt idx="11514">
                  <c:v>42937.5625</c:v>
                </c:pt>
                <c:pt idx="11515">
                  <c:v>42937.572916666664</c:v>
                </c:pt>
                <c:pt idx="11516">
                  <c:v>42937.583333333336</c:v>
                </c:pt>
                <c:pt idx="11517">
                  <c:v>42937.59375</c:v>
                </c:pt>
                <c:pt idx="11518">
                  <c:v>42937.604166666664</c:v>
                </c:pt>
                <c:pt idx="11519">
                  <c:v>42937.614583333336</c:v>
                </c:pt>
                <c:pt idx="11520">
                  <c:v>42937.625</c:v>
                </c:pt>
                <c:pt idx="11521">
                  <c:v>42937.635416666664</c:v>
                </c:pt>
                <c:pt idx="11522">
                  <c:v>42937.645833333336</c:v>
                </c:pt>
                <c:pt idx="11523">
                  <c:v>42937.65625</c:v>
                </c:pt>
                <c:pt idx="11524">
                  <c:v>42937.666666666664</c:v>
                </c:pt>
                <c:pt idx="11525">
                  <c:v>42937.677083333336</c:v>
                </c:pt>
                <c:pt idx="11526">
                  <c:v>42937.6875</c:v>
                </c:pt>
                <c:pt idx="11527">
                  <c:v>42937.697916666664</c:v>
                </c:pt>
                <c:pt idx="11528">
                  <c:v>42937.708333333336</c:v>
                </c:pt>
                <c:pt idx="11529">
                  <c:v>42937.71875</c:v>
                </c:pt>
                <c:pt idx="11530">
                  <c:v>42937.729166666664</c:v>
                </c:pt>
                <c:pt idx="11531">
                  <c:v>42937.739583333336</c:v>
                </c:pt>
                <c:pt idx="11532">
                  <c:v>42937.75</c:v>
                </c:pt>
                <c:pt idx="11533">
                  <c:v>42937.760416666664</c:v>
                </c:pt>
                <c:pt idx="11534">
                  <c:v>42937.770833333336</c:v>
                </c:pt>
                <c:pt idx="11535">
                  <c:v>42937.78125</c:v>
                </c:pt>
                <c:pt idx="11536">
                  <c:v>42937.791666666664</c:v>
                </c:pt>
                <c:pt idx="11537">
                  <c:v>42937.802083333336</c:v>
                </c:pt>
                <c:pt idx="11538">
                  <c:v>42937.8125</c:v>
                </c:pt>
                <c:pt idx="11539">
                  <c:v>42937.822916666664</c:v>
                </c:pt>
                <c:pt idx="11540">
                  <c:v>42937.833333333336</c:v>
                </c:pt>
                <c:pt idx="11541">
                  <c:v>42937.84375</c:v>
                </c:pt>
                <c:pt idx="11542">
                  <c:v>42937.854166666664</c:v>
                </c:pt>
                <c:pt idx="11543">
                  <c:v>42937.864583333336</c:v>
                </c:pt>
                <c:pt idx="11544">
                  <c:v>42937.875</c:v>
                </c:pt>
                <c:pt idx="11545">
                  <c:v>42937.885416666664</c:v>
                </c:pt>
                <c:pt idx="11546">
                  <c:v>42937.895833333336</c:v>
                </c:pt>
                <c:pt idx="11547">
                  <c:v>42937.90625</c:v>
                </c:pt>
                <c:pt idx="11548">
                  <c:v>42937.916666666664</c:v>
                </c:pt>
                <c:pt idx="11549">
                  <c:v>42937.927083333336</c:v>
                </c:pt>
                <c:pt idx="11550">
                  <c:v>42937.9375</c:v>
                </c:pt>
                <c:pt idx="11551">
                  <c:v>42937.947916666664</c:v>
                </c:pt>
                <c:pt idx="11552">
                  <c:v>42937.958333333336</c:v>
                </c:pt>
                <c:pt idx="11553">
                  <c:v>42937.96875</c:v>
                </c:pt>
                <c:pt idx="11554">
                  <c:v>42937.979166666664</c:v>
                </c:pt>
                <c:pt idx="11555">
                  <c:v>42937.989583333336</c:v>
                </c:pt>
                <c:pt idx="11556">
                  <c:v>42938</c:v>
                </c:pt>
                <c:pt idx="11557">
                  <c:v>42938.010416666664</c:v>
                </c:pt>
                <c:pt idx="11558">
                  <c:v>42938.020833333336</c:v>
                </c:pt>
                <c:pt idx="11559">
                  <c:v>42938.03125</c:v>
                </c:pt>
                <c:pt idx="11560">
                  <c:v>42938.041666666664</c:v>
                </c:pt>
                <c:pt idx="11561">
                  <c:v>42938.052083333336</c:v>
                </c:pt>
                <c:pt idx="11562">
                  <c:v>42938.0625</c:v>
                </c:pt>
                <c:pt idx="11563">
                  <c:v>42938.072916666664</c:v>
                </c:pt>
                <c:pt idx="11564">
                  <c:v>42938.083333333336</c:v>
                </c:pt>
                <c:pt idx="11565">
                  <c:v>42938.09375</c:v>
                </c:pt>
                <c:pt idx="11566">
                  <c:v>42938.104166666664</c:v>
                </c:pt>
                <c:pt idx="11567">
                  <c:v>42938.114583333336</c:v>
                </c:pt>
                <c:pt idx="11568">
                  <c:v>42938.125</c:v>
                </c:pt>
                <c:pt idx="11569">
                  <c:v>42938.135416666664</c:v>
                </c:pt>
                <c:pt idx="11570">
                  <c:v>42938.145833333336</c:v>
                </c:pt>
                <c:pt idx="11571">
                  <c:v>42938.15625</c:v>
                </c:pt>
                <c:pt idx="11572">
                  <c:v>42938.166666666664</c:v>
                </c:pt>
                <c:pt idx="11573">
                  <c:v>42938.177083333336</c:v>
                </c:pt>
                <c:pt idx="11574">
                  <c:v>42938.1875</c:v>
                </c:pt>
                <c:pt idx="11575">
                  <c:v>42938.197916666664</c:v>
                </c:pt>
                <c:pt idx="11576">
                  <c:v>42938.208333333336</c:v>
                </c:pt>
                <c:pt idx="11577">
                  <c:v>42938.21875</c:v>
                </c:pt>
                <c:pt idx="11578">
                  <c:v>42938.229166666664</c:v>
                </c:pt>
                <c:pt idx="11579">
                  <c:v>42938.239583333336</c:v>
                </c:pt>
                <c:pt idx="11580">
                  <c:v>42938.25</c:v>
                </c:pt>
                <c:pt idx="11581">
                  <c:v>42938.260416666664</c:v>
                </c:pt>
                <c:pt idx="11582">
                  <c:v>42938.270833333336</c:v>
                </c:pt>
                <c:pt idx="11583">
                  <c:v>42938.28125</c:v>
                </c:pt>
                <c:pt idx="11584">
                  <c:v>42938.291666666664</c:v>
                </c:pt>
                <c:pt idx="11585">
                  <c:v>42938.302083333336</c:v>
                </c:pt>
                <c:pt idx="11586">
                  <c:v>42938.3125</c:v>
                </c:pt>
                <c:pt idx="11587">
                  <c:v>42938.322916666664</c:v>
                </c:pt>
                <c:pt idx="11588">
                  <c:v>42938.333333333336</c:v>
                </c:pt>
                <c:pt idx="11589">
                  <c:v>42938.34375</c:v>
                </c:pt>
                <c:pt idx="11590">
                  <c:v>42938.354166666664</c:v>
                </c:pt>
                <c:pt idx="11591">
                  <c:v>42938.364583333336</c:v>
                </c:pt>
                <c:pt idx="11592">
                  <c:v>42938.375</c:v>
                </c:pt>
                <c:pt idx="11593">
                  <c:v>42938.385416666664</c:v>
                </c:pt>
                <c:pt idx="11594">
                  <c:v>42938.395833333336</c:v>
                </c:pt>
                <c:pt idx="11595">
                  <c:v>42938.40625</c:v>
                </c:pt>
                <c:pt idx="11596">
                  <c:v>42938.416666666664</c:v>
                </c:pt>
                <c:pt idx="11597">
                  <c:v>42938.427083333336</c:v>
                </c:pt>
                <c:pt idx="11598">
                  <c:v>42938.4375</c:v>
                </c:pt>
                <c:pt idx="11599">
                  <c:v>42938.447916666664</c:v>
                </c:pt>
                <c:pt idx="11600">
                  <c:v>42938.458333333336</c:v>
                </c:pt>
                <c:pt idx="11601">
                  <c:v>42938.46875</c:v>
                </c:pt>
                <c:pt idx="11602">
                  <c:v>42938.479166666664</c:v>
                </c:pt>
                <c:pt idx="11603">
                  <c:v>42938.489583333336</c:v>
                </c:pt>
                <c:pt idx="11604">
                  <c:v>42938.5</c:v>
                </c:pt>
                <c:pt idx="11605">
                  <c:v>42938.510416666664</c:v>
                </c:pt>
                <c:pt idx="11606">
                  <c:v>42938.520833333336</c:v>
                </c:pt>
                <c:pt idx="11607">
                  <c:v>42938.53125</c:v>
                </c:pt>
                <c:pt idx="11608">
                  <c:v>42938.541666666664</c:v>
                </c:pt>
                <c:pt idx="11609">
                  <c:v>42938.552083333336</c:v>
                </c:pt>
                <c:pt idx="11610">
                  <c:v>42938.5625</c:v>
                </c:pt>
                <c:pt idx="11611">
                  <c:v>42938.572916666664</c:v>
                </c:pt>
                <c:pt idx="11612">
                  <c:v>42938.583333333336</c:v>
                </c:pt>
                <c:pt idx="11613">
                  <c:v>42938.59375</c:v>
                </c:pt>
                <c:pt idx="11614">
                  <c:v>42938.604166666664</c:v>
                </c:pt>
                <c:pt idx="11615">
                  <c:v>42938.614583333336</c:v>
                </c:pt>
                <c:pt idx="11616">
                  <c:v>42938.625</c:v>
                </c:pt>
                <c:pt idx="11617">
                  <c:v>42938.635416666664</c:v>
                </c:pt>
                <c:pt idx="11618">
                  <c:v>42938.645833333336</c:v>
                </c:pt>
                <c:pt idx="11619">
                  <c:v>42938.65625</c:v>
                </c:pt>
                <c:pt idx="11620">
                  <c:v>42938.666666666664</c:v>
                </c:pt>
                <c:pt idx="11621">
                  <c:v>42938.677083333336</c:v>
                </c:pt>
                <c:pt idx="11622">
                  <c:v>42938.6875</c:v>
                </c:pt>
                <c:pt idx="11623">
                  <c:v>42938.697916666664</c:v>
                </c:pt>
                <c:pt idx="11624">
                  <c:v>42938.708333333336</c:v>
                </c:pt>
                <c:pt idx="11625">
                  <c:v>42938.71875</c:v>
                </c:pt>
                <c:pt idx="11626">
                  <c:v>42938.729166666664</c:v>
                </c:pt>
                <c:pt idx="11627">
                  <c:v>42938.739583333336</c:v>
                </c:pt>
                <c:pt idx="11628">
                  <c:v>42938.75</c:v>
                </c:pt>
                <c:pt idx="11629">
                  <c:v>42938.760416666664</c:v>
                </c:pt>
                <c:pt idx="11630">
                  <c:v>42938.770833333336</c:v>
                </c:pt>
                <c:pt idx="11631">
                  <c:v>42938.78125</c:v>
                </c:pt>
                <c:pt idx="11632">
                  <c:v>42938.791666666664</c:v>
                </c:pt>
                <c:pt idx="11633">
                  <c:v>42938.802083333336</c:v>
                </c:pt>
                <c:pt idx="11634">
                  <c:v>42938.8125</c:v>
                </c:pt>
                <c:pt idx="11635">
                  <c:v>42938.822916666664</c:v>
                </c:pt>
                <c:pt idx="11636">
                  <c:v>42938.833333333336</c:v>
                </c:pt>
                <c:pt idx="11637">
                  <c:v>42938.84375</c:v>
                </c:pt>
                <c:pt idx="11638">
                  <c:v>42938.854166666664</c:v>
                </c:pt>
                <c:pt idx="11639">
                  <c:v>42938.864583333336</c:v>
                </c:pt>
                <c:pt idx="11640">
                  <c:v>42938.875</c:v>
                </c:pt>
                <c:pt idx="11641">
                  <c:v>42938.885416666664</c:v>
                </c:pt>
                <c:pt idx="11642">
                  <c:v>42938.895833333336</c:v>
                </c:pt>
                <c:pt idx="11643">
                  <c:v>42938.90625</c:v>
                </c:pt>
                <c:pt idx="11644">
                  <c:v>42938.916666666664</c:v>
                </c:pt>
                <c:pt idx="11645">
                  <c:v>42938.927083333336</c:v>
                </c:pt>
                <c:pt idx="11646">
                  <c:v>42938.9375</c:v>
                </c:pt>
                <c:pt idx="11647">
                  <c:v>42938.947916666664</c:v>
                </c:pt>
                <c:pt idx="11648">
                  <c:v>42938.958333333336</c:v>
                </c:pt>
                <c:pt idx="11649">
                  <c:v>42938.96875</c:v>
                </c:pt>
                <c:pt idx="11650">
                  <c:v>42938.979166666664</c:v>
                </c:pt>
                <c:pt idx="11651">
                  <c:v>42938.989583333336</c:v>
                </c:pt>
                <c:pt idx="11652">
                  <c:v>42939</c:v>
                </c:pt>
                <c:pt idx="11653">
                  <c:v>42939.010416666664</c:v>
                </c:pt>
                <c:pt idx="11654">
                  <c:v>42939.020833333336</c:v>
                </c:pt>
                <c:pt idx="11655">
                  <c:v>42939.03125</c:v>
                </c:pt>
                <c:pt idx="11656">
                  <c:v>42939.041666666664</c:v>
                </c:pt>
                <c:pt idx="11657">
                  <c:v>42939.052083333336</c:v>
                </c:pt>
                <c:pt idx="11658">
                  <c:v>42939.0625</c:v>
                </c:pt>
                <c:pt idx="11659">
                  <c:v>42939.072916666664</c:v>
                </c:pt>
                <c:pt idx="11660">
                  <c:v>42939.083333333336</c:v>
                </c:pt>
                <c:pt idx="11661">
                  <c:v>42939.09375</c:v>
                </c:pt>
                <c:pt idx="11662">
                  <c:v>42939.104166666664</c:v>
                </c:pt>
                <c:pt idx="11663">
                  <c:v>42939.114583333336</c:v>
                </c:pt>
                <c:pt idx="11664">
                  <c:v>42939.125</c:v>
                </c:pt>
                <c:pt idx="11665">
                  <c:v>42939.135416666664</c:v>
                </c:pt>
                <c:pt idx="11666">
                  <c:v>42939.145833333336</c:v>
                </c:pt>
                <c:pt idx="11667">
                  <c:v>42939.15625</c:v>
                </c:pt>
                <c:pt idx="11668">
                  <c:v>42939.166666666664</c:v>
                </c:pt>
                <c:pt idx="11669">
                  <c:v>42939.177083333336</c:v>
                </c:pt>
                <c:pt idx="11670">
                  <c:v>42939.1875</c:v>
                </c:pt>
                <c:pt idx="11671">
                  <c:v>42939.197916666664</c:v>
                </c:pt>
                <c:pt idx="11672">
                  <c:v>42939.208333333336</c:v>
                </c:pt>
                <c:pt idx="11673">
                  <c:v>42939.21875</c:v>
                </c:pt>
                <c:pt idx="11674">
                  <c:v>42939.229166666664</c:v>
                </c:pt>
                <c:pt idx="11675">
                  <c:v>42939.239583333336</c:v>
                </c:pt>
                <c:pt idx="11676">
                  <c:v>42939.25</c:v>
                </c:pt>
                <c:pt idx="11677">
                  <c:v>42939.260416666664</c:v>
                </c:pt>
                <c:pt idx="11678">
                  <c:v>42939.270833333336</c:v>
                </c:pt>
                <c:pt idx="11679">
                  <c:v>42939.28125</c:v>
                </c:pt>
                <c:pt idx="11680">
                  <c:v>42939.291666666664</c:v>
                </c:pt>
                <c:pt idx="11681">
                  <c:v>42939.302083333336</c:v>
                </c:pt>
                <c:pt idx="11682">
                  <c:v>42939.3125</c:v>
                </c:pt>
                <c:pt idx="11683">
                  <c:v>42939.322916666664</c:v>
                </c:pt>
                <c:pt idx="11684">
                  <c:v>42939.333333333336</c:v>
                </c:pt>
                <c:pt idx="11685">
                  <c:v>42939.34375</c:v>
                </c:pt>
                <c:pt idx="11686">
                  <c:v>42939.354166666664</c:v>
                </c:pt>
                <c:pt idx="11687">
                  <c:v>42939.364583333336</c:v>
                </c:pt>
                <c:pt idx="11688">
                  <c:v>42939.375</c:v>
                </c:pt>
                <c:pt idx="11689">
                  <c:v>42939.385416666664</c:v>
                </c:pt>
                <c:pt idx="11690">
                  <c:v>42939.395833333336</c:v>
                </c:pt>
                <c:pt idx="11691">
                  <c:v>42939.40625</c:v>
                </c:pt>
                <c:pt idx="11692">
                  <c:v>42939.416666666664</c:v>
                </c:pt>
                <c:pt idx="11693">
                  <c:v>42939.427083333336</c:v>
                </c:pt>
                <c:pt idx="11694">
                  <c:v>42939.4375</c:v>
                </c:pt>
                <c:pt idx="11695">
                  <c:v>42939.447916666664</c:v>
                </c:pt>
                <c:pt idx="11696">
                  <c:v>42939.458333333336</c:v>
                </c:pt>
                <c:pt idx="11697">
                  <c:v>42939.46875</c:v>
                </c:pt>
                <c:pt idx="11698">
                  <c:v>42939.479166666664</c:v>
                </c:pt>
                <c:pt idx="11699">
                  <c:v>42939.489583333336</c:v>
                </c:pt>
                <c:pt idx="11700">
                  <c:v>42939.5</c:v>
                </c:pt>
                <c:pt idx="11701">
                  <c:v>42939.510416666664</c:v>
                </c:pt>
                <c:pt idx="11702">
                  <c:v>42939.520833333336</c:v>
                </c:pt>
                <c:pt idx="11703">
                  <c:v>42939.53125</c:v>
                </c:pt>
                <c:pt idx="11704">
                  <c:v>42939.541666666664</c:v>
                </c:pt>
                <c:pt idx="11705">
                  <c:v>42939.552083333336</c:v>
                </c:pt>
                <c:pt idx="11706">
                  <c:v>42939.5625</c:v>
                </c:pt>
                <c:pt idx="11707">
                  <c:v>42939.572916666664</c:v>
                </c:pt>
                <c:pt idx="11708">
                  <c:v>42939.583333333336</c:v>
                </c:pt>
                <c:pt idx="11709">
                  <c:v>42939.59375</c:v>
                </c:pt>
                <c:pt idx="11710">
                  <c:v>42939.604166666664</c:v>
                </c:pt>
                <c:pt idx="11711">
                  <c:v>42939.614583333336</c:v>
                </c:pt>
                <c:pt idx="11712">
                  <c:v>42939.625</c:v>
                </c:pt>
                <c:pt idx="11713">
                  <c:v>42939.635416666664</c:v>
                </c:pt>
                <c:pt idx="11714">
                  <c:v>42939.645833333336</c:v>
                </c:pt>
                <c:pt idx="11715">
                  <c:v>42939.65625</c:v>
                </c:pt>
                <c:pt idx="11716">
                  <c:v>42939.666666666664</c:v>
                </c:pt>
                <c:pt idx="11717">
                  <c:v>42939.677083333336</c:v>
                </c:pt>
                <c:pt idx="11718">
                  <c:v>42939.6875</c:v>
                </c:pt>
                <c:pt idx="11719">
                  <c:v>42939.697916666664</c:v>
                </c:pt>
                <c:pt idx="11720">
                  <c:v>42939.708333333336</c:v>
                </c:pt>
                <c:pt idx="11721">
                  <c:v>42939.71875</c:v>
                </c:pt>
                <c:pt idx="11722">
                  <c:v>42939.729166666664</c:v>
                </c:pt>
                <c:pt idx="11723">
                  <c:v>42939.739583333336</c:v>
                </c:pt>
                <c:pt idx="11724">
                  <c:v>42939.75</c:v>
                </c:pt>
                <c:pt idx="11725">
                  <c:v>42939.760416666664</c:v>
                </c:pt>
                <c:pt idx="11726">
                  <c:v>42939.770833333336</c:v>
                </c:pt>
                <c:pt idx="11727">
                  <c:v>42939.78125</c:v>
                </c:pt>
                <c:pt idx="11728">
                  <c:v>42939.791666666664</c:v>
                </c:pt>
                <c:pt idx="11729">
                  <c:v>42939.802083333336</c:v>
                </c:pt>
                <c:pt idx="11730">
                  <c:v>42939.8125</c:v>
                </c:pt>
                <c:pt idx="11731">
                  <c:v>42939.822916666664</c:v>
                </c:pt>
                <c:pt idx="11732">
                  <c:v>42939.833333333336</c:v>
                </c:pt>
                <c:pt idx="11733">
                  <c:v>42939.84375</c:v>
                </c:pt>
                <c:pt idx="11734">
                  <c:v>42939.854166666664</c:v>
                </c:pt>
                <c:pt idx="11735">
                  <c:v>42939.864583333336</c:v>
                </c:pt>
                <c:pt idx="11736">
                  <c:v>42939.875</c:v>
                </c:pt>
                <c:pt idx="11737">
                  <c:v>42939.885416666664</c:v>
                </c:pt>
                <c:pt idx="11738">
                  <c:v>42939.895833333336</c:v>
                </c:pt>
                <c:pt idx="11739">
                  <c:v>42939.90625</c:v>
                </c:pt>
                <c:pt idx="11740">
                  <c:v>42939.916666666664</c:v>
                </c:pt>
                <c:pt idx="11741">
                  <c:v>42939.927083333336</c:v>
                </c:pt>
                <c:pt idx="11742">
                  <c:v>42939.9375</c:v>
                </c:pt>
                <c:pt idx="11743">
                  <c:v>42939.947916666664</c:v>
                </c:pt>
                <c:pt idx="11744">
                  <c:v>42939.958333333336</c:v>
                </c:pt>
                <c:pt idx="11745">
                  <c:v>42939.96875</c:v>
                </c:pt>
                <c:pt idx="11746">
                  <c:v>42939.979166666664</c:v>
                </c:pt>
                <c:pt idx="11747">
                  <c:v>42939.989583333336</c:v>
                </c:pt>
                <c:pt idx="11748">
                  <c:v>42940</c:v>
                </c:pt>
                <c:pt idx="11749">
                  <c:v>42940.010416666664</c:v>
                </c:pt>
                <c:pt idx="11750">
                  <c:v>42940.020833333336</c:v>
                </c:pt>
                <c:pt idx="11751">
                  <c:v>42940.03125</c:v>
                </c:pt>
                <c:pt idx="11752">
                  <c:v>42940.041666666664</c:v>
                </c:pt>
                <c:pt idx="11753">
                  <c:v>42940.052083333336</c:v>
                </c:pt>
                <c:pt idx="11754">
                  <c:v>42940.0625</c:v>
                </c:pt>
                <c:pt idx="11755">
                  <c:v>42940.072916666664</c:v>
                </c:pt>
                <c:pt idx="11756">
                  <c:v>42940.083333333336</c:v>
                </c:pt>
                <c:pt idx="11757">
                  <c:v>42940.09375</c:v>
                </c:pt>
                <c:pt idx="11758">
                  <c:v>42940.104166666664</c:v>
                </c:pt>
                <c:pt idx="11759">
                  <c:v>42940.114583333336</c:v>
                </c:pt>
                <c:pt idx="11760">
                  <c:v>42940.125</c:v>
                </c:pt>
                <c:pt idx="11761">
                  <c:v>42940.135416666664</c:v>
                </c:pt>
                <c:pt idx="11762">
                  <c:v>42940.145833333336</c:v>
                </c:pt>
                <c:pt idx="11763">
                  <c:v>42940.15625</c:v>
                </c:pt>
                <c:pt idx="11764">
                  <c:v>42940.166666666664</c:v>
                </c:pt>
                <c:pt idx="11765">
                  <c:v>42940.177083333336</c:v>
                </c:pt>
                <c:pt idx="11766">
                  <c:v>42940.1875</c:v>
                </c:pt>
                <c:pt idx="11767">
                  <c:v>42940.197916666664</c:v>
                </c:pt>
                <c:pt idx="11768">
                  <c:v>42940.208333333336</c:v>
                </c:pt>
                <c:pt idx="11769">
                  <c:v>42940.21875</c:v>
                </c:pt>
                <c:pt idx="11770">
                  <c:v>42940.229166666664</c:v>
                </c:pt>
                <c:pt idx="11771">
                  <c:v>42940.239583333336</c:v>
                </c:pt>
                <c:pt idx="11772">
                  <c:v>42940.25</c:v>
                </c:pt>
                <c:pt idx="11773">
                  <c:v>42940.260416666664</c:v>
                </c:pt>
                <c:pt idx="11774">
                  <c:v>42940.270833333336</c:v>
                </c:pt>
                <c:pt idx="11775">
                  <c:v>42940.28125</c:v>
                </c:pt>
                <c:pt idx="11776">
                  <c:v>42940.291666666664</c:v>
                </c:pt>
                <c:pt idx="11777">
                  <c:v>42940.302083333336</c:v>
                </c:pt>
                <c:pt idx="11778">
                  <c:v>42940.3125</c:v>
                </c:pt>
                <c:pt idx="11779">
                  <c:v>42940.322916666664</c:v>
                </c:pt>
                <c:pt idx="11780">
                  <c:v>42940.333333333336</c:v>
                </c:pt>
                <c:pt idx="11781">
                  <c:v>42940.34375</c:v>
                </c:pt>
                <c:pt idx="11782">
                  <c:v>42940.354166666664</c:v>
                </c:pt>
                <c:pt idx="11783">
                  <c:v>42940.364583333336</c:v>
                </c:pt>
                <c:pt idx="11784">
                  <c:v>42940.375</c:v>
                </c:pt>
                <c:pt idx="11785">
                  <c:v>42940.385416666664</c:v>
                </c:pt>
                <c:pt idx="11786">
                  <c:v>42940.395833333336</c:v>
                </c:pt>
                <c:pt idx="11787">
                  <c:v>42940.40625</c:v>
                </c:pt>
                <c:pt idx="11788">
                  <c:v>42940.416666666664</c:v>
                </c:pt>
                <c:pt idx="11789">
                  <c:v>42940.427083333336</c:v>
                </c:pt>
                <c:pt idx="11790">
                  <c:v>42940.4375</c:v>
                </c:pt>
                <c:pt idx="11791">
                  <c:v>42940.447916666664</c:v>
                </c:pt>
                <c:pt idx="11792">
                  <c:v>42940.458333333336</c:v>
                </c:pt>
                <c:pt idx="11793">
                  <c:v>42940.46875</c:v>
                </c:pt>
                <c:pt idx="11794">
                  <c:v>42940.479166666664</c:v>
                </c:pt>
                <c:pt idx="11795">
                  <c:v>42940.489583333336</c:v>
                </c:pt>
                <c:pt idx="11796">
                  <c:v>42940.5</c:v>
                </c:pt>
                <c:pt idx="11797">
                  <c:v>42940.510416666664</c:v>
                </c:pt>
                <c:pt idx="11798">
                  <c:v>42940.520833333336</c:v>
                </c:pt>
                <c:pt idx="11799">
                  <c:v>42940.53125</c:v>
                </c:pt>
                <c:pt idx="11800">
                  <c:v>42940.541666666664</c:v>
                </c:pt>
                <c:pt idx="11801">
                  <c:v>42940.552083333336</c:v>
                </c:pt>
                <c:pt idx="11802">
                  <c:v>42940.5625</c:v>
                </c:pt>
                <c:pt idx="11803">
                  <c:v>42940.572916666664</c:v>
                </c:pt>
                <c:pt idx="11804">
                  <c:v>42940.583333333336</c:v>
                </c:pt>
                <c:pt idx="11805">
                  <c:v>42940.59375</c:v>
                </c:pt>
                <c:pt idx="11806">
                  <c:v>42940.604166666664</c:v>
                </c:pt>
                <c:pt idx="11807">
                  <c:v>42940.614583333336</c:v>
                </c:pt>
                <c:pt idx="11808">
                  <c:v>42940.625</c:v>
                </c:pt>
                <c:pt idx="11809">
                  <c:v>42940.635416666664</c:v>
                </c:pt>
                <c:pt idx="11810">
                  <c:v>42940.645833333336</c:v>
                </c:pt>
                <c:pt idx="11811">
                  <c:v>42940.65625</c:v>
                </c:pt>
                <c:pt idx="11812">
                  <c:v>42940.666666666664</c:v>
                </c:pt>
                <c:pt idx="11813">
                  <c:v>42940.677083333336</c:v>
                </c:pt>
                <c:pt idx="11814">
                  <c:v>42940.6875</c:v>
                </c:pt>
                <c:pt idx="11815">
                  <c:v>42940.697916666664</c:v>
                </c:pt>
                <c:pt idx="11816">
                  <c:v>42940.708333333336</c:v>
                </c:pt>
                <c:pt idx="11817">
                  <c:v>42940.71875</c:v>
                </c:pt>
                <c:pt idx="11818">
                  <c:v>42940.729166666664</c:v>
                </c:pt>
                <c:pt idx="11819">
                  <c:v>42940.739583333336</c:v>
                </c:pt>
                <c:pt idx="11820">
                  <c:v>42940.75</c:v>
                </c:pt>
                <c:pt idx="11821">
                  <c:v>42940.760416666664</c:v>
                </c:pt>
                <c:pt idx="11822">
                  <c:v>42940.770833333336</c:v>
                </c:pt>
                <c:pt idx="11823">
                  <c:v>42940.78125</c:v>
                </c:pt>
                <c:pt idx="11824">
                  <c:v>42940.791666666664</c:v>
                </c:pt>
                <c:pt idx="11825">
                  <c:v>42940.802083333336</c:v>
                </c:pt>
                <c:pt idx="11826">
                  <c:v>42940.8125</c:v>
                </c:pt>
                <c:pt idx="11827">
                  <c:v>42940.822916666664</c:v>
                </c:pt>
                <c:pt idx="11828">
                  <c:v>42940.833333333336</c:v>
                </c:pt>
                <c:pt idx="11829">
                  <c:v>42940.84375</c:v>
                </c:pt>
                <c:pt idx="11830">
                  <c:v>42940.854166666664</c:v>
                </c:pt>
                <c:pt idx="11831">
                  <c:v>42940.864583333336</c:v>
                </c:pt>
                <c:pt idx="11832">
                  <c:v>42940.875</c:v>
                </c:pt>
                <c:pt idx="11833">
                  <c:v>42940.885416666664</c:v>
                </c:pt>
                <c:pt idx="11834">
                  <c:v>42940.895833333336</c:v>
                </c:pt>
                <c:pt idx="11835">
                  <c:v>42940.90625</c:v>
                </c:pt>
                <c:pt idx="11836">
                  <c:v>42940.916666666664</c:v>
                </c:pt>
                <c:pt idx="11837">
                  <c:v>42940.927083333336</c:v>
                </c:pt>
                <c:pt idx="11838">
                  <c:v>42940.9375</c:v>
                </c:pt>
                <c:pt idx="11839">
                  <c:v>42940.947916666664</c:v>
                </c:pt>
                <c:pt idx="11840">
                  <c:v>42940.958333333336</c:v>
                </c:pt>
                <c:pt idx="11841">
                  <c:v>42940.96875</c:v>
                </c:pt>
                <c:pt idx="11842">
                  <c:v>42940.979166666664</c:v>
                </c:pt>
                <c:pt idx="11843">
                  <c:v>42940.989583333336</c:v>
                </c:pt>
                <c:pt idx="11844">
                  <c:v>42941</c:v>
                </c:pt>
                <c:pt idx="11845">
                  <c:v>42941.010416666664</c:v>
                </c:pt>
                <c:pt idx="11846">
                  <c:v>42941.020833333336</c:v>
                </c:pt>
                <c:pt idx="11847">
                  <c:v>42941.03125</c:v>
                </c:pt>
                <c:pt idx="11848">
                  <c:v>42941.041666666664</c:v>
                </c:pt>
                <c:pt idx="11849">
                  <c:v>42941.052083333336</c:v>
                </c:pt>
                <c:pt idx="11850">
                  <c:v>42941.0625</c:v>
                </c:pt>
                <c:pt idx="11851">
                  <c:v>42941.072916666664</c:v>
                </c:pt>
                <c:pt idx="11852">
                  <c:v>42941.083333333336</c:v>
                </c:pt>
                <c:pt idx="11853">
                  <c:v>42941.09375</c:v>
                </c:pt>
                <c:pt idx="11854">
                  <c:v>42941.104166666664</c:v>
                </c:pt>
                <c:pt idx="11855">
                  <c:v>42941.114583333336</c:v>
                </c:pt>
                <c:pt idx="11856">
                  <c:v>42941.125</c:v>
                </c:pt>
                <c:pt idx="11857">
                  <c:v>42941.135416666664</c:v>
                </c:pt>
                <c:pt idx="11858">
                  <c:v>42941.145833333336</c:v>
                </c:pt>
                <c:pt idx="11859">
                  <c:v>42941.15625</c:v>
                </c:pt>
                <c:pt idx="11860">
                  <c:v>42941.166666666664</c:v>
                </c:pt>
                <c:pt idx="11861">
                  <c:v>42941.177083333336</c:v>
                </c:pt>
                <c:pt idx="11862">
                  <c:v>42941.1875</c:v>
                </c:pt>
                <c:pt idx="11863">
                  <c:v>42941.197916666664</c:v>
                </c:pt>
                <c:pt idx="11864">
                  <c:v>42941.208333333336</c:v>
                </c:pt>
                <c:pt idx="11865">
                  <c:v>42941.21875</c:v>
                </c:pt>
                <c:pt idx="11866">
                  <c:v>42941.229166666664</c:v>
                </c:pt>
                <c:pt idx="11867">
                  <c:v>42941.239583333336</c:v>
                </c:pt>
                <c:pt idx="11868">
                  <c:v>42941.25</c:v>
                </c:pt>
                <c:pt idx="11869">
                  <c:v>42941.260416666664</c:v>
                </c:pt>
                <c:pt idx="11870">
                  <c:v>42941.270833333336</c:v>
                </c:pt>
                <c:pt idx="11871">
                  <c:v>42941.28125</c:v>
                </c:pt>
                <c:pt idx="11872">
                  <c:v>42941.291666666664</c:v>
                </c:pt>
                <c:pt idx="11873">
                  <c:v>42941.302083333336</c:v>
                </c:pt>
                <c:pt idx="11874">
                  <c:v>42941.3125</c:v>
                </c:pt>
                <c:pt idx="11875">
                  <c:v>42941.322916666664</c:v>
                </c:pt>
                <c:pt idx="11876">
                  <c:v>42941.333333333336</c:v>
                </c:pt>
                <c:pt idx="11877">
                  <c:v>42941.34375</c:v>
                </c:pt>
                <c:pt idx="11878">
                  <c:v>42941.354166666664</c:v>
                </c:pt>
                <c:pt idx="11879">
                  <c:v>42941.364583333336</c:v>
                </c:pt>
                <c:pt idx="11880">
                  <c:v>42941.375</c:v>
                </c:pt>
                <c:pt idx="11881">
                  <c:v>42941.385416666664</c:v>
                </c:pt>
                <c:pt idx="11882">
                  <c:v>42941.395833333336</c:v>
                </c:pt>
                <c:pt idx="11883">
                  <c:v>42941.40625</c:v>
                </c:pt>
                <c:pt idx="11884">
                  <c:v>42941.416666666664</c:v>
                </c:pt>
                <c:pt idx="11885">
                  <c:v>42941.427083333336</c:v>
                </c:pt>
                <c:pt idx="11886">
                  <c:v>42941.4375</c:v>
                </c:pt>
                <c:pt idx="11887">
                  <c:v>42941.447916666664</c:v>
                </c:pt>
                <c:pt idx="11888">
                  <c:v>42941.458333333336</c:v>
                </c:pt>
                <c:pt idx="11889">
                  <c:v>42941.46875</c:v>
                </c:pt>
                <c:pt idx="11890">
                  <c:v>42941.479166666664</c:v>
                </c:pt>
                <c:pt idx="11891">
                  <c:v>42941.489583333336</c:v>
                </c:pt>
                <c:pt idx="11892">
                  <c:v>42941.5</c:v>
                </c:pt>
                <c:pt idx="11893">
                  <c:v>42941.510416666664</c:v>
                </c:pt>
                <c:pt idx="11894">
                  <c:v>42941.520833333336</c:v>
                </c:pt>
                <c:pt idx="11895">
                  <c:v>42941.53125</c:v>
                </c:pt>
                <c:pt idx="11896">
                  <c:v>42941.541666666664</c:v>
                </c:pt>
                <c:pt idx="11897">
                  <c:v>42941.552083333336</c:v>
                </c:pt>
                <c:pt idx="11898">
                  <c:v>42941.5625</c:v>
                </c:pt>
                <c:pt idx="11899">
                  <c:v>42941.572916666664</c:v>
                </c:pt>
                <c:pt idx="11900">
                  <c:v>42941.583333333336</c:v>
                </c:pt>
                <c:pt idx="11901">
                  <c:v>42941.59375</c:v>
                </c:pt>
                <c:pt idx="11902">
                  <c:v>42941.604166666664</c:v>
                </c:pt>
                <c:pt idx="11903">
                  <c:v>42941.614583333336</c:v>
                </c:pt>
                <c:pt idx="11904">
                  <c:v>42941.625</c:v>
                </c:pt>
                <c:pt idx="11905">
                  <c:v>42941.635416666664</c:v>
                </c:pt>
                <c:pt idx="11906">
                  <c:v>42941.645833333336</c:v>
                </c:pt>
                <c:pt idx="11907">
                  <c:v>42941.65625</c:v>
                </c:pt>
                <c:pt idx="11908">
                  <c:v>42941.666666666664</c:v>
                </c:pt>
                <c:pt idx="11909">
                  <c:v>42941.677083333336</c:v>
                </c:pt>
                <c:pt idx="11910">
                  <c:v>42941.6875</c:v>
                </c:pt>
                <c:pt idx="11911">
                  <c:v>42941.697916666664</c:v>
                </c:pt>
                <c:pt idx="11912">
                  <c:v>42941.708333333336</c:v>
                </c:pt>
                <c:pt idx="11913">
                  <c:v>42941.71875</c:v>
                </c:pt>
                <c:pt idx="11914">
                  <c:v>42941.729166666664</c:v>
                </c:pt>
                <c:pt idx="11915">
                  <c:v>42941.739583333336</c:v>
                </c:pt>
                <c:pt idx="11916">
                  <c:v>42941.75</c:v>
                </c:pt>
                <c:pt idx="11917">
                  <c:v>42941.760416666664</c:v>
                </c:pt>
                <c:pt idx="11918">
                  <c:v>42941.770833333336</c:v>
                </c:pt>
                <c:pt idx="11919">
                  <c:v>42941.78125</c:v>
                </c:pt>
                <c:pt idx="11920">
                  <c:v>42941.791666666664</c:v>
                </c:pt>
                <c:pt idx="11921">
                  <c:v>42941.802083333336</c:v>
                </c:pt>
                <c:pt idx="11922">
                  <c:v>42941.8125</c:v>
                </c:pt>
                <c:pt idx="11923">
                  <c:v>42941.822916666664</c:v>
                </c:pt>
                <c:pt idx="11924">
                  <c:v>42941.833333333336</c:v>
                </c:pt>
                <c:pt idx="11925">
                  <c:v>42941.84375</c:v>
                </c:pt>
                <c:pt idx="11926">
                  <c:v>42941.854166666664</c:v>
                </c:pt>
                <c:pt idx="11927">
                  <c:v>42941.864583333336</c:v>
                </c:pt>
                <c:pt idx="11928">
                  <c:v>42941.875</c:v>
                </c:pt>
                <c:pt idx="11929">
                  <c:v>42941.885416666664</c:v>
                </c:pt>
                <c:pt idx="11930">
                  <c:v>42941.895833333336</c:v>
                </c:pt>
                <c:pt idx="11931">
                  <c:v>42941.90625</c:v>
                </c:pt>
                <c:pt idx="11932">
                  <c:v>42941.916666666664</c:v>
                </c:pt>
                <c:pt idx="11933">
                  <c:v>42941.927083333336</c:v>
                </c:pt>
                <c:pt idx="11934">
                  <c:v>42941.9375</c:v>
                </c:pt>
                <c:pt idx="11935">
                  <c:v>42941.947916666664</c:v>
                </c:pt>
                <c:pt idx="11936">
                  <c:v>42941.958333333336</c:v>
                </c:pt>
                <c:pt idx="11937">
                  <c:v>42941.96875</c:v>
                </c:pt>
                <c:pt idx="11938">
                  <c:v>42941.979166666664</c:v>
                </c:pt>
                <c:pt idx="11939">
                  <c:v>42941.989583333336</c:v>
                </c:pt>
                <c:pt idx="11940">
                  <c:v>42942</c:v>
                </c:pt>
                <c:pt idx="11941">
                  <c:v>42942.010416666664</c:v>
                </c:pt>
                <c:pt idx="11942">
                  <c:v>42942.020833333336</c:v>
                </c:pt>
                <c:pt idx="11943">
                  <c:v>42942.03125</c:v>
                </c:pt>
                <c:pt idx="11944">
                  <c:v>42942.041666666664</c:v>
                </c:pt>
                <c:pt idx="11945">
                  <c:v>42942.052083333336</c:v>
                </c:pt>
                <c:pt idx="11946">
                  <c:v>42942.0625</c:v>
                </c:pt>
                <c:pt idx="11947">
                  <c:v>42942.072916666664</c:v>
                </c:pt>
                <c:pt idx="11948">
                  <c:v>42942.083333333336</c:v>
                </c:pt>
                <c:pt idx="11949">
                  <c:v>42942.09375</c:v>
                </c:pt>
                <c:pt idx="11950">
                  <c:v>42942.104166666664</c:v>
                </c:pt>
                <c:pt idx="11951">
                  <c:v>42942.114583333336</c:v>
                </c:pt>
                <c:pt idx="11952">
                  <c:v>42942.125</c:v>
                </c:pt>
                <c:pt idx="11953">
                  <c:v>42942.135416666664</c:v>
                </c:pt>
                <c:pt idx="11954">
                  <c:v>42942.145833333336</c:v>
                </c:pt>
                <c:pt idx="11955">
                  <c:v>42942.15625</c:v>
                </c:pt>
                <c:pt idx="11956">
                  <c:v>42942.166666666664</c:v>
                </c:pt>
                <c:pt idx="11957">
                  <c:v>42942.177083333336</c:v>
                </c:pt>
                <c:pt idx="11958">
                  <c:v>42942.1875</c:v>
                </c:pt>
                <c:pt idx="11959">
                  <c:v>42942.197916666664</c:v>
                </c:pt>
                <c:pt idx="11960">
                  <c:v>42942.208333333336</c:v>
                </c:pt>
                <c:pt idx="11961">
                  <c:v>42942.21875</c:v>
                </c:pt>
                <c:pt idx="11962">
                  <c:v>42942.229166666664</c:v>
                </c:pt>
                <c:pt idx="11963">
                  <c:v>42942.239583333336</c:v>
                </c:pt>
                <c:pt idx="11964">
                  <c:v>42942.25</c:v>
                </c:pt>
                <c:pt idx="11965">
                  <c:v>42942.260416666664</c:v>
                </c:pt>
                <c:pt idx="11966">
                  <c:v>42942.270833333336</c:v>
                </c:pt>
                <c:pt idx="11967">
                  <c:v>42942.28125</c:v>
                </c:pt>
                <c:pt idx="11968">
                  <c:v>42942.291666666664</c:v>
                </c:pt>
                <c:pt idx="11969">
                  <c:v>42942.302083333336</c:v>
                </c:pt>
                <c:pt idx="11970">
                  <c:v>42942.3125</c:v>
                </c:pt>
                <c:pt idx="11971">
                  <c:v>42942.322916666664</c:v>
                </c:pt>
                <c:pt idx="11972">
                  <c:v>42942.333333333336</c:v>
                </c:pt>
                <c:pt idx="11973">
                  <c:v>42942.34375</c:v>
                </c:pt>
                <c:pt idx="11974">
                  <c:v>42942.354166666664</c:v>
                </c:pt>
                <c:pt idx="11975">
                  <c:v>42942.364583333336</c:v>
                </c:pt>
                <c:pt idx="11976">
                  <c:v>42942.375</c:v>
                </c:pt>
                <c:pt idx="11977">
                  <c:v>42942.385416666664</c:v>
                </c:pt>
                <c:pt idx="11978">
                  <c:v>42942.395833333336</c:v>
                </c:pt>
                <c:pt idx="11979">
                  <c:v>42942.40625</c:v>
                </c:pt>
                <c:pt idx="11980">
                  <c:v>42942.416666666664</c:v>
                </c:pt>
                <c:pt idx="11981">
                  <c:v>42942.427083333336</c:v>
                </c:pt>
                <c:pt idx="11982">
                  <c:v>42942.4375</c:v>
                </c:pt>
                <c:pt idx="11983">
                  <c:v>42942.447916666664</c:v>
                </c:pt>
                <c:pt idx="11984">
                  <c:v>42942.458333333336</c:v>
                </c:pt>
                <c:pt idx="11985">
                  <c:v>42942.46875</c:v>
                </c:pt>
                <c:pt idx="11986">
                  <c:v>42942.479166666664</c:v>
                </c:pt>
                <c:pt idx="11987">
                  <c:v>42942.489583333336</c:v>
                </c:pt>
                <c:pt idx="11988">
                  <c:v>42942.5</c:v>
                </c:pt>
                <c:pt idx="11989">
                  <c:v>42942.510416666664</c:v>
                </c:pt>
                <c:pt idx="11990">
                  <c:v>42942.520833333336</c:v>
                </c:pt>
                <c:pt idx="11991">
                  <c:v>42942.53125</c:v>
                </c:pt>
                <c:pt idx="11992">
                  <c:v>42942.541666666664</c:v>
                </c:pt>
                <c:pt idx="11993">
                  <c:v>42942.552083333336</c:v>
                </c:pt>
                <c:pt idx="11994">
                  <c:v>42942.5625</c:v>
                </c:pt>
                <c:pt idx="11995">
                  <c:v>42942.572916666664</c:v>
                </c:pt>
                <c:pt idx="11996">
                  <c:v>42942.583333333336</c:v>
                </c:pt>
                <c:pt idx="11997">
                  <c:v>42942.59375</c:v>
                </c:pt>
                <c:pt idx="11998">
                  <c:v>42942.604166666664</c:v>
                </c:pt>
                <c:pt idx="11999">
                  <c:v>42942.614583333336</c:v>
                </c:pt>
                <c:pt idx="12000">
                  <c:v>42942.625</c:v>
                </c:pt>
                <c:pt idx="12001">
                  <c:v>42942.635416666664</c:v>
                </c:pt>
                <c:pt idx="12002">
                  <c:v>42942.645833333336</c:v>
                </c:pt>
                <c:pt idx="12003">
                  <c:v>42942.65625</c:v>
                </c:pt>
                <c:pt idx="12004">
                  <c:v>42942.666666666664</c:v>
                </c:pt>
                <c:pt idx="12005">
                  <c:v>42942.677083333336</c:v>
                </c:pt>
                <c:pt idx="12006">
                  <c:v>42942.6875</c:v>
                </c:pt>
                <c:pt idx="12007">
                  <c:v>42942.697916666664</c:v>
                </c:pt>
                <c:pt idx="12008">
                  <c:v>42942.708333333336</c:v>
                </c:pt>
                <c:pt idx="12009">
                  <c:v>42942.71875</c:v>
                </c:pt>
                <c:pt idx="12010">
                  <c:v>42942.729166666664</c:v>
                </c:pt>
                <c:pt idx="12011">
                  <c:v>42942.739583333336</c:v>
                </c:pt>
                <c:pt idx="12012">
                  <c:v>42942.75</c:v>
                </c:pt>
                <c:pt idx="12013">
                  <c:v>42942.760416666664</c:v>
                </c:pt>
                <c:pt idx="12014">
                  <c:v>42942.770833333336</c:v>
                </c:pt>
                <c:pt idx="12015">
                  <c:v>42942.78125</c:v>
                </c:pt>
                <c:pt idx="12016">
                  <c:v>42942.791666666664</c:v>
                </c:pt>
                <c:pt idx="12017">
                  <c:v>42942.802083333336</c:v>
                </c:pt>
                <c:pt idx="12018">
                  <c:v>42942.8125</c:v>
                </c:pt>
                <c:pt idx="12019">
                  <c:v>42942.822916666664</c:v>
                </c:pt>
                <c:pt idx="12020">
                  <c:v>42942.833333333336</c:v>
                </c:pt>
                <c:pt idx="12021">
                  <c:v>42942.84375</c:v>
                </c:pt>
                <c:pt idx="12022">
                  <c:v>42942.854166666664</c:v>
                </c:pt>
                <c:pt idx="12023">
                  <c:v>42942.864583333336</c:v>
                </c:pt>
                <c:pt idx="12024">
                  <c:v>42942.875</c:v>
                </c:pt>
                <c:pt idx="12025">
                  <c:v>42942.885416666664</c:v>
                </c:pt>
                <c:pt idx="12026">
                  <c:v>42942.895833333336</c:v>
                </c:pt>
                <c:pt idx="12027">
                  <c:v>42942.90625</c:v>
                </c:pt>
                <c:pt idx="12028">
                  <c:v>42942.916666666664</c:v>
                </c:pt>
                <c:pt idx="12029">
                  <c:v>42942.927083333336</c:v>
                </c:pt>
                <c:pt idx="12030">
                  <c:v>42942.9375</c:v>
                </c:pt>
                <c:pt idx="12031">
                  <c:v>42942.947916666664</c:v>
                </c:pt>
                <c:pt idx="12032">
                  <c:v>42942.958333333336</c:v>
                </c:pt>
                <c:pt idx="12033">
                  <c:v>42942.96875</c:v>
                </c:pt>
                <c:pt idx="12034">
                  <c:v>42942.979166666664</c:v>
                </c:pt>
                <c:pt idx="12035">
                  <c:v>42942.989583333336</c:v>
                </c:pt>
                <c:pt idx="12036">
                  <c:v>42943</c:v>
                </c:pt>
                <c:pt idx="12037">
                  <c:v>42943.010416666664</c:v>
                </c:pt>
                <c:pt idx="12038">
                  <c:v>42943.020833333336</c:v>
                </c:pt>
                <c:pt idx="12039">
                  <c:v>42943.03125</c:v>
                </c:pt>
                <c:pt idx="12040">
                  <c:v>42943.041666666664</c:v>
                </c:pt>
                <c:pt idx="12041">
                  <c:v>42943.052083333336</c:v>
                </c:pt>
                <c:pt idx="12042">
                  <c:v>42943.0625</c:v>
                </c:pt>
                <c:pt idx="12043">
                  <c:v>42943.072916666664</c:v>
                </c:pt>
                <c:pt idx="12044">
                  <c:v>42943.083333333336</c:v>
                </c:pt>
                <c:pt idx="12045">
                  <c:v>42943.09375</c:v>
                </c:pt>
                <c:pt idx="12046">
                  <c:v>42943.104166666664</c:v>
                </c:pt>
                <c:pt idx="12047">
                  <c:v>42943.114583333336</c:v>
                </c:pt>
                <c:pt idx="12048">
                  <c:v>42943.125</c:v>
                </c:pt>
                <c:pt idx="12049">
                  <c:v>42943.135416666664</c:v>
                </c:pt>
                <c:pt idx="12050">
                  <c:v>42943.145833333336</c:v>
                </c:pt>
                <c:pt idx="12051">
                  <c:v>42943.15625</c:v>
                </c:pt>
                <c:pt idx="12052">
                  <c:v>42943.166666666664</c:v>
                </c:pt>
                <c:pt idx="12053">
                  <c:v>42943.177083333336</c:v>
                </c:pt>
                <c:pt idx="12054">
                  <c:v>42943.1875</c:v>
                </c:pt>
                <c:pt idx="12055">
                  <c:v>42943.197916666664</c:v>
                </c:pt>
                <c:pt idx="12056">
                  <c:v>42943.208333333336</c:v>
                </c:pt>
                <c:pt idx="12057">
                  <c:v>42943.21875</c:v>
                </c:pt>
                <c:pt idx="12058">
                  <c:v>42943.229166666664</c:v>
                </c:pt>
                <c:pt idx="12059">
                  <c:v>42943.239583333336</c:v>
                </c:pt>
                <c:pt idx="12060">
                  <c:v>42943.25</c:v>
                </c:pt>
                <c:pt idx="12061">
                  <c:v>42943.260416666664</c:v>
                </c:pt>
                <c:pt idx="12062">
                  <c:v>42943.270833333336</c:v>
                </c:pt>
                <c:pt idx="12063">
                  <c:v>42943.28125</c:v>
                </c:pt>
                <c:pt idx="12064">
                  <c:v>42943.291666666664</c:v>
                </c:pt>
                <c:pt idx="12065">
                  <c:v>42943.302083333336</c:v>
                </c:pt>
                <c:pt idx="12066">
                  <c:v>42943.3125</c:v>
                </c:pt>
                <c:pt idx="12067">
                  <c:v>42943.322916666664</c:v>
                </c:pt>
                <c:pt idx="12068">
                  <c:v>42943.333333333336</c:v>
                </c:pt>
                <c:pt idx="12069">
                  <c:v>42943.34375</c:v>
                </c:pt>
                <c:pt idx="12070">
                  <c:v>42943.354166666664</c:v>
                </c:pt>
                <c:pt idx="12071">
                  <c:v>42943.364583333336</c:v>
                </c:pt>
                <c:pt idx="12072">
                  <c:v>42943.375</c:v>
                </c:pt>
                <c:pt idx="12073">
                  <c:v>42943.385416666664</c:v>
                </c:pt>
                <c:pt idx="12074">
                  <c:v>42943.395833333336</c:v>
                </c:pt>
                <c:pt idx="12075">
                  <c:v>42943.40625</c:v>
                </c:pt>
                <c:pt idx="12076">
                  <c:v>42943.416666666664</c:v>
                </c:pt>
                <c:pt idx="12077">
                  <c:v>42943.427083333336</c:v>
                </c:pt>
                <c:pt idx="12078">
                  <c:v>42943.4375</c:v>
                </c:pt>
                <c:pt idx="12079">
                  <c:v>42943.447916666664</c:v>
                </c:pt>
                <c:pt idx="12080">
                  <c:v>42943.458333333336</c:v>
                </c:pt>
                <c:pt idx="12081">
                  <c:v>42943.46875</c:v>
                </c:pt>
                <c:pt idx="12082">
                  <c:v>42943.479166666664</c:v>
                </c:pt>
                <c:pt idx="12083">
                  <c:v>42943.489583333336</c:v>
                </c:pt>
                <c:pt idx="12084">
                  <c:v>42943.5</c:v>
                </c:pt>
                <c:pt idx="12085">
                  <c:v>42943.510416666664</c:v>
                </c:pt>
                <c:pt idx="12086">
                  <c:v>42943.520833333336</c:v>
                </c:pt>
                <c:pt idx="12087">
                  <c:v>42943.53125</c:v>
                </c:pt>
                <c:pt idx="12088">
                  <c:v>42943.541666666664</c:v>
                </c:pt>
                <c:pt idx="12089">
                  <c:v>42943.552083333336</c:v>
                </c:pt>
                <c:pt idx="12090">
                  <c:v>42943.5625</c:v>
                </c:pt>
                <c:pt idx="12091">
                  <c:v>42943.572916666664</c:v>
                </c:pt>
                <c:pt idx="12092">
                  <c:v>42943.583333333336</c:v>
                </c:pt>
                <c:pt idx="12093">
                  <c:v>42943.59375</c:v>
                </c:pt>
                <c:pt idx="12094">
                  <c:v>42943.604166666664</c:v>
                </c:pt>
                <c:pt idx="12095">
                  <c:v>42943.614583333336</c:v>
                </c:pt>
                <c:pt idx="12096">
                  <c:v>42943.625</c:v>
                </c:pt>
                <c:pt idx="12097">
                  <c:v>42943.635416666664</c:v>
                </c:pt>
                <c:pt idx="12098">
                  <c:v>42943.645833333336</c:v>
                </c:pt>
                <c:pt idx="12099">
                  <c:v>42943.65625</c:v>
                </c:pt>
                <c:pt idx="12100">
                  <c:v>42943.666666666664</c:v>
                </c:pt>
                <c:pt idx="12101">
                  <c:v>42943.677083333336</c:v>
                </c:pt>
                <c:pt idx="12102">
                  <c:v>42943.6875</c:v>
                </c:pt>
                <c:pt idx="12103">
                  <c:v>42943.697916666664</c:v>
                </c:pt>
                <c:pt idx="12104">
                  <c:v>42943.708333333336</c:v>
                </c:pt>
                <c:pt idx="12105">
                  <c:v>42943.71875</c:v>
                </c:pt>
                <c:pt idx="12106">
                  <c:v>42943.729166666664</c:v>
                </c:pt>
                <c:pt idx="12107">
                  <c:v>42943.739583333336</c:v>
                </c:pt>
                <c:pt idx="12108">
                  <c:v>42943.75</c:v>
                </c:pt>
                <c:pt idx="12109">
                  <c:v>42943.760416666664</c:v>
                </c:pt>
                <c:pt idx="12110">
                  <c:v>42943.770833333336</c:v>
                </c:pt>
                <c:pt idx="12111">
                  <c:v>42943.78125</c:v>
                </c:pt>
                <c:pt idx="12112">
                  <c:v>42943.791666666664</c:v>
                </c:pt>
                <c:pt idx="12113">
                  <c:v>42943.802083333336</c:v>
                </c:pt>
                <c:pt idx="12114">
                  <c:v>42943.8125</c:v>
                </c:pt>
                <c:pt idx="12115">
                  <c:v>42943.822916666664</c:v>
                </c:pt>
                <c:pt idx="12116">
                  <c:v>42943.833333333336</c:v>
                </c:pt>
                <c:pt idx="12117">
                  <c:v>42943.84375</c:v>
                </c:pt>
                <c:pt idx="12118">
                  <c:v>42943.854166666664</c:v>
                </c:pt>
                <c:pt idx="12119">
                  <c:v>42943.864583333336</c:v>
                </c:pt>
                <c:pt idx="12120">
                  <c:v>42943.875</c:v>
                </c:pt>
                <c:pt idx="12121">
                  <c:v>42943.885416666664</c:v>
                </c:pt>
                <c:pt idx="12122">
                  <c:v>42943.895833333336</c:v>
                </c:pt>
                <c:pt idx="12123">
                  <c:v>42943.90625</c:v>
                </c:pt>
                <c:pt idx="12124">
                  <c:v>42943.916666666664</c:v>
                </c:pt>
                <c:pt idx="12125">
                  <c:v>42943.927083333336</c:v>
                </c:pt>
                <c:pt idx="12126">
                  <c:v>42943.9375</c:v>
                </c:pt>
                <c:pt idx="12127">
                  <c:v>42943.947916666664</c:v>
                </c:pt>
                <c:pt idx="12128">
                  <c:v>42943.958333333336</c:v>
                </c:pt>
                <c:pt idx="12129">
                  <c:v>42943.96875</c:v>
                </c:pt>
                <c:pt idx="12130">
                  <c:v>42943.979166666664</c:v>
                </c:pt>
                <c:pt idx="12131">
                  <c:v>42943.989583333336</c:v>
                </c:pt>
                <c:pt idx="12132">
                  <c:v>42944</c:v>
                </c:pt>
                <c:pt idx="12133">
                  <c:v>42944.010416666664</c:v>
                </c:pt>
                <c:pt idx="12134">
                  <c:v>42944.020833333336</c:v>
                </c:pt>
                <c:pt idx="12135">
                  <c:v>42944.03125</c:v>
                </c:pt>
                <c:pt idx="12136">
                  <c:v>42944.041666666664</c:v>
                </c:pt>
                <c:pt idx="12137">
                  <c:v>42944.052083333336</c:v>
                </c:pt>
                <c:pt idx="12138">
                  <c:v>42944.0625</c:v>
                </c:pt>
                <c:pt idx="12139">
                  <c:v>42944.072916666664</c:v>
                </c:pt>
                <c:pt idx="12140">
                  <c:v>42944.083333333336</c:v>
                </c:pt>
                <c:pt idx="12141">
                  <c:v>42944.09375</c:v>
                </c:pt>
                <c:pt idx="12142">
                  <c:v>42944.104166666664</c:v>
                </c:pt>
                <c:pt idx="12143">
                  <c:v>42944.114583333336</c:v>
                </c:pt>
                <c:pt idx="12144">
                  <c:v>42944.125</c:v>
                </c:pt>
                <c:pt idx="12145">
                  <c:v>42944.135416666664</c:v>
                </c:pt>
                <c:pt idx="12146">
                  <c:v>42944.145833333336</c:v>
                </c:pt>
                <c:pt idx="12147">
                  <c:v>42944.15625</c:v>
                </c:pt>
                <c:pt idx="12148">
                  <c:v>42944.166666666664</c:v>
                </c:pt>
                <c:pt idx="12149">
                  <c:v>42944.177083333336</c:v>
                </c:pt>
                <c:pt idx="12150">
                  <c:v>42944.1875</c:v>
                </c:pt>
                <c:pt idx="12151">
                  <c:v>42944.197916666664</c:v>
                </c:pt>
                <c:pt idx="12152">
                  <c:v>42944.208333333336</c:v>
                </c:pt>
                <c:pt idx="12153">
                  <c:v>42944.21875</c:v>
                </c:pt>
                <c:pt idx="12154">
                  <c:v>42944.229166666664</c:v>
                </c:pt>
                <c:pt idx="12155">
                  <c:v>42944.239583333336</c:v>
                </c:pt>
                <c:pt idx="12156">
                  <c:v>42944.25</c:v>
                </c:pt>
                <c:pt idx="12157">
                  <c:v>42944.260416666664</c:v>
                </c:pt>
                <c:pt idx="12158">
                  <c:v>42944.270833333336</c:v>
                </c:pt>
                <c:pt idx="12159">
                  <c:v>42944.28125</c:v>
                </c:pt>
                <c:pt idx="12160">
                  <c:v>42944.291666666664</c:v>
                </c:pt>
                <c:pt idx="12161">
                  <c:v>42944.302083333336</c:v>
                </c:pt>
                <c:pt idx="12162">
                  <c:v>42944.3125</c:v>
                </c:pt>
                <c:pt idx="12163">
                  <c:v>42944.322916666664</c:v>
                </c:pt>
                <c:pt idx="12164">
                  <c:v>42944.333333333336</c:v>
                </c:pt>
                <c:pt idx="12165">
                  <c:v>42944.34375</c:v>
                </c:pt>
                <c:pt idx="12166">
                  <c:v>42944.354166666664</c:v>
                </c:pt>
                <c:pt idx="12167">
                  <c:v>42944.364583333336</c:v>
                </c:pt>
                <c:pt idx="12168">
                  <c:v>42944.375</c:v>
                </c:pt>
                <c:pt idx="12169">
                  <c:v>42944.385416666664</c:v>
                </c:pt>
                <c:pt idx="12170">
                  <c:v>42944.395833333336</c:v>
                </c:pt>
                <c:pt idx="12171">
                  <c:v>42944.40625</c:v>
                </c:pt>
                <c:pt idx="12172">
                  <c:v>42944.416666666664</c:v>
                </c:pt>
                <c:pt idx="12173">
                  <c:v>42944.427083333336</c:v>
                </c:pt>
                <c:pt idx="12174">
                  <c:v>42944.4375</c:v>
                </c:pt>
                <c:pt idx="12175">
                  <c:v>42944.447916666664</c:v>
                </c:pt>
                <c:pt idx="12176">
                  <c:v>42944.458333333336</c:v>
                </c:pt>
                <c:pt idx="12177">
                  <c:v>42944.46875</c:v>
                </c:pt>
                <c:pt idx="12178">
                  <c:v>42944.479166666664</c:v>
                </c:pt>
                <c:pt idx="12179">
                  <c:v>42944.489583333336</c:v>
                </c:pt>
                <c:pt idx="12180">
                  <c:v>42944.5</c:v>
                </c:pt>
                <c:pt idx="12181">
                  <c:v>42944.510416666664</c:v>
                </c:pt>
                <c:pt idx="12182">
                  <c:v>42944.520833333336</c:v>
                </c:pt>
                <c:pt idx="12183">
                  <c:v>42944.53125</c:v>
                </c:pt>
                <c:pt idx="12184">
                  <c:v>42944.541666666664</c:v>
                </c:pt>
                <c:pt idx="12185">
                  <c:v>42944.552083333336</c:v>
                </c:pt>
                <c:pt idx="12186">
                  <c:v>42944.5625</c:v>
                </c:pt>
                <c:pt idx="12187">
                  <c:v>42944.572916666664</c:v>
                </c:pt>
                <c:pt idx="12188">
                  <c:v>42944.583333333336</c:v>
                </c:pt>
                <c:pt idx="12189">
                  <c:v>42944.59375</c:v>
                </c:pt>
                <c:pt idx="12190">
                  <c:v>42944.604166666664</c:v>
                </c:pt>
                <c:pt idx="12191">
                  <c:v>42944.614583333336</c:v>
                </c:pt>
                <c:pt idx="12192">
                  <c:v>42944.625</c:v>
                </c:pt>
                <c:pt idx="12193">
                  <c:v>42944.635416666664</c:v>
                </c:pt>
                <c:pt idx="12194">
                  <c:v>42944.645833333336</c:v>
                </c:pt>
                <c:pt idx="12195">
                  <c:v>42944.65625</c:v>
                </c:pt>
                <c:pt idx="12196">
                  <c:v>42944.666666666664</c:v>
                </c:pt>
                <c:pt idx="12197">
                  <c:v>42944.677083333336</c:v>
                </c:pt>
                <c:pt idx="12198">
                  <c:v>42944.6875</c:v>
                </c:pt>
                <c:pt idx="12199">
                  <c:v>42944.697916666664</c:v>
                </c:pt>
                <c:pt idx="12200">
                  <c:v>42944.708333333336</c:v>
                </c:pt>
                <c:pt idx="12201">
                  <c:v>42944.71875</c:v>
                </c:pt>
                <c:pt idx="12202">
                  <c:v>42944.729166666664</c:v>
                </c:pt>
                <c:pt idx="12203">
                  <c:v>42944.739583333336</c:v>
                </c:pt>
                <c:pt idx="12204">
                  <c:v>42944.75</c:v>
                </c:pt>
                <c:pt idx="12205">
                  <c:v>42944.760416666664</c:v>
                </c:pt>
                <c:pt idx="12206">
                  <c:v>42944.770833333336</c:v>
                </c:pt>
                <c:pt idx="12207">
                  <c:v>42944.78125</c:v>
                </c:pt>
                <c:pt idx="12208">
                  <c:v>42944.791666666664</c:v>
                </c:pt>
                <c:pt idx="12209">
                  <c:v>42944.802083333336</c:v>
                </c:pt>
                <c:pt idx="12210">
                  <c:v>42944.8125</c:v>
                </c:pt>
                <c:pt idx="12211">
                  <c:v>42944.822916666664</c:v>
                </c:pt>
                <c:pt idx="12212">
                  <c:v>42944.833333333336</c:v>
                </c:pt>
                <c:pt idx="12213">
                  <c:v>42944.84375</c:v>
                </c:pt>
                <c:pt idx="12214">
                  <c:v>42944.854166666664</c:v>
                </c:pt>
                <c:pt idx="12215">
                  <c:v>42944.864583333336</c:v>
                </c:pt>
                <c:pt idx="12216">
                  <c:v>42944.875</c:v>
                </c:pt>
                <c:pt idx="12217">
                  <c:v>42944.885416666664</c:v>
                </c:pt>
                <c:pt idx="12218">
                  <c:v>42944.895833333336</c:v>
                </c:pt>
                <c:pt idx="12219">
                  <c:v>42944.90625</c:v>
                </c:pt>
                <c:pt idx="12220">
                  <c:v>42944.916666666664</c:v>
                </c:pt>
                <c:pt idx="12221">
                  <c:v>42944.927083333336</c:v>
                </c:pt>
                <c:pt idx="12222">
                  <c:v>42944.9375</c:v>
                </c:pt>
                <c:pt idx="12223">
                  <c:v>42944.947916666664</c:v>
                </c:pt>
                <c:pt idx="12224">
                  <c:v>42944.958333333336</c:v>
                </c:pt>
                <c:pt idx="12225">
                  <c:v>42944.96875</c:v>
                </c:pt>
                <c:pt idx="12226">
                  <c:v>42944.979166666664</c:v>
                </c:pt>
                <c:pt idx="12227">
                  <c:v>42944.989583333336</c:v>
                </c:pt>
                <c:pt idx="12228">
                  <c:v>42945</c:v>
                </c:pt>
                <c:pt idx="12229">
                  <c:v>42945.010416666664</c:v>
                </c:pt>
                <c:pt idx="12230">
                  <c:v>42945.020833333336</c:v>
                </c:pt>
                <c:pt idx="12231">
                  <c:v>42945.03125</c:v>
                </c:pt>
                <c:pt idx="12232">
                  <c:v>42945.041666666664</c:v>
                </c:pt>
                <c:pt idx="12233">
                  <c:v>42945.052083333336</c:v>
                </c:pt>
                <c:pt idx="12234">
                  <c:v>42945.0625</c:v>
                </c:pt>
                <c:pt idx="12235">
                  <c:v>42945.072916666664</c:v>
                </c:pt>
                <c:pt idx="12236">
                  <c:v>42945.083333333336</c:v>
                </c:pt>
                <c:pt idx="12237">
                  <c:v>42945.09375</c:v>
                </c:pt>
                <c:pt idx="12238">
                  <c:v>42945.104166666664</c:v>
                </c:pt>
                <c:pt idx="12239">
                  <c:v>42945.114583333336</c:v>
                </c:pt>
                <c:pt idx="12240">
                  <c:v>42945.125</c:v>
                </c:pt>
                <c:pt idx="12241">
                  <c:v>42945.135416666664</c:v>
                </c:pt>
                <c:pt idx="12242">
                  <c:v>42945.145833333336</c:v>
                </c:pt>
                <c:pt idx="12243">
                  <c:v>42945.15625</c:v>
                </c:pt>
                <c:pt idx="12244">
                  <c:v>42945.166666666664</c:v>
                </c:pt>
                <c:pt idx="12245">
                  <c:v>42945.177083333336</c:v>
                </c:pt>
                <c:pt idx="12246">
                  <c:v>42945.1875</c:v>
                </c:pt>
                <c:pt idx="12247">
                  <c:v>42945.197916666664</c:v>
                </c:pt>
                <c:pt idx="12248">
                  <c:v>42945.208333333336</c:v>
                </c:pt>
                <c:pt idx="12249">
                  <c:v>42945.21875</c:v>
                </c:pt>
                <c:pt idx="12250">
                  <c:v>42945.229166666664</c:v>
                </c:pt>
                <c:pt idx="12251">
                  <c:v>42945.239583333336</c:v>
                </c:pt>
                <c:pt idx="12252">
                  <c:v>42945.25</c:v>
                </c:pt>
                <c:pt idx="12253">
                  <c:v>42945.260416666664</c:v>
                </c:pt>
                <c:pt idx="12254">
                  <c:v>42945.270833333336</c:v>
                </c:pt>
                <c:pt idx="12255">
                  <c:v>42945.28125</c:v>
                </c:pt>
                <c:pt idx="12256">
                  <c:v>42945.291666666664</c:v>
                </c:pt>
                <c:pt idx="12257">
                  <c:v>42945.302083333336</c:v>
                </c:pt>
                <c:pt idx="12258">
                  <c:v>42945.3125</c:v>
                </c:pt>
                <c:pt idx="12259">
                  <c:v>42945.322916666664</c:v>
                </c:pt>
                <c:pt idx="12260">
                  <c:v>42945.333333333336</c:v>
                </c:pt>
                <c:pt idx="12261">
                  <c:v>42945.34375</c:v>
                </c:pt>
                <c:pt idx="12262">
                  <c:v>42945.354166666664</c:v>
                </c:pt>
                <c:pt idx="12263">
                  <c:v>42945.364583333336</c:v>
                </c:pt>
                <c:pt idx="12264">
                  <c:v>42945.375</c:v>
                </c:pt>
                <c:pt idx="12265">
                  <c:v>42945.385416666664</c:v>
                </c:pt>
                <c:pt idx="12266">
                  <c:v>42945.395833333336</c:v>
                </c:pt>
                <c:pt idx="12267">
                  <c:v>42945.40625</c:v>
                </c:pt>
                <c:pt idx="12268">
                  <c:v>42945.416666666664</c:v>
                </c:pt>
                <c:pt idx="12269">
                  <c:v>42945.427083333336</c:v>
                </c:pt>
                <c:pt idx="12270">
                  <c:v>42945.4375</c:v>
                </c:pt>
                <c:pt idx="12271">
                  <c:v>42945.447916666664</c:v>
                </c:pt>
                <c:pt idx="12272">
                  <c:v>42945.458333333336</c:v>
                </c:pt>
                <c:pt idx="12273">
                  <c:v>42945.46875</c:v>
                </c:pt>
                <c:pt idx="12274">
                  <c:v>42945.479166666664</c:v>
                </c:pt>
                <c:pt idx="12275">
                  <c:v>42945.489583333336</c:v>
                </c:pt>
                <c:pt idx="12276">
                  <c:v>42945.5</c:v>
                </c:pt>
                <c:pt idx="12277">
                  <c:v>42945.510416666664</c:v>
                </c:pt>
                <c:pt idx="12278">
                  <c:v>42945.520833333336</c:v>
                </c:pt>
                <c:pt idx="12279">
                  <c:v>42945.53125</c:v>
                </c:pt>
                <c:pt idx="12280">
                  <c:v>42945.541666666664</c:v>
                </c:pt>
                <c:pt idx="12281">
                  <c:v>42945.552083333336</c:v>
                </c:pt>
                <c:pt idx="12282">
                  <c:v>42945.5625</c:v>
                </c:pt>
                <c:pt idx="12283">
                  <c:v>42945.572916666664</c:v>
                </c:pt>
                <c:pt idx="12284">
                  <c:v>42945.583333333336</c:v>
                </c:pt>
                <c:pt idx="12285">
                  <c:v>42945.59375</c:v>
                </c:pt>
                <c:pt idx="12286">
                  <c:v>42945.604166666664</c:v>
                </c:pt>
                <c:pt idx="12287">
                  <c:v>42945.614583333336</c:v>
                </c:pt>
                <c:pt idx="12288">
                  <c:v>42945.625</c:v>
                </c:pt>
                <c:pt idx="12289">
                  <c:v>42945.635416666664</c:v>
                </c:pt>
                <c:pt idx="12290">
                  <c:v>42945.645833333336</c:v>
                </c:pt>
                <c:pt idx="12291">
                  <c:v>42945.65625</c:v>
                </c:pt>
                <c:pt idx="12292">
                  <c:v>42945.666666666664</c:v>
                </c:pt>
                <c:pt idx="12293">
                  <c:v>42945.677083333336</c:v>
                </c:pt>
                <c:pt idx="12294">
                  <c:v>42945.6875</c:v>
                </c:pt>
                <c:pt idx="12295">
                  <c:v>42945.697916666664</c:v>
                </c:pt>
                <c:pt idx="12296">
                  <c:v>42945.708333333336</c:v>
                </c:pt>
                <c:pt idx="12297">
                  <c:v>42945.71875</c:v>
                </c:pt>
                <c:pt idx="12298">
                  <c:v>42945.729166666664</c:v>
                </c:pt>
                <c:pt idx="12299">
                  <c:v>42945.739583333336</c:v>
                </c:pt>
                <c:pt idx="12300">
                  <c:v>42945.75</c:v>
                </c:pt>
                <c:pt idx="12301">
                  <c:v>42945.760416666664</c:v>
                </c:pt>
                <c:pt idx="12302">
                  <c:v>42945.770833333336</c:v>
                </c:pt>
                <c:pt idx="12303">
                  <c:v>42945.78125</c:v>
                </c:pt>
                <c:pt idx="12304">
                  <c:v>42945.791666666664</c:v>
                </c:pt>
                <c:pt idx="12305">
                  <c:v>42945.802083333336</c:v>
                </c:pt>
                <c:pt idx="12306">
                  <c:v>42945.8125</c:v>
                </c:pt>
                <c:pt idx="12307">
                  <c:v>42945.822916666664</c:v>
                </c:pt>
                <c:pt idx="12308">
                  <c:v>42945.833333333336</c:v>
                </c:pt>
                <c:pt idx="12309">
                  <c:v>42945.84375</c:v>
                </c:pt>
                <c:pt idx="12310">
                  <c:v>42945.854166666664</c:v>
                </c:pt>
                <c:pt idx="12311">
                  <c:v>42945.864583333336</c:v>
                </c:pt>
                <c:pt idx="12312">
                  <c:v>42945.875</c:v>
                </c:pt>
                <c:pt idx="12313">
                  <c:v>42945.885416666664</c:v>
                </c:pt>
                <c:pt idx="12314">
                  <c:v>42945.895833333336</c:v>
                </c:pt>
                <c:pt idx="12315">
                  <c:v>42945.90625</c:v>
                </c:pt>
                <c:pt idx="12316">
                  <c:v>42945.916666666664</c:v>
                </c:pt>
                <c:pt idx="12317">
                  <c:v>42945.927083333336</c:v>
                </c:pt>
                <c:pt idx="12318">
                  <c:v>42945.9375</c:v>
                </c:pt>
                <c:pt idx="12319">
                  <c:v>42945.947916666664</c:v>
                </c:pt>
                <c:pt idx="12320">
                  <c:v>42945.958333333336</c:v>
                </c:pt>
                <c:pt idx="12321">
                  <c:v>42945.96875</c:v>
                </c:pt>
                <c:pt idx="12322">
                  <c:v>42945.979166666664</c:v>
                </c:pt>
                <c:pt idx="12323">
                  <c:v>42945.989583333336</c:v>
                </c:pt>
                <c:pt idx="12324">
                  <c:v>42946</c:v>
                </c:pt>
                <c:pt idx="12325">
                  <c:v>42946.010416666664</c:v>
                </c:pt>
                <c:pt idx="12326">
                  <c:v>42946.020833333336</c:v>
                </c:pt>
                <c:pt idx="12327">
                  <c:v>42946.03125</c:v>
                </c:pt>
                <c:pt idx="12328">
                  <c:v>42946.041666666664</c:v>
                </c:pt>
                <c:pt idx="12329">
                  <c:v>42946.052083333336</c:v>
                </c:pt>
                <c:pt idx="12330">
                  <c:v>42946.0625</c:v>
                </c:pt>
                <c:pt idx="12331">
                  <c:v>42946.072916666664</c:v>
                </c:pt>
                <c:pt idx="12332">
                  <c:v>42946.083333333336</c:v>
                </c:pt>
                <c:pt idx="12333">
                  <c:v>42946.09375</c:v>
                </c:pt>
                <c:pt idx="12334">
                  <c:v>42946.104166666664</c:v>
                </c:pt>
                <c:pt idx="12335">
                  <c:v>42946.114583333336</c:v>
                </c:pt>
                <c:pt idx="12336">
                  <c:v>42946.125</c:v>
                </c:pt>
                <c:pt idx="12337">
                  <c:v>42946.135416666664</c:v>
                </c:pt>
                <c:pt idx="12338">
                  <c:v>42946.145833333336</c:v>
                </c:pt>
                <c:pt idx="12339">
                  <c:v>42946.15625</c:v>
                </c:pt>
                <c:pt idx="12340">
                  <c:v>42946.166666666664</c:v>
                </c:pt>
                <c:pt idx="12341">
                  <c:v>42946.177083333336</c:v>
                </c:pt>
                <c:pt idx="12342">
                  <c:v>42946.1875</c:v>
                </c:pt>
                <c:pt idx="12343">
                  <c:v>42946.197916666664</c:v>
                </c:pt>
                <c:pt idx="12344">
                  <c:v>42946.208333333336</c:v>
                </c:pt>
                <c:pt idx="12345">
                  <c:v>42946.21875</c:v>
                </c:pt>
                <c:pt idx="12346">
                  <c:v>42946.229166666664</c:v>
                </c:pt>
                <c:pt idx="12347">
                  <c:v>42946.239583333336</c:v>
                </c:pt>
                <c:pt idx="12348">
                  <c:v>42946.25</c:v>
                </c:pt>
                <c:pt idx="12349">
                  <c:v>42946.260416666664</c:v>
                </c:pt>
                <c:pt idx="12350">
                  <c:v>42946.270833333336</c:v>
                </c:pt>
                <c:pt idx="12351">
                  <c:v>42946.28125</c:v>
                </c:pt>
                <c:pt idx="12352">
                  <c:v>42946.291666666664</c:v>
                </c:pt>
                <c:pt idx="12353">
                  <c:v>42946.302083333336</c:v>
                </c:pt>
                <c:pt idx="12354">
                  <c:v>42946.3125</c:v>
                </c:pt>
                <c:pt idx="12355">
                  <c:v>42946.322916666664</c:v>
                </c:pt>
                <c:pt idx="12356">
                  <c:v>42946.333333333336</c:v>
                </c:pt>
                <c:pt idx="12357">
                  <c:v>42946.34375</c:v>
                </c:pt>
                <c:pt idx="12358">
                  <c:v>42946.354166666664</c:v>
                </c:pt>
                <c:pt idx="12359">
                  <c:v>42946.364583333336</c:v>
                </c:pt>
                <c:pt idx="12360">
                  <c:v>42946.375</c:v>
                </c:pt>
                <c:pt idx="12361">
                  <c:v>42946.385416666664</c:v>
                </c:pt>
                <c:pt idx="12362">
                  <c:v>42946.395833333336</c:v>
                </c:pt>
                <c:pt idx="12363">
                  <c:v>42946.40625</c:v>
                </c:pt>
                <c:pt idx="12364">
                  <c:v>42946.416666666664</c:v>
                </c:pt>
                <c:pt idx="12365">
                  <c:v>42946.427083333336</c:v>
                </c:pt>
                <c:pt idx="12366">
                  <c:v>42946.4375</c:v>
                </c:pt>
                <c:pt idx="12367">
                  <c:v>42946.447916666664</c:v>
                </c:pt>
                <c:pt idx="12368">
                  <c:v>42946.458333333336</c:v>
                </c:pt>
                <c:pt idx="12369">
                  <c:v>42946.46875</c:v>
                </c:pt>
                <c:pt idx="12370">
                  <c:v>42946.479166666664</c:v>
                </c:pt>
                <c:pt idx="12371">
                  <c:v>42946.489583333336</c:v>
                </c:pt>
                <c:pt idx="12372">
                  <c:v>42946.5</c:v>
                </c:pt>
                <c:pt idx="12373">
                  <c:v>42946.510416666664</c:v>
                </c:pt>
                <c:pt idx="12374">
                  <c:v>42946.520833333336</c:v>
                </c:pt>
                <c:pt idx="12375">
                  <c:v>42946.53125</c:v>
                </c:pt>
                <c:pt idx="12376">
                  <c:v>42946.541666666664</c:v>
                </c:pt>
                <c:pt idx="12377">
                  <c:v>42946.552083333336</c:v>
                </c:pt>
                <c:pt idx="12378">
                  <c:v>42946.5625</c:v>
                </c:pt>
                <c:pt idx="12379">
                  <c:v>42946.572916666664</c:v>
                </c:pt>
                <c:pt idx="12380">
                  <c:v>42946.583333333336</c:v>
                </c:pt>
                <c:pt idx="12381">
                  <c:v>42946.59375</c:v>
                </c:pt>
                <c:pt idx="12382">
                  <c:v>42946.604166666664</c:v>
                </c:pt>
                <c:pt idx="12383">
                  <c:v>42946.614583333336</c:v>
                </c:pt>
                <c:pt idx="12384">
                  <c:v>42946.625</c:v>
                </c:pt>
                <c:pt idx="12385">
                  <c:v>42946.635416666664</c:v>
                </c:pt>
                <c:pt idx="12386">
                  <c:v>42946.645833333336</c:v>
                </c:pt>
                <c:pt idx="12387">
                  <c:v>42946.65625</c:v>
                </c:pt>
                <c:pt idx="12388">
                  <c:v>42946.666666666664</c:v>
                </c:pt>
                <c:pt idx="12389">
                  <c:v>42946.677083333336</c:v>
                </c:pt>
                <c:pt idx="12390">
                  <c:v>42946.6875</c:v>
                </c:pt>
                <c:pt idx="12391">
                  <c:v>42946.697916666664</c:v>
                </c:pt>
                <c:pt idx="12392">
                  <c:v>42946.708333333336</c:v>
                </c:pt>
                <c:pt idx="12393">
                  <c:v>42946.71875</c:v>
                </c:pt>
                <c:pt idx="12394">
                  <c:v>42946.729166666664</c:v>
                </c:pt>
                <c:pt idx="12395">
                  <c:v>42946.739583333336</c:v>
                </c:pt>
                <c:pt idx="12396">
                  <c:v>42946.75</c:v>
                </c:pt>
                <c:pt idx="12397">
                  <c:v>42946.760416666664</c:v>
                </c:pt>
                <c:pt idx="12398">
                  <c:v>42946.770833333336</c:v>
                </c:pt>
                <c:pt idx="12399">
                  <c:v>42946.78125</c:v>
                </c:pt>
                <c:pt idx="12400">
                  <c:v>42946.791666666664</c:v>
                </c:pt>
                <c:pt idx="12401">
                  <c:v>42946.802083333336</c:v>
                </c:pt>
                <c:pt idx="12402">
                  <c:v>42946.8125</c:v>
                </c:pt>
                <c:pt idx="12403">
                  <c:v>42946.822916666664</c:v>
                </c:pt>
                <c:pt idx="12404">
                  <c:v>42946.833333333336</c:v>
                </c:pt>
                <c:pt idx="12405">
                  <c:v>42946.84375</c:v>
                </c:pt>
                <c:pt idx="12406">
                  <c:v>42946.854166666664</c:v>
                </c:pt>
                <c:pt idx="12407">
                  <c:v>42946.864583333336</c:v>
                </c:pt>
                <c:pt idx="12408">
                  <c:v>42946.875</c:v>
                </c:pt>
                <c:pt idx="12409">
                  <c:v>42946.885416666664</c:v>
                </c:pt>
                <c:pt idx="12410">
                  <c:v>42946.895833333336</c:v>
                </c:pt>
                <c:pt idx="12411">
                  <c:v>42946.90625</c:v>
                </c:pt>
                <c:pt idx="12412">
                  <c:v>42946.916666666664</c:v>
                </c:pt>
                <c:pt idx="12413">
                  <c:v>42946.927083333336</c:v>
                </c:pt>
                <c:pt idx="12414">
                  <c:v>42946.9375</c:v>
                </c:pt>
                <c:pt idx="12415">
                  <c:v>42946.947916666664</c:v>
                </c:pt>
                <c:pt idx="12416">
                  <c:v>42946.958333333336</c:v>
                </c:pt>
                <c:pt idx="12417">
                  <c:v>42946.96875</c:v>
                </c:pt>
                <c:pt idx="12418">
                  <c:v>42946.979166666664</c:v>
                </c:pt>
                <c:pt idx="12419">
                  <c:v>42946.989583333336</c:v>
                </c:pt>
                <c:pt idx="12420">
                  <c:v>42947</c:v>
                </c:pt>
                <c:pt idx="12421">
                  <c:v>42947.010416666664</c:v>
                </c:pt>
                <c:pt idx="12422">
                  <c:v>42947.020833333336</c:v>
                </c:pt>
                <c:pt idx="12423">
                  <c:v>42947.03125</c:v>
                </c:pt>
                <c:pt idx="12424">
                  <c:v>42947.041666666664</c:v>
                </c:pt>
                <c:pt idx="12425">
                  <c:v>42947.052083333336</c:v>
                </c:pt>
                <c:pt idx="12426">
                  <c:v>42947.0625</c:v>
                </c:pt>
                <c:pt idx="12427">
                  <c:v>42947.072916666664</c:v>
                </c:pt>
                <c:pt idx="12428">
                  <c:v>42947.083333333336</c:v>
                </c:pt>
                <c:pt idx="12429">
                  <c:v>42947.09375</c:v>
                </c:pt>
                <c:pt idx="12430">
                  <c:v>42947.104166666664</c:v>
                </c:pt>
                <c:pt idx="12431">
                  <c:v>42947.114583333336</c:v>
                </c:pt>
                <c:pt idx="12432">
                  <c:v>42947.125</c:v>
                </c:pt>
                <c:pt idx="12433">
                  <c:v>42947.135416666664</c:v>
                </c:pt>
                <c:pt idx="12434">
                  <c:v>42947.145833333336</c:v>
                </c:pt>
                <c:pt idx="12435">
                  <c:v>42947.15625</c:v>
                </c:pt>
                <c:pt idx="12436">
                  <c:v>42947.166666666664</c:v>
                </c:pt>
                <c:pt idx="12437">
                  <c:v>42947.177083333336</c:v>
                </c:pt>
                <c:pt idx="12438">
                  <c:v>42947.1875</c:v>
                </c:pt>
                <c:pt idx="12439">
                  <c:v>42947.197916666664</c:v>
                </c:pt>
                <c:pt idx="12440">
                  <c:v>42947.208333333336</c:v>
                </c:pt>
                <c:pt idx="12441">
                  <c:v>42947.21875</c:v>
                </c:pt>
                <c:pt idx="12442">
                  <c:v>42947.229166666664</c:v>
                </c:pt>
                <c:pt idx="12443">
                  <c:v>42947.239583333336</c:v>
                </c:pt>
                <c:pt idx="12444">
                  <c:v>42947.25</c:v>
                </c:pt>
                <c:pt idx="12445">
                  <c:v>42947.260416666664</c:v>
                </c:pt>
                <c:pt idx="12446">
                  <c:v>42947.270833333336</c:v>
                </c:pt>
                <c:pt idx="12447">
                  <c:v>42947.28125</c:v>
                </c:pt>
                <c:pt idx="12448">
                  <c:v>42947.291666666664</c:v>
                </c:pt>
                <c:pt idx="12449">
                  <c:v>42947.302083333336</c:v>
                </c:pt>
                <c:pt idx="12450">
                  <c:v>42947.3125</c:v>
                </c:pt>
                <c:pt idx="12451">
                  <c:v>42947.322916666664</c:v>
                </c:pt>
                <c:pt idx="12452">
                  <c:v>42947.333333333336</c:v>
                </c:pt>
                <c:pt idx="12453">
                  <c:v>42947.34375</c:v>
                </c:pt>
                <c:pt idx="12454">
                  <c:v>42947.354166666664</c:v>
                </c:pt>
                <c:pt idx="12455">
                  <c:v>42947.364583333336</c:v>
                </c:pt>
                <c:pt idx="12456">
                  <c:v>42947.375</c:v>
                </c:pt>
                <c:pt idx="12457">
                  <c:v>42947.385416666664</c:v>
                </c:pt>
                <c:pt idx="12458">
                  <c:v>42947.395833333336</c:v>
                </c:pt>
                <c:pt idx="12459">
                  <c:v>42947.40625</c:v>
                </c:pt>
                <c:pt idx="12460">
                  <c:v>42947.416666666664</c:v>
                </c:pt>
                <c:pt idx="12461">
                  <c:v>42947.427083333336</c:v>
                </c:pt>
                <c:pt idx="12462">
                  <c:v>42947.4375</c:v>
                </c:pt>
                <c:pt idx="12463">
                  <c:v>42947.447916666664</c:v>
                </c:pt>
                <c:pt idx="12464">
                  <c:v>42947.458333333336</c:v>
                </c:pt>
                <c:pt idx="12465">
                  <c:v>42947.46875</c:v>
                </c:pt>
                <c:pt idx="12466">
                  <c:v>42947.479166666664</c:v>
                </c:pt>
                <c:pt idx="12467">
                  <c:v>42947.489583333336</c:v>
                </c:pt>
                <c:pt idx="12468">
                  <c:v>42947.5</c:v>
                </c:pt>
                <c:pt idx="12469">
                  <c:v>42947.510416666664</c:v>
                </c:pt>
                <c:pt idx="12470">
                  <c:v>42947.520833333336</c:v>
                </c:pt>
                <c:pt idx="12471">
                  <c:v>42947.53125</c:v>
                </c:pt>
                <c:pt idx="12472">
                  <c:v>42947.541666666664</c:v>
                </c:pt>
                <c:pt idx="12473">
                  <c:v>42947.552083333336</c:v>
                </c:pt>
                <c:pt idx="12474">
                  <c:v>42947.5625</c:v>
                </c:pt>
                <c:pt idx="12475">
                  <c:v>42947.572916666664</c:v>
                </c:pt>
                <c:pt idx="12476">
                  <c:v>42947.583333333336</c:v>
                </c:pt>
                <c:pt idx="12477">
                  <c:v>42947.59375</c:v>
                </c:pt>
                <c:pt idx="12478">
                  <c:v>42947.604166666664</c:v>
                </c:pt>
                <c:pt idx="12479">
                  <c:v>42947.614583333336</c:v>
                </c:pt>
                <c:pt idx="12480">
                  <c:v>42947.625</c:v>
                </c:pt>
                <c:pt idx="12481">
                  <c:v>42947.635416666664</c:v>
                </c:pt>
                <c:pt idx="12482">
                  <c:v>42947.645833333336</c:v>
                </c:pt>
                <c:pt idx="12483">
                  <c:v>42947.65625</c:v>
                </c:pt>
                <c:pt idx="12484">
                  <c:v>42947.666666666664</c:v>
                </c:pt>
                <c:pt idx="12485">
                  <c:v>42947.677083333336</c:v>
                </c:pt>
                <c:pt idx="12486">
                  <c:v>42947.6875</c:v>
                </c:pt>
                <c:pt idx="12487">
                  <c:v>42947.697916666664</c:v>
                </c:pt>
                <c:pt idx="12488">
                  <c:v>42947.708333333336</c:v>
                </c:pt>
                <c:pt idx="12489">
                  <c:v>42947.71875</c:v>
                </c:pt>
                <c:pt idx="12490">
                  <c:v>42947.729166666664</c:v>
                </c:pt>
                <c:pt idx="12491">
                  <c:v>42947.739583333336</c:v>
                </c:pt>
                <c:pt idx="12492">
                  <c:v>42947.75</c:v>
                </c:pt>
                <c:pt idx="12493">
                  <c:v>42947.760416666664</c:v>
                </c:pt>
                <c:pt idx="12494">
                  <c:v>42947.770833333336</c:v>
                </c:pt>
                <c:pt idx="12495">
                  <c:v>42947.78125</c:v>
                </c:pt>
                <c:pt idx="12496">
                  <c:v>42947.791666666664</c:v>
                </c:pt>
                <c:pt idx="12497">
                  <c:v>42947.802083333336</c:v>
                </c:pt>
                <c:pt idx="12498">
                  <c:v>42947.8125</c:v>
                </c:pt>
                <c:pt idx="12499">
                  <c:v>42947.822916666664</c:v>
                </c:pt>
                <c:pt idx="12500">
                  <c:v>42947.833333333336</c:v>
                </c:pt>
                <c:pt idx="12501">
                  <c:v>42947.84375</c:v>
                </c:pt>
                <c:pt idx="12502">
                  <c:v>42947.854166666664</c:v>
                </c:pt>
                <c:pt idx="12503">
                  <c:v>42947.864583333336</c:v>
                </c:pt>
                <c:pt idx="12504">
                  <c:v>42947.875</c:v>
                </c:pt>
                <c:pt idx="12505">
                  <c:v>42947.885416666664</c:v>
                </c:pt>
                <c:pt idx="12506">
                  <c:v>42947.895833333336</c:v>
                </c:pt>
                <c:pt idx="12507">
                  <c:v>42947.90625</c:v>
                </c:pt>
                <c:pt idx="12508">
                  <c:v>42947.916666666664</c:v>
                </c:pt>
                <c:pt idx="12509">
                  <c:v>42947.927083333336</c:v>
                </c:pt>
                <c:pt idx="12510">
                  <c:v>42947.9375</c:v>
                </c:pt>
                <c:pt idx="12511">
                  <c:v>42947.947916666664</c:v>
                </c:pt>
                <c:pt idx="12512">
                  <c:v>42947.958333333336</c:v>
                </c:pt>
                <c:pt idx="12513">
                  <c:v>42947.96875</c:v>
                </c:pt>
                <c:pt idx="12514">
                  <c:v>42947.979166666664</c:v>
                </c:pt>
                <c:pt idx="12515">
                  <c:v>42947.989583333336</c:v>
                </c:pt>
                <c:pt idx="12516">
                  <c:v>42948</c:v>
                </c:pt>
                <c:pt idx="12517">
                  <c:v>42948.010416666664</c:v>
                </c:pt>
                <c:pt idx="12518">
                  <c:v>42948.020833333336</c:v>
                </c:pt>
                <c:pt idx="12519">
                  <c:v>42948.03125</c:v>
                </c:pt>
                <c:pt idx="12520">
                  <c:v>42948.041666666664</c:v>
                </c:pt>
                <c:pt idx="12521">
                  <c:v>42948.052083333336</c:v>
                </c:pt>
                <c:pt idx="12522">
                  <c:v>42948.0625</c:v>
                </c:pt>
                <c:pt idx="12523">
                  <c:v>42948.072916666664</c:v>
                </c:pt>
                <c:pt idx="12524">
                  <c:v>42948.083333333336</c:v>
                </c:pt>
                <c:pt idx="12525">
                  <c:v>42948.09375</c:v>
                </c:pt>
                <c:pt idx="12526">
                  <c:v>42948.104166666664</c:v>
                </c:pt>
                <c:pt idx="12527">
                  <c:v>42948.114583333336</c:v>
                </c:pt>
                <c:pt idx="12528">
                  <c:v>42948.125</c:v>
                </c:pt>
                <c:pt idx="12529">
                  <c:v>42948.135416666664</c:v>
                </c:pt>
                <c:pt idx="12530">
                  <c:v>42948.145833333336</c:v>
                </c:pt>
                <c:pt idx="12531">
                  <c:v>42948.15625</c:v>
                </c:pt>
                <c:pt idx="12532">
                  <c:v>42948.166666666664</c:v>
                </c:pt>
                <c:pt idx="12533">
                  <c:v>42948.177083333336</c:v>
                </c:pt>
                <c:pt idx="12534">
                  <c:v>42948.1875</c:v>
                </c:pt>
                <c:pt idx="12535">
                  <c:v>42948.197916666664</c:v>
                </c:pt>
                <c:pt idx="12536">
                  <c:v>42948.208333333336</c:v>
                </c:pt>
                <c:pt idx="12537">
                  <c:v>42948.21875</c:v>
                </c:pt>
                <c:pt idx="12538">
                  <c:v>42948.229166666664</c:v>
                </c:pt>
                <c:pt idx="12539">
                  <c:v>42948.239583333336</c:v>
                </c:pt>
                <c:pt idx="12540">
                  <c:v>42948.25</c:v>
                </c:pt>
                <c:pt idx="12541">
                  <c:v>42948.260416666664</c:v>
                </c:pt>
                <c:pt idx="12542">
                  <c:v>42948.270833333336</c:v>
                </c:pt>
                <c:pt idx="12543">
                  <c:v>42948.28125</c:v>
                </c:pt>
                <c:pt idx="12544">
                  <c:v>42948.291666666664</c:v>
                </c:pt>
                <c:pt idx="12545">
                  <c:v>42948.302083333336</c:v>
                </c:pt>
                <c:pt idx="12546">
                  <c:v>42948.3125</c:v>
                </c:pt>
                <c:pt idx="12547">
                  <c:v>42948.322916666664</c:v>
                </c:pt>
                <c:pt idx="12548">
                  <c:v>42948.333333333336</c:v>
                </c:pt>
                <c:pt idx="12549">
                  <c:v>42948.34375</c:v>
                </c:pt>
                <c:pt idx="12550">
                  <c:v>42948.354166666664</c:v>
                </c:pt>
                <c:pt idx="12551">
                  <c:v>42948.364583333336</c:v>
                </c:pt>
                <c:pt idx="12552">
                  <c:v>42948.375</c:v>
                </c:pt>
                <c:pt idx="12553">
                  <c:v>42948.385416666664</c:v>
                </c:pt>
                <c:pt idx="12554">
                  <c:v>42948.395833333336</c:v>
                </c:pt>
                <c:pt idx="12555">
                  <c:v>42948.40625</c:v>
                </c:pt>
                <c:pt idx="12556">
                  <c:v>42948.416666666664</c:v>
                </c:pt>
                <c:pt idx="12557">
                  <c:v>42948.427083333336</c:v>
                </c:pt>
                <c:pt idx="12558">
                  <c:v>42948.4375</c:v>
                </c:pt>
                <c:pt idx="12559">
                  <c:v>42948.447916666664</c:v>
                </c:pt>
                <c:pt idx="12560">
                  <c:v>42948.458333333336</c:v>
                </c:pt>
                <c:pt idx="12561">
                  <c:v>42948.46875</c:v>
                </c:pt>
                <c:pt idx="12562">
                  <c:v>42948.479166666664</c:v>
                </c:pt>
                <c:pt idx="12563">
                  <c:v>42948.489583333336</c:v>
                </c:pt>
                <c:pt idx="12564">
                  <c:v>42948.5</c:v>
                </c:pt>
                <c:pt idx="12565">
                  <c:v>42948.510416666664</c:v>
                </c:pt>
                <c:pt idx="12566">
                  <c:v>42948.520833333336</c:v>
                </c:pt>
                <c:pt idx="12567">
                  <c:v>42948.53125</c:v>
                </c:pt>
                <c:pt idx="12568">
                  <c:v>42948.541666666664</c:v>
                </c:pt>
                <c:pt idx="12569">
                  <c:v>42948.552083333336</c:v>
                </c:pt>
                <c:pt idx="12570">
                  <c:v>42948.5625</c:v>
                </c:pt>
                <c:pt idx="12571">
                  <c:v>42948.572916666664</c:v>
                </c:pt>
                <c:pt idx="12572">
                  <c:v>42948.583333333336</c:v>
                </c:pt>
                <c:pt idx="12573">
                  <c:v>42948.59375</c:v>
                </c:pt>
                <c:pt idx="12574">
                  <c:v>42948.604166666664</c:v>
                </c:pt>
                <c:pt idx="12575">
                  <c:v>42948.614583333336</c:v>
                </c:pt>
                <c:pt idx="12576">
                  <c:v>42948.625</c:v>
                </c:pt>
                <c:pt idx="12577">
                  <c:v>42948.635416666664</c:v>
                </c:pt>
                <c:pt idx="12578">
                  <c:v>42948.645833333336</c:v>
                </c:pt>
                <c:pt idx="12579">
                  <c:v>42948.65625</c:v>
                </c:pt>
                <c:pt idx="12580">
                  <c:v>42948.666666666664</c:v>
                </c:pt>
                <c:pt idx="12581">
                  <c:v>42948.677083333336</c:v>
                </c:pt>
                <c:pt idx="12582">
                  <c:v>42948.6875</c:v>
                </c:pt>
                <c:pt idx="12583">
                  <c:v>42948.697916666664</c:v>
                </c:pt>
                <c:pt idx="12584">
                  <c:v>42948.708333333336</c:v>
                </c:pt>
                <c:pt idx="12585">
                  <c:v>42948.71875</c:v>
                </c:pt>
                <c:pt idx="12586">
                  <c:v>42948.729166666664</c:v>
                </c:pt>
                <c:pt idx="12587">
                  <c:v>42948.739583333336</c:v>
                </c:pt>
                <c:pt idx="12588">
                  <c:v>42948.75</c:v>
                </c:pt>
                <c:pt idx="12589">
                  <c:v>42948.760416666664</c:v>
                </c:pt>
                <c:pt idx="12590">
                  <c:v>42948.770833333336</c:v>
                </c:pt>
                <c:pt idx="12591">
                  <c:v>42948.78125</c:v>
                </c:pt>
                <c:pt idx="12592">
                  <c:v>42948.791666666664</c:v>
                </c:pt>
                <c:pt idx="12593">
                  <c:v>42948.802083333336</c:v>
                </c:pt>
                <c:pt idx="12594">
                  <c:v>42948.8125</c:v>
                </c:pt>
                <c:pt idx="12595">
                  <c:v>42948.822916666664</c:v>
                </c:pt>
                <c:pt idx="12596">
                  <c:v>42948.833333333336</c:v>
                </c:pt>
                <c:pt idx="12597">
                  <c:v>42948.84375</c:v>
                </c:pt>
                <c:pt idx="12598">
                  <c:v>42948.854166666664</c:v>
                </c:pt>
                <c:pt idx="12599">
                  <c:v>42948.864583333336</c:v>
                </c:pt>
                <c:pt idx="12600">
                  <c:v>42948.875</c:v>
                </c:pt>
                <c:pt idx="12601">
                  <c:v>42948.885416666664</c:v>
                </c:pt>
                <c:pt idx="12602">
                  <c:v>42948.895833333336</c:v>
                </c:pt>
                <c:pt idx="12603">
                  <c:v>42948.90625</c:v>
                </c:pt>
                <c:pt idx="12604">
                  <c:v>42948.916666666664</c:v>
                </c:pt>
                <c:pt idx="12605">
                  <c:v>42948.927083333336</c:v>
                </c:pt>
                <c:pt idx="12606">
                  <c:v>42948.9375</c:v>
                </c:pt>
                <c:pt idx="12607">
                  <c:v>42948.947916666664</c:v>
                </c:pt>
                <c:pt idx="12608">
                  <c:v>42948.958333333336</c:v>
                </c:pt>
                <c:pt idx="12609">
                  <c:v>42948.96875</c:v>
                </c:pt>
                <c:pt idx="12610">
                  <c:v>42948.979166666664</c:v>
                </c:pt>
                <c:pt idx="12611">
                  <c:v>42948.989583333336</c:v>
                </c:pt>
                <c:pt idx="12612">
                  <c:v>42949</c:v>
                </c:pt>
                <c:pt idx="12613">
                  <c:v>42949.010416666664</c:v>
                </c:pt>
                <c:pt idx="12614">
                  <c:v>42949.020833333336</c:v>
                </c:pt>
                <c:pt idx="12615">
                  <c:v>42949.03125</c:v>
                </c:pt>
                <c:pt idx="12616">
                  <c:v>42949.041666666664</c:v>
                </c:pt>
                <c:pt idx="12617">
                  <c:v>42949.052083333336</c:v>
                </c:pt>
                <c:pt idx="12618">
                  <c:v>42949.0625</c:v>
                </c:pt>
                <c:pt idx="12619">
                  <c:v>42949.072916666664</c:v>
                </c:pt>
                <c:pt idx="12620">
                  <c:v>42949.083333333336</c:v>
                </c:pt>
                <c:pt idx="12621">
                  <c:v>42949.09375</c:v>
                </c:pt>
                <c:pt idx="12622">
                  <c:v>42949.104166666664</c:v>
                </c:pt>
                <c:pt idx="12623">
                  <c:v>42949.114583333336</c:v>
                </c:pt>
                <c:pt idx="12624">
                  <c:v>42949.125</c:v>
                </c:pt>
                <c:pt idx="12625">
                  <c:v>42949.135416666664</c:v>
                </c:pt>
                <c:pt idx="12626">
                  <c:v>42949.145833333336</c:v>
                </c:pt>
                <c:pt idx="12627">
                  <c:v>42949.15625</c:v>
                </c:pt>
                <c:pt idx="12628">
                  <c:v>42949.166666666664</c:v>
                </c:pt>
                <c:pt idx="12629">
                  <c:v>42949.177083333336</c:v>
                </c:pt>
                <c:pt idx="12630">
                  <c:v>42949.1875</c:v>
                </c:pt>
                <c:pt idx="12631">
                  <c:v>42949.197916666664</c:v>
                </c:pt>
                <c:pt idx="12632">
                  <c:v>42949.208333333336</c:v>
                </c:pt>
                <c:pt idx="12633">
                  <c:v>42949.21875</c:v>
                </c:pt>
                <c:pt idx="12634">
                  <c:v>42949.229166666664</c:v>
                </c:pt>
                <c:pt idx="12635">
                  <c:v>42949.239583333336</c:v>
                </c:pt>
                <c:pt idx="12636">
                  <c:v>42949.25</c:v>
                </c:pt>
                <c:pt idx="12637">
                  <c:v>42949.260416666664</c:v>
                </c:pt>
                <c:pt idx="12638">
                  <c:v>42949.270833333336</c:v>
                </c:pt>
                <c:pt idx="12639">
                  <c:v>42949.28125</c:v>
                </c:pt>
                <c:pt idx="12640">
                  <c:v>42949.291666666664</c:v>
                </c:pt>
                <c:pt idx="12641">
                  <c:v>42949.302083333336</c:v>
                </c:pt>
                <c:pt idx="12642">
                  <c:v>42949.3125</c:v>
                </c:pt>
                <c:pt idx="12643">
                  <c:v>42949.322916666664</c:v>
                </c:pt>
                <c:pt idx="12644">
                  <c:v>42949.333333333336</c:v>
                </c:pt>
                <c:pt idx="12645">
                  <c:v>42949.34375</c:v>
                </c:pt>
                <c:pt idx="12646">
                  <c:v>42949.354166666664</c:v>
                </c:pt>
                <c:pt idx="12647">
                  <c:v>42949.364583333336</c:v>
                </c:pt>
                <c:pt idx="12648">
                  <c:v>42949.375</c:v>
                </c:pt>
                <c:pt idx="12649">
                  <c:v>42949.385416666664</c:v>
                </c:pt>
                <c:pt idx="12650">
                  <c:v>42949.395833333336</c:v>
                </c:pt>
                <c:pt idx="12651">
                  <c:v>42949.40625</c:v>
                </c:pt>
                <c:pt idx="12652">
                  <c:v>42949.416666666664</c:v>
                </c:pt>
                <c:pt idx="12653">
                  <c:v>42949.427083333336</c:v>
                </c:pt>
                <c:pt idx="12654">
                  <c:v>42949.4375</c:v>
                </c:pt>
                <c:pt idx="12655">
                  <c:v>42949.447916666664</c:v>
                </c:pt>
                <c:pt idx="12656">
                  <c:v>42949.458333333336</c:v>
                </c:pt>
                <c:pt idx="12657">
                  <c:v>42949.46875</c:v>
                </c:pt>
                <c:pt idx="12658">
                  <c:v>42949.479166666664</c:v>
                </c:pt>
                <c:pt idx="12659">
                  <c:v>42949.489583333336</c:v>
                </c:pt>
                <c:pt idx="12660">
                  <c:v>42949.5</c:v>
                </c:pt>
                <c:pt idx="12661">
                  <c:v>42949.510416666664</c:v>
                </c:pt>
                <c:pt idx="12662">
                  <c:v>42949.520833333336</c:v>
                </c:pt>
                <c:pt idx="12663">
                  <c:v>42949.53125</c:v>
                </c:pt>
                <c:pt idx="12664">
                  <c:v>42949.541666666664</c:v>
                </c:pt>
                <c:pt idx="12665">
                  <c:v>42949.552083333336</c:v>
                </c:pt>
                <c:pt idx="12666">
                  <c:v>42949.5625</c:v>
                </c:pt>
                <c:pt idx="12667">
                  <c:v>42949.572916666664</c:v>
                </c:pt>
                <c:pt idx="12668">
                  <c:v>42949.583333333336</c:v>
                </c:pt>
                <c:pt idx="12669">
                  <c:v>42949.59375</c:v>
                </c:pt>
                <c:pt idx="12670">
                  <c:v>42949.604166666664</c:v>
                </c:pt>
                <c:pt idx="12671">
                  <c:v>42949.614583333336</c:v>
                </c:pt>
                <c:pt idx="12672">
                  <c:v>42949.625</c:v>
                </c:pt>
                <c:pt idx="12673">
                  <c:v>42949.635416666664</c:v>
                </c:pt>
                <c:pt idx="12674">
                  <c:v>42949.645833333336</c:v>
                </c:pt>
                <c:pt idx="12675">
                  <c:v>42949.65625</c:v>
                </c:pt>
                <c:pt idx="12676">
                  <c:v>42949.666666666664</c:v>
                </c:pt>
                <c:pt idx="12677">
                  <c:v>42949.677083333336</c:v>
                </c:pt>
                <c:pt idx="12678">
                  <c:v>42949.6875</c:v>
                </c:pt>
                <c:pt idx="12679">
                  <c:v>42949.697916666664</c:v>
                </c:pt>
                <c:pt idx="12680">
                  <c:v>42949.708333333336</c:v>
                </c:pt>
                <c:pt idx="12681">
                  <c:v>42949.71875</c:v>
                </c:pt>
                <c:pt idx="12682">
                  <c:v>42949.729166666664</c:v>
                </c:pt>
                <c:pt idx="12683">
                  <c:v>42949.739583333336</c:v>
                </c:pt>
                <c:pt idx="12684">
                  <c:v>42949.75</c:v>
                </c:pt>
                <c:pt idx="12685">
                  <c:v>42949.760416666664</c:v>
                </c:pt>
                <c:pt idx="12686">
                  <c:v>42949.770833333336</c:v>
                </c:pt>
                <c:pt idx="12687">
                  <c:v>42949.78125</c:v>
                </c:pt>
                <c:pt idx="12688">
                  <c:v>42949.791666666664</c:v>
                </c:pt>
                <c:pt idx="12689">
                  <c:v>42949.802083333336</c:v>
                </c:pt>
                <c:pt idx="12690">
                  <c:v>42949.8125</c:v>
                </c:pt>
                <c:pt idx="12691">
                  <c:v>42949.822916666664</c:v>
                </c:pt>
                <c:pt idx="12692">
                  <c:v>42949.833333333336</c:v>
                </c:pt>
                <c:pt idx="12693">
                  <c:v>42949.84375</c:v>
                </c:pt>
                <c:pt idx="12694">
                  <c:v>42949.854166666664</c:v>
                </c:pt>
                <c:pt idx="12695">
                  <c:v>42949.864583333336</c:v>
                </c:pt>
                <c:pt idx="12696">
                  <c:v>42949.875</c:v>
                </c:pt>
                <c:pt idx="12697">
                  <c:v>42949.885416666664</c:v>
                </c:pt>
                <c:pt idx="12698">
                  <c:v>42949.895833333336</c:v>
                </c:pt>
                <c:pt idx="12699">
                  <c:v>42949.90625</c:v>
                </c:pt>
                <c:pt idx="12700">
                  <c:v>42949.916666666664</c:v>
                </c:pt>
                <c:pt idx="12701">
                  <c:v>42949.927083333336</c:v>
                </c:pt>
                <c:pt idx="12702">
                  <c:v>42949.9375</c:v>
                </c:pt>
                <c:pt idx="12703">
                  <c:v>42949.947916666664</c:v>
                </c:pt>
                <c:pt idx="12704">
                  <c:v>42949.958333333336</c:v>
                </c:pt>
                <c:pt idx="12705">
                  <c:v>42949.96875</c:v>
                </c:pt>
                <c:pt idx="12706">
                  <c:v>42949.979166666664</c:v>
                </c:pt>
                <c:pt idx="12707">
                  <c:v>42949.989583333336</c:v>
                </c:pt>
                <c:pt idx="12708">
                  <c:v>42950</c:v>
                </c:pt>
                <c:pt idx="12709">
                  <c:v>42950.010416666664</c:v>
                </c:pt>
                <c:pt idx="12710">
                  <c:v>42950.020833333336</c:v>
                </c:pt>
                <c:pt idx="12711">
                  <c:v>42950.03125</c:v>
                </c:pt>
                <c:pt idx="12712">
                  <c:v>42950.041666666664</c:v>
                </c:pt>
                <c:pt idx="12713">
                  <c:v>42950.052083333336</c:v>
                </c:pt>
                <c:pt idx="12714">
                  <c:v>42950.0625</c:v>
                </c:pt>
                <c:pt idx="12715">
                  <c:v>42950.072916666664</c:v>
                </c:pt>
                <c:pt idx="12716">
                  <c:v>42950.083333333336</c:v>
                </c:pt>
                <c:pt idx="12717">
                  <c:v>42950.09375</c:v>
                </c:pt>
                <c:pt idx="12718">
                  <c:v>42950.104166666664</c:v>
                </c:pt>
                <c:pt idx="12719">
                  <c:v>42950.114583333336</c:v>
                </c:pt>
                <c:pt idx="12720">
                  <c:v>42950.125</c:v>
                </c:pt>
                <c:pt idx="12721">
                  <c:v>42950.135416666664</c:v>
                </c:pt>
                <c:pt idx="12722">
                  <c:v>42950.145833333336</c:v>
                </c:pt>
                <c:pt idx="12723">
                  <c:v>42950.15625</c:v>
                </c:pt>
                <c:pt idx="12724">
                  <c:v>42950.166666666664</c:v>
                </c:pt>
                <c:pt idx="12725">
                  <c:v>42950.177083333336</c:v>
                </c:pt>
                <c:pt idx="12726">
                  <c:v>42950.1875</c:v>
                </c:pt>
                <c:pt idx="12727">
                  <c:v>42950.197916666664</c:v>
                </c:pt>
                <c:pt idx="12728">
                  <c:v>42950.208333333336</c:v>
                </c:pt>
                <c:pt idx="12729">
                  <c:v>42950.21875</c:v>
                </c:pt>
                <c:pt idx="12730">
                  <c:v>42950.229166666664</c:v>
                </c:pt>
                <c:pt idx="12731">
                  <c:v>42950.239583333336</c:v>
                </c:pt>
                <c:pt idx="12732">
                  <c:v>42950.25</c:v>
                </c:pt>
                <c:pt idx="12733">
                  <c:v>42950.260416666664</c:v>
                </c:pt>
                <c:pt idx="12734">
                  <c:v>42950.270833333336</c:v>
                </c:pt>
                <c:pt idx="12735">
                  <c:v>42950.28125</c:v>
                </c:pt>
                <c:pt idx="12736">
                  <c:v>42950.291666666664</c:v>
                </c:pt>
                <c:pt idx="12737">
                  <c:v>42950.302083333336</c:v>
                </c:pt>
                <c:pt idx="12738">
                  <c:v>42950.3125</c:v>
                </c:pt>
                <c:pt idx="12739">
                  <c:v>42950.322916666664</c:v>
                </c:pt>
                <c:pt idx="12740">
                  <c:v>42950.333333333336</c:v>
                </c:pt>
                <c:pt idx="12741">
                  <c:v>42950.34375</c:v>
                </c:pt>
                <c:pt idx="12742">
                  <c:v>42950.354166666664</c:v>
                </c:pt>
                <c:pt idx="12743">
                  <c:v>42950.364583333336</c:v>
                </c:pt>
                <c:pt idx="12744">
                  <c:v>42950.375</c:v>
                </c:pt>
                <c:pt idx="12745">
                  <c:v>42950.385416666664</c:v>
                </c:pt>
                <c:pt idx="12746">
                  <c:v>42950.395833333336</c:v>
                </c:pt>
                <c:pt idx="12747">
                  <c:v>42950.40625</c:v>
                </c:pt>
                <c:pt idx="12748">
                  <c:v>42950.416666666664</c:v>
                </c:pt>
                <c:pt idx="12749">
                  <c:v>42950.427083333336</c:v>
                </c:pt>
                <c:pt idx="12750">
                  <c:v>42950.4375</c:v>
                </c:pt>
                <c:pt idx="12751">
                  <c:v>42950.447916666664</c:v>
                </c:pt>
                <c:pt idx="12752">
                  <c:v>42950.458333333336</c:v>
                </c:pt>
                <c:pt idx="12753">
                  <c:v>42950.46875</c:v>
                </c:pt>
                <c:pt idx="12754">
                  <c:v>42950.479166666664</c:v>
                </c:pt>
                <c:pt idx="12755">
                  <c:v>42950.489583333336</c:v>
                </c:pt>
                <c:pt idx="12756">
                  <c:v>42950.5</c:v>
                </c:pt>
                <c:pt idx="12757">
                  <c:v>42950.510416666664</c:v>
                </c:pt>
                <c:pt idx="12758">
                  <c:v>42950.520833333336</c:v>
                </c:pt>
                <c:pt idx="12759">
                  <c:v>42950.53125</c:v>
                </c:pt>
                <c:pt idx="12760">
                  <c:v>42950.541666666664</c:v>
                </c:pt>
                <c:pt idx="12761">
                  <c:v>42950.552083333336</c:v>
                </c:pt>
                <c:pt idx="12762">
                  <c:v>42950.5625</c:v>
                </c:pt>
                <c:pt idx="12763">
                  <c:v>42950.572916666664</c:v>
                </c:pt>
                <c:pt idx="12764">
                  <c:v>42950.583333333336</c:v>
                </c:pt>
                <c:pt idx="12765">
                  <c:v>42950.59375</c:v>
                </c:pt>
                <c:pt idx="12766">
                  <c:v>42950.604166666664</c:v>
                </c:pt>
                <c:pt idx="12767">
                  <c:v>42950.614583333336</c:v>
                </c:pt>
                <c:pt idx="12768">
                  <c:v>42950.625</c:v>
                </c:pt>
                <c:pt idx="12769">
                  <c:v>42950.635416666664</c:v>
                </c:pt>
                <c:pt idx="12770">
                  <c:v>42950.645833333336</c:v>
                </c:pt>
                <c:pt idx="12771">
                  <c:v>42950.65625</c:v>
                </c:pt>
                <c:pt idx="12772">
                  <c:v>42950.666666666664</c:v>
                </c:pt>
                <c:pt idx="12773">
                  <c:v>42950.677083333336</c:v>
                </c:pt>
                <c:pt idx="12774">
                  <c:v>42950.6875</c:v>
                </c:pt>
                <c:pt idx="12775">
                  <c:v>42950.697916666664</c:v>
                </c:pt>
                <c:pt idx="12776">
                  <c:v>42950.708333333336</c:v>
                </c:pt>
                <c:pt idx="12777">
                  <c:v>42950.71875</c:v>
                </c:pt>
                <c:pt idx="12778">
                  <c:v>42950.729166666664</c:v>
                </c:pt>
                <c:pt idx="12779">
                  <c:v>42950.739583333336</c:v>
                </c:pt>
                <c:pt idx="12780">
                  <c:v>42950.75</c:v>
                </c:pt>
                <c:pt idx="12781">
                  <c:v>42950.760416666664</c:v>
                </c:pt>
                <c:pt idx="12782">
                  <c:v>42950.770833333336</c:v>
                </c:pt>
                <c:pt idx="12783">
                  <c:v>42950.78125</c:v>
                </c:pt>
                <c:pt idx="12784">
                  <c:v>42950.791666666664</c:v>
                </c:pt>
                <c:pt idx="12785">
                  <c:v>42950.802083333336</c:v>
                </c:pt>
                <c:pt idx="12786">
                  <c:v>42950.8125</c:v>
                </c:pt>
                <c:pt idx="12787">
                  <c:v>42950.822916666664</c:v>
                </c:pt>
                <c:pt idx="12788">
                  <c:v>42950.833333333336</c:v>
                </c:pt>
                <c:pt idx="12789">
                  <c:v>42950.84375</c:v>
                </c:pt>
                <c:pt idx="12790">
                  <c:v>42950.854166666664</c:v>
                </c:pt>
                <c:pt idx="12791">
                  <c:v>42950.864583333336</c:v>
                </c:pt>
                <c:pt idx="12792">
                  <c:v>42950.875</c:v>
                </c:pt>
                <c:pt idx="12793">
                  <c:v>42950.885416666664</c:v>
                </c:pt>
                <c:pt idx="12794">
                  <c:v>42950.895833333336</c:v>
                </c:pt>
                <c:pt idx="12795">
                  <c:v>42950.90625</c:v>
                </c:pt>
                <c:pt idx="12796">
                  <c:v>42950.916666666664</c:v>
                </c:pt>
                <c:pt idx="12797">
                  <c:v>42950.927083333336</c:v>
                </c:pt>
                <c:pt idx="12798">
                  <c:v>42950.9375</c:v>
                </c:pt>
                <c:pt idx="12799">
                  <c:v>42950.947916666664</c:v>
                </c:pt>
                <c:pt idx="12800">
                  <c:v>42950.958333333336</c:v>
                </c:pt>
                <c:pt idx="12801">
                  <c:v>42950.96875</c:v>
                </c:pt>
                <c:pt idx="12802">
                  <c:v>42950.979166666664</c:v>
                </c:pt>
                <c:pt idx="12803">
                  <c:v>42950.989583333336</c:v>
                </c:pt>
                <c:pt idx="12804">
                  <c:v>42951</c:v>
                </c:pt>
                <c:pt idx="12805">
                  <c:v>42951.010416666664</c:v>
                </c:pt>
                <c:pt idx="12806">
                  <c:v>42951.020833333336</c:v>
                </c:pt>
                <c:pt idx="12807">
                  <c:v>42951.03125</c:v>
                </c:pt>
                <c:pt idx="12808">
                  <c:v>42951.041666666664</c:v>
                </c:pt>
                <c:pt idx="12809">
                  <c:v>42951.052083333336</c:v>
                </c:pt>
                <c:pt idx="12810">
                  <c:v>42951.0625</c:v>
                </c:pt>
                <c:pt idx="12811">
                  <c:v>42951.072916666664</c:v>
                </c:pt>
                <c:pt idx="12812">
                  <c:v>42951.083333333336</c:v>
                </c:pt>
                <c:pt idx="12813">
                  <c:v>42951.09375</c:v>
                </c:pt>
                <c:pt idx="12814">
                  <c:v>42951.104166666664</c:v>
                </c:pt>
                <c:pt idx="12815">
                  <c:v>42951.114583333336</c:v>
                </c:pt>
                <c:pt idx="12816">
                  <c:v>42951.125</c:v>
                </c:pt>
                <c:pt idx="12817">
                  <c:v>42951.135416666664</c:v>
                </c:pt>
                <c:pt idx="12818">
                  <c:v>42951.145833333336</c:v>
                </c:pt>
                <c:pt idx="12819">
                  <c:v>42951.15625</c:v>
                </c:pt>
                <c:pt idx="12820">
                  <c:v>42951.166666666664</c:v>
                </c:pt>
                <c:pt idx="12821">
                  <c:v>42951.177083333336</c:v>
                </c:pt>
                <c:pt idx="12822">
                  <c:v>42951.1875</c:v>
                </c:pt>
                <c:pt idx="12823">
                  <c:v>42951.197916666664</c:v>
                </c:pt>
                <c:pt idx="12824">
                  <c:v>42951.208333333336</c:v>
                </c:pt>
                <c:pt idx="12825">
                  <c:v>42951.21875</c:v>
                </c:pt>
                <c:pt idx="12826">
                  <c:v>42951.229166666664</c:v>
                </c:pt>
                <c:pt idx="12827">
                  <c:v>42951.239583333336</c:v>
                </c:pt>
                <c:pt idx="12828">
                  <c:v>42951.25</c:v>
                </c:pt>
                <c:pt idx="12829">
                  <c:v>42951.260416666664</c:v>
                </c:pt>
                <c:pt idx="12830">
                  <c:v>42951.270833333336</c:v>
                </c:pt>
                <c:pt idx="12831">
                  <c:v>42951.28125</c:v>
                </c:pt>
                <c:pt idx="12832">
                  <c:v>42951.291666666664</c:v>
                </c:pt>
                <c:pt idx="12833">
                  <c:v>42951.302083333336</c:v>
                </c:pt>
                <c:pt idx="12834">
                  <c:v>42951.3125</c:v>
                </c:pt>
                <c:pt idx="12835">
                  <c:v>42951.322916666664</c:v>
                </c:pt>
                <c:pt idx="12836">
                  <c:v>42951.333333333336</c:v>
                </c:pt>
                <c:pt idx="12837">
                  <c:v>42951.34375</c:v>
                </c:pt>
                <c:pt idx="12838">
                  <c:v>42951.354166666664</c:v>
                </c:pt>
                <c:pt idx="12839">
                  <c:v>42951.364583333336</c:v>
                </c:pt>
                <c:pt idx="12840">
                  <c:v>42951.375</c:v>
                </c:pt>
                <c:pt idx="12841">
                  <c:v>42951.385416666664</c:v>
                </c:pt>
                <c:pt idx="12842">
                  <c:v>42951.395833333336</c:v>
                </c:pt>
                <c:pt idx="12843">
                  <c:v>42951.40625</c:v>
                </c:pt>
                <c:pt idx="12844">
                  <c:v>42951.416666666664</c:v>
                </c:pt>
                <c:pt idx="12845">
                  <c:v>42951.427083333336</c:v>
                </c:pt>
                <c:pt idx="12846">
                  <c:v>42951.4375</c:v>
                </c:pt>
                <c:pt idx="12847">
                  <c:v>42951.447916666664</c:v>
                </c:pt>
                <c:pt idx="12848">
                  <c:v>42951.458333333336</c:v>
                </c:pt>
                <c:pt idx="12849">
                  <c:v>42951.46875</c:v>
                </c:pt>
                <c:pt idx="12850">
                  <c:v>42951.479166666664</c:v>
                </c:pt>
                <c:pt idx="12851">
                  <c:v>42951.489583333336</c:v>
                </c:pt>
                <c:pt idx="12852">
                  <c:v>42951.5</c:v>
                </c:pt>
                <c:pt idx="12853">
                  <c:v>42951.510416666664</c:v>
                </c:pt>
                <c:pt idx="12854">
                  <c:v>42951.520833333336</c:v>
                </c:pt>
                <c:pt idx="12855">
                  <c:v>42951.53125</c:v>
                </c:pt>
                <c:pt idx="12856">
                  <c:v>42951.541666666664</c:v>
                </c:pt>
                <c:pt idx="12857">
                  <c:v>42951.552083333336</c:v>
                </c:pt>
                <c:pt idx="12858">
                  <c:v>42951.5625</c:v>
                </c:pt>
                <c:pt idx="12859">
                  <c:v>42951.572916666664</c:v>
                </c:pt>
                <c:pt idx="12860">
                  <c:v>42951.583333333336</c:v>
                </c:pt>
                <c:pt idx="12861">
                  <c:v>42951.59375</c:v>
                </c:pt>
                <c:pt idx="12862">
                  <c:v>42951.604166666664</c:v>
                </c:pt>
                <c:pt idx="12863">
                  <c:v>42951.614583333336</c:v>
                </c:pt>
                <c:pt idx="12864">
                  <c:v>42951.625</c:v>
                </c:pt>
                <c:pt idx="12865">
                  <c:v>42951.635416666664</c:v>
                </c:pt>
                <c:pt idx="12866">
                  <c:v>42951.645833333336</c:v>
                </c:pt>
                <c:pt idx="12867">
                  <c:v>42951.65625</c:v>
                </c:pt>
                <c:pt idx="12868">
                  <c:v>42951.666666666664</c:v>
                </c:pt>
                <c:pt idx="12869">
                  <c:v>42951.677083333336</c:v>
                </c:pt>
                <c:pt idx="12870">
                  <c:v>42951.6875</c:v>
                </c:pt>
                <c:pt idx="12871">
                  <c:v>42951.697916666664</c:v>
                </c:pt>
                <c:pt idx="12872">
                  <c:v>42951.708333333336</c:v>
                </c:pt>
                <c:pt idx="12873">
                  <c:v>42951.71875</c:v>
                </c:pt>
                <c:pt idx="12874">
                  <c:v>42951.729166666664</c:v>
                </c:pt>
                <c:pt idx="12875">
                  <c:v>42951.739583333336</c:v>
                </c:pt>
                <c:pt idx="12876">
                  <c:v>42951.75</c:v>
                </c:pt>
                <c:pt idx="12877">
                  <c:v>42951.760416666664</c:v>
                </c:pt>
                <c:pt idx="12878">
                  <c:v>42951.770833333336</c:v>
                </c:pt>
                <c:pt idx="12879">
                  <c:v>42951.78125</c:v>
                </c:pt>
                <c:pt idx="12880">
                  <c:v>42951.791666666664</c:v>
                </c:pt>
                <c:pt idx="12881">
                  <c:v>42951.802083333336</c:v>
                </c:pt>
                <c:pt idx="12882">
                  <c:v>42951.8125</c:v>
                </c:pt>
                <c:pt idx="12883">
                  <c:v>42951.822916666664</c:v>
                </c:pt>
                <c:pt idx="12884">
                  <c:v>42951.833333333336</c:v>
                </c:pt>
                <c:pt idx="12885">
                  <c:v>42951.84375</c:v>
                </c:pt>
                <c:pt idx="12886">
                  <c:v>42951.854166666664</c:v>
                </c:pt>
                <c:pt idx="12887">
                  <c:v>42951.864583333336</c:v>
                </c:pt>
                <c:pt idx="12888">
                  <c:v>42951.875</c:v>
                </c:pt>
                <c:pt idx="12889">
                  <c:v>42951.885416666664</c:v>
                </c:pt>
                <c:pt idx="12890">
                  <c:v>42951.895833333336</c:v>
                </c:pt>
                <c:pt idx="12891">
                  <c:v>42951.90625</c:v>
                </c:pt>
                <c:pt idx="12892">
                  <c:v>42951.916666666664</c:v>
                </c:pt>
                <c:pt idx="12893">
                  <c:v>42951.927083333336</c:v>
                </c:pt>
                <c:pt idx="12894">
                  <c:v>42951.9375</c:v>
                </c:pt>
                <c:pt idx="12895">
                  <c:v>42951.947916666664</c:v>
                </c:pt>
                <c:pt idx="12896">
                  <c:v>42951.958333333336</c:v>
                </c:pt>
                <c:pt idx="12897">
                  <c:v>42951.96875</c:v>
                </c:pt>
                <c:pt idx="12898">
                  <c:v>42951.979166666664</c:v>
                </c:pt>
                <c:pt idx="12899">
                  <c:v>42951.989583333336</c:v>
                </c:pt>
                <c:pt idx="12900">
                  <c:v>42952</c:v>
                </c:pt>
                <c:pt idx="12901">
                  <c:v>42952.010416666664</c:v>
                </c:pt>
                <c:pt idx="12902">
                  <c:v>42952.020833333336</c:v>
                </c:pt>
                <c:pt idx="12903">
                  <c:v>42952.03125</c:v>
                </c:pt>
                <c:pt idx="12904">
                  <c:v>42952.041666666664</c:v>
                </c:pt>
                <c:pt idx="12905">
                  <c:v>42952.052083333336</c:v>
                </c:pt>
                <c:pt idx="12906">
                  <c:v>42952.0625</c:v>
                </c:pt>
                <c:pt idx="12907">
                  <c:v>42952.072916666664</c:v>
                </c:pt>
                <c:pt idx="12908">
                  <c:v>42952.083333333336</c:v>
                </c:pt>
                <c:pt idx="12909">
                  <c:v>42952.09375</c:v>
                </c:pt>
                <c:pt idx="12910">
                  <c:v>42952.104166666664</c:v>
                </c:pt>
                <c:pt idx="12911">
                  <c:v>42952.114583333336</c:v>
                </c:pt>
                <c:pt idx="12912">
                  <c:v>42952.125</c:v>
                </c:pt>
                <c:pt idx="12913">
                  <c:v>42952.135416666664</c:v>
                </c:pt>
                <c:pt idx="12914">
                  <c:v>42952.145833333336</c:v>
                </c:pt>
                <c:pt idx="12915">
                  <c:v>42952.15625</c:v>
                </c:pt>
                <c:pt idx="12916">
                  <c:v>42952.166666666664</c:v>
                </c:pt>
                <c:pt idx="12917">
                  <c:v>42952.177083333336</c:v>
                </c:pt>
                <c:pt idx="12918">
                  <c:v>42952.1875</c:v>
                </c:pt>
                <c:pt idx="12919">
                  <c:v>42952.197916666664</c:v>
                </c:pt>
                <c:pt idx="12920">
                  <c:v>42952.208333333336</c:v>
                </c:pt>
                <c:pt idx="12921">
                  <c:v>42952.21875</c:v>
                </c:pt>
                <c:pt idx="12922">
                  <c:v>42952.229166666664</c:v>
                </c:pt>
                <c:pt idx="12923">
                  <c:v>42952.239583333336</c:v>
                </c:pt>
                <c:pt idx="12924">
                  <c:v>42952.25</c:v>
                </c:pt>
                <c:pt idx="12925">
                  <c:v>42952.260416666664</c:v>
                </c:pt>
                <c:pt idx="12926">
                  <c:v>42952.270833333336</c:v>
                </c:pt>
                <c:pt idx="12927">
                  <c:v>42952.28125</c:v>
                </c:pt>
                <c:pt idx="12928">
                  <c:v>42952.291666666664</c:v>
                </c:pt>
                <c:pt idx="12929">
                  <c:v>42952.302083333336</c:v>
                </c:pt>
                <c:pt idx="12930">
                  <c:v>42952.3125</c:v>
                </c:pt>
                <c:pt idx="12931">
                  <c:v>42952.322916666664</c:v>
                </c:pt>
                <c:pt idx="12932">
                  <c:v>42952.333333333336</c:v>
                </c:pt>
                <c:pt idx="12933">
                  <c:v>42952.34375</c:v>
                </c:pt>
                <c:pt idx="12934">
                  <c:v>42952.354166666664</c:v>
                </c:pt>
                <c:pt idx="12935">
                  <c:v>42952.364583333336</c:v>
                </c:pt>
                <c:pt idx="12936">
                  <c:v>42952.375</c:v>
                </c:pt>
                <c:pt idx="12937">
                  <c:v>42952.385416666664</c:v>
                </c:pt>
                <c:pt idx="12938">
                  <c:v>42952.395833333336</c:v>
                </c:pt>
                <c:pt idx="12939">
                  <c:v>42952.40625</c:v>
                </c:pt>
                <c:pt idx="12940">
                  <c:v>42952.416666666664</c:v>
                </c:pt>
                <c:pt idx="12941">
                  <c:v>42952.427083333336</c:v>
                </c:pt>
                <c:pt idx="12942">
                  <c:v>42952.4375</c:v>
                </c:pt>
                <c:pt idx="12943">
                  <c:v>42952.447916666664</c:v>
                </c:pt>
                <c:pt idx="12944">
                  <c:v>42952.458333333336</c:v>
                </c:pt>
                <c:pt idx="12945">
                  <c:v>42952.46875</c:v>
                </c:pt>
                <c:pt idx="12946">
                  <c:v>42952.479166666664</c:v>
                </c:pt>
                <c:pt idx="12947">
                  <c:v>42952.489583333336</c:v>
                </c:pt>
                <c:pt idx="12948">
                  <c:v>42952.5</c:v>
                </c:pt>
                <c:pt idx="12949">
                  <c:v>42952.510416666664</c:v>
                </c:pt>
                <c:pt idx="12950">
                  <c:v>42952.520833333336</c:v>
                </c:pt>
                <c:pt idx="12951">
                  <c:v>42952.53125</c:v>
                </c:pt>
                <c:pt idx="12952">
                  <c:v>42952.541666666664</c:v>
                </c:pt>
                <c:pt idx="12953">
                  <c:v>42952.552083333336</c:v>
                </c:pt>
                <c:pt idx="12954">
                  <c:v>42952.5625</c:v>
                </c:pt>
                <c:pt idx="12955">
                  <c:v>42952.572916666664</c:v>
                </c:pt>
                <c:pt idx="12956">
                  <c:v>42952.583333333336</c:v>
                </c:pt>
                <c:pt idx="12957">
                  <c:v>42952.59375</c:v>
                </c:pt>
                <c:pt idx="12958">
                  <c:v>42952.604166666664</c:v>
                </c:pt>
                <c:pt idx="12959">
                  <c:v>42952.614583333336</c:v>
                </c:pt>
                <c:pt idx="12960">
                  <c:v>42952.625</c:v>
                </c:pt>
                <c:pt idx="12961">
                  <c:v>42952.635416666664</c:v>
                </c:pt>
                <c:pt idx="12962">
                  <c:v>42952.645833333336</c:v>
                </c:pt>
                <c:pt idx="12963">
                  <c:v>42952.65625</c:v>
                </c:pt>
                <c:pt idx="12964">
                  <c:v>42952.666666666664</c:v>
                </c:pt>
                <c:pt idx="12965">
                  <c:v>42952.677083333336</c:v>
                </c:pt>
                <c:pt idx="12966">
                  <c:v>42952.6875</c:v>
                </c:pt>
                <c:pt idx="12967">
                  <c:v>42952.697916666664</c:v>
                </c:pt>
                <c:pt idx="12968">
                  <c:v>42952.708333333336</c:v>
                </c:pt>
                <c:pt idx="12969">
                  <c:v>42952.71875</c:v>
                </c:pt>
                <c:pt idx="12970">
                  <c:v>42952.729166666664</c:v>
                </c:pt>
                <c:pt idx="12971">
                  <c:v>42952.739583333336</c:v>
                </c:pt>
                <c:pt idx="12972">
                  <c:v>42952.75</c:v>
                </c:pt>
                <c:pt idx="12973">
                  <c:v>42952.760416666664</c:v>
                </c:pt>
                <c:pt idx="12974">
                  <c:v>42952.770833333336</c:v>
                </c:pt>
                <c:pt idx="12975">
                  <c:v>42952.78125</c:v>
                </c:pt>
                <c:pt idx="12976">
                  <c:v>42952.791666666664</c:v>
                </c:pt>
                <c:pt idx="12977">
                  <c:v>42952.802083333336</c:v>
                </c:pt>
                <c:pt idx="12978">
                  <c:v>42952.8125</c:v>
                </c:pt>
                <c:pt idx="12979">
                  <c:v>42952.822916666664</c:v>
                </c:pt>
                <c:pt idx="12980">
                  <c:v>42952.833333333336</c:v>
                </c:pt>
                <c:pt idx="12981">
                  <c:v>42952.84375</c:v>
                </c:pt>
                <c:pt idx="12982">
                  <c:v>42952.854166666664</c:v>
                </c:pt>
                <c:pt idx="12983">
                  <c:v>42952.864583333336</c:v>
                </c:pt>
                <c:pt idx="12984">
                  <c:v>42952.875</c:v>
                </c:pt>
                <c:pt idx="12985">
                  <c:v>42952.885416666664</c:v>
                </c:pt>
                <c:pt idx="12986">
                  <c:v>42952.895833333336</c:v>
                </c:pt>
                <c:pt idx="12987">
                  <c:v>42952.90625</c:v>
                </c:pt>
                <c:pt idx="12988">
                  <c:v>42952.916666666664</c:v>
                </c:pt>
                <c:pt idx="12989">
                  <c:v>42952.927083333336</c:v>
                </c:pt>
                <c:pt idx="12990">
                  <c:v>42952.9375</c:v>
                </c:pt>
                <c:pt idx="12991">
                  <c:v>42952.947916666664</c:v>
                </c:pt>
                <c:pt idx="12992">
                  <c:v>42952.958333333336</c:v>
                </c:pt>
                <c:pt idx="12993">
                  <c:v>42952.96875</c:v>
                </c:pt>
                <c:pt idx="12994">
                  <c:v>42952.979166666664</c:v>
                </c:pt>
                <c:pt idx="12995">
                  <c:v>42952.989583333336</c:v>
                </c:pt>
                <c:pt idx="12996">
                  <c:v>42953</c:v>
                </c:pt>
                <c:pt idx="12997">
                  <c:v>42953.010416666664</c:v>
                </c:pt>
                <c:pt idx="12998">
                  <c:v>42953.020833333336</c:v>
                </c:pt>
                <c:pt idx="12999">
                  <c:v>42953.03125</c:v>
                </c:pt>
                <c:pt idx="13000">
                  <c:v>42953.041666666664</c:v>
                </c:pt>
                <c:pt idx="13001">
                  <c:v>42953.052083333336</c:v>
                </c:pt>
                <c:pt idx="13002">
                  <c:v>42953.0625</c:v>
                </c:pt>
                <c:pt idx="13003">
                  <c:v>42953.072916666664</c:v>
                </c:pt>
                <c:pt idx="13004">
                  <c:v>42953.083333333336</c:v>
                </c:pt>
                <c:pt idx="13005">
                  <c:v>42953.09375</c:v>
                </c:pt>
                <c:pt idx="13006">
                  <c:v>42953.104166666664</c:v>
                </c:pt>
                <c:pt idx="13007">
                  <c:v>42953.114583333336</c:v>
                </c:pt>
                <c:pt idx="13008">
                  <c:v>42953.125</c:v>
                </c:pt>
                <c:pt idx="13009">
                  <c:v>42953.135416666664</c:v>
                </c:pt>
                <c:pt idx="13010">
                  <c:v>42953.145833333336</c:v>
                </c:pt>
                <c:pt idx="13011">
                  <c:v>42953.15625</c:v>
                </c:pt>
                <c:pt idx="13012">
                  <c:v>42953.166666666664</c:v>
                </c:pt>
                <c:pt idx="13013">
                  <c:v>42953.177083333336</c:v>
                </c:pt>
                <c:pt idx="13014">
                  <c:v>42953.1875</c:v>
                </c:pt>
                <c:pt idx="13015">
                  <c:v>42953.197916666664</c:v>
                </c:pt>
                <c:pt idx="13016">
                  <c:v>42953.208333333336</c:v>
                </c:pt>
                <c:pt idx="13017">
                  <c:v>42953.21875</c:v>
                </c:pt>
                <c:pt idx="13018">
                  <c:v>42953.229166666664</c:v>
                </c:pt>
                <c:pt idx="13019">
                  <c:v>42953.239583333336</c:v>
                </c:pt>
                <c:pt idx="13020">
                  <c:v>42953.25</c:v>
                </c:pt>
                <c:pt idx="13021">
                  <c:v>42953.260416666664</c:v>
                </c:pt>
                <c:pt idx="13022">
                  <c:v>42953.270833333336</c:v>
                </c:pt>
                <c:pt idx="13023">
                  <c:v>42953.28125</c:v>
                </c:pt>
                <c:pt idx="13024">
                  <c:v>42953.291666666664</c:v>
                </c:pt>
                <c:pt idx="13025">
                  <c:v>42953.302083333336</c:v>
                </c:pt>
                <c:pt idx="13026">
                  <c:v>42953.3125</c:v>
                </c:pt>
                <c:pt idx="13027">
                  <c:v>42953.322916666664</c:v>
                </c:pt>
                <c:pt idx="13028">
                  <c:v>42953.333333333336</c:v>
                </c:pt>
                <c:pt idx="13029">
                  <c:v>42953.34375</c:v>
                </c:pt>
                <c:pt idx="13030">
                  <c:v>42953.354166666664</c:v>
                </c:pt>
                <c:pt idx="13031">
                  <c:v>42953.364583333336</c:v>
                </c:pt>
                <c:pt idx="13032">
                  <c:v>42953.375</c:v>
                </c:pt>
                <c:pt idx="13033">
                  <c:v>42953.385416666664</c:v>
                </c:pt>
                <c:pt idx="13034">
                  <c:v>42953.395833333336</c:v>
                </c:pt>
                <c:pt idx="13035">
                  <c:v>42953.40625</c:v>
                </c:pt>
                <c:pt idx="13036">
                  <c:v>42953.416666666664</c:v>
                </c:pt>
                <c:pt idx="13037">
                  <c:v>42953.427083333336</c:v>
                </c:pt>
                <c:pt idx="13038">
                  <c:v>42953.4375</c:v>
                </c:pt>
                <c:pt idx="13039">
                  <c:v>42953.447916666664</c:v>
                </c:pt>
                <c:pt idx="13040">
                  <c:v>42953.458333333336</c:v>
                </c:pt>
                <c:pt idx="13041">
                  <c:v>42953.46875</c:v>
                </c:pt>
                <c:pt idx="13042">
                  <c:v>42953.479166666664</c:v>
                </c:pt>
                <c:pt idx="13043">
                  <c:v>42953.489583333336</c:v>
                </c:pt>
                <c:pt idx="13044">
                  <c:v>42953.5</c:v>
                </c:pt>
                <c:pt idx="13045">
                  <c:v>42953.510416666664</c:v>
                </c:pt>
                <c:pt idx="13046">
                  <c:v>42953.520833333336</c:v>
                </c:pt>
                <c:pt idx="13047">
                  <c:v>42953.53125</c:v>
                </c:pt>
                <c:pt idx="13048">
                  <c:v>42953.541666666664</c:v>
                </c:pt>
                <c:pt idx="13049">
                  <c:v>42953.552083333336</c:v>
                </c:pt>
                <c:pt idx="13050">
                  <c:v>42953.5625</c:v>
                </c:pt>
                <c:pt idx="13051">
                  <c:v>42953.572916666664</c:v>
                </c:pt>
                <c:pt idx="13052">
                  <c:v>42953.583333333336</c:v>
                </c:pt>
                <c:pt idx="13053">
                  <c:v>42953.59375</c:v>
                </c:pt>
                <c:pt idx="13054">
                  <c:v>42953.604166666664</c:v>
                </c:pt>
                <c:pt idx="13055">
                  <c:v>42953.614583333336</c:v>
                </c:pt>
                <c:pt idx="13056">
                  <c:v>42953.625</c:v>
                </c:pt>
                <c:pt idx="13057">
                  <c:v>42953.635416666664</c:v>
                </c:pt>
                <c:pt idx="13058">
                  <c:v>42953.645833333336</c:v>
                </c:pt>
                <c:pt idx="13059">
                  <c:v>42953.65625</c:v>
                </c:pt>
                <c:pt idx="13060">
                  <c:v>42953.666666666664</c:v>
                </c:pt>
                <c:pt idx="13061">
                  <c:v>42953.677083333336</c:v>
                </c:pt>
                <c:pt idx="13062">
                  <c:v>42953.6875</c:v>
                </c:pt>
                <c:pt idx="13063">
                  <c:v>42953.697916666664</c:v>
                </c:pt>
                <c:pt idx="13064">
                  <c:v>42953.708333333336</c:v>
                </c:pt>
                <c:pt idx="13065">
                  <c:v>42953.71875</c:v>
                </c:pt>
                <c:pt idx="13066">
                  <c:v>42953.729166666664</c:v>
                </c:pt>
                <c:pt idx="13067">
                  <c:v>42953.739583333336</c:v>
                </c:pt>
                <c:pt idx="13068">
                  <c:v>42953.75</c:v>
                </c:pt>
                <c:pt idx="13069">
                  <c:v>42953.760416666664</c:v>
                </c:pt>
                <c:pt idx="13070">
                  <c:v>42953.770833333336</c:v>
                </c:pt>
                <c:pt idx="13071">
                  <c:v>42953.78125</c:v>
                </c:pt>
                <c:pt idx="13072">
                  <c:v>42953.791666666664</c:v>
                </c:pt>
                <c:pt idx="13073">
                  <c:v>42953.802083333336</c:v>
                </c:pt>
                <c:pt idx="13074">
                  <c:v>42953.8125</c:v>
                </c:pt>
                <c:pt idx="13075">
                  <c:v>42953.822916666664</c:v>
                </c:pt>
                <c:pt idx="13076">
                  <c:v>42953.833333333336</c:v>
                </c:pt>
                <c:pt idx="13077">
                  <c:v>42953.84375</c:v>
                </c:pt>
                <c:pt idx="13078">
                  <c:v>42953.854166666664</c:v>
                </c:pt>
                <c:pt idx="13079">
                  <c:v>42953.864583333336</c:v>
                </c:pt>
                <c:pt idx="13080">
                  <c:v>42953.875</c:v>
                </c:pt>
                <c:pt idx="13081">
                  <c:v>42953.885416666664</c:v>
                </c:pt>
                <c:pt idx="13082">
                  <c:v>42953.895833333336</c:v>
                </c:pt>
                <c:pt idx="13083">
                  <c:v>42953.90625</c:v>
                </c:pt>
                <c:pt idx="13084">
                  <c:v>42953.916666666664</c:v>
                </c:pt>
                <c:pt idx="13085">
                  <c:v>42953.927083333336</c:v>
                </c:pt>
                <c:pt idx="13086">
                  <c:v>42953.9375</c:v>
                </c:pt>
                <c:pt idx="13087">
                  <c:v>42953.947916666664</c:v>
                </c:pt>
                <c:pt idx="13088">
                  <c:v>42953.958333333336</c:v>
                </c:pt>
                <c:pt idx="13089">
                  <c:v>42953.96875</c:v>
                </c:pt>
                <c:pt idx="13090">
                  <c:v>42953.979166666664</c:v>
                </c:pt>
                <c:pt idx="13091">
                  <c:v>42953.989583333336</c:v>
                </c:pt>
                <c:pt idx="13092">
                  <c:v>42954</c:v>
                </c:pt>
                <c:pt idx="13093">
                  <c:v>42954.010416666664</c:v>
                </c:pt>
                <c:pt idx="13094">
                  <c:v>42954.020833333336</c:v>
                </c:pt>
                <c:pt idx="13095">
                  <c:v>42954.03125</c:v>
                </c:pt>
                <c:pt idx="13096">
                  <c:v>42954.041666666664</c:v>
                </c:pt>
                <c:pt idx="13097">
                  <c:v>42954.052083333336</c:v>
                </c:pt>
                <c:pt idx="13098">
                  <c:v>42954.0625</c:v>
                </c:pt>
                <c:pt idx="13099">
                  <c:v>42954.072916666664</c:v>
                </c:pt>
                <c:pt idx="13100">
                  <c:v>42954.083333333336</c:v>
                </c:pt>
                <c:pt idx="13101">
                  <c:v>42954.09375</c:v>
                </c:pt>
                <c:pt idx="13102">
                  <c:v>42954.104166666664</c:v>
                </c:pt>
                <c:pt idx="13103">
                  <c:v>42954.114583333336</c:v>
                </c:pt>
                <c:pt idx="13104">
                  <c:v>42954.125</c:v>
                </c:pt>
                <c:pt idx="13105">
                  <c:v>42954.135416666664</c:v>
                </c:pt>
                <c:pt idx="13106">
                  <c:v>42954.145833333336</c:v>
                </c:pt>
                <c:pt idx="13107">
                  <c:v>42954.15625</c:v>
                </c:pt>
                <c:pt idx="13108">
                  <c:v>42954.166666666664</c:v>
                </c:pt>
                <c:pt idx="13109">
                  <c:v>42954.177083333336</c:v>
                </c:pt>
                <c:pt idx="13110">
                  <c:v>42954.1875</c:v>
                </c:pt>
                <c:pt idx="13111">
                  <c:v>42954.197916666664</c:v>
                </c:pt>
                <c:pt idx="13112">
                  <c:v>42954.208333333336</c:v>
                </c:pt>
                <c:pt idx="13113">
                  <c:v>42954.21875</c:v>
                </c:pt>
                <c:pt idx="13114">
                  <c:v>42954.229166666664</c:v>
                </c:pt>
                <c:pt idx="13115">
                  <c:v>42954.239583333336</c:v>
                </c:pt>
                <c:pt idx="13116">
                  <c:v>42954.25</c:v>
                </c:pt>
                <c:pt idx="13117">
                  <c:v>42954.260416666664</c:v>
                </c:pt>
                <c:pt idx="13118">
                  <c:v>42954.270833333336</c:v>
                </c:pt>
                <c:pt idx="13119">
                  <c:v>42954.28125</c:v>
                </c:pt>
                <c:pt idx="13120">
                  <c:v>42954.291666666664</c:v>
                </c:pt>
                <c:pt idx="13121">
                  <c:v>42954.302083333336</c:v>
                </c:pt>
                <c:pt idx="13122">
                  <c:v>42954.3125</c:v>
                </c:pt>
                <c:pt idx="13123">
                  <c:v>42954.322916666664</c:v>
                </c:pt>
                <c:pt idx="13124">
                  <c:v>42954.333333333336</c:v>
                </c:pt>
                <c:pt idx="13125">
                  <c:v>42954.34375</c:v>
                </c:pt>
                <c:pt idx="13126">
                  <c:v>42954.354166666664</c:v>
                </c:pt>
                <c:pt idx="13127">
                  <c:v>42954.364583333336</c:v>
                </c:pt>
                <c:pt idx="13128">
                  <c:v>42954.375</c:v>
                </c:pt>
                <c:pt idx="13129">
                  <c:v>42954.385416666664</c:v>
                </c:pt>
                <c:pt idx="13130">
                  <c:v>42954.395833333336</c:v>
                </c:pt>
                <c:pt idx="13131">
                  <c:v>42954.40625</c:v>
                </c:pt>
                <c:pt idx="13132">
                  <c:v>42954.416666666664</c:v>
                </c:pt>
                <c:pt idx="13133">
                  <c:v>42954.427083333336</c:v>
                </c:pt>
                <c:pt idx="13134">
                  <c:v>42954.4375</c:v>
                </c:pt>
                <c:pt idx="13135">
                  <c:v>42954.447916666664</c:v>
                </c:pt>
                <c:pt idx="13136">
                  <c:v>42954.458333333336</c:v>
                </c:pt>
                <c:pt idx="13137">
                  <c:v>42954.46875</c:v>
                </c:pt>
                <c:pt idx="13138">
                  <c:v>42954.479166666664</c:v>
                </c:pt>
                <c:pt idx="13139">
                  <c:v>42954.489583333336</c:v>
                </c:pt>
                <c:pt idx="13140">
                  <c:v>42954.5</c:v>
                </c:pt>
                <c:pt idx="13141">
                  <c:v>42954.510416666664</c:v>
                </c:pt>
                <c:pt idx="13142">
                  <c:v>42954.520833333336</c:v>
                </c:pt>
                <c:pt idx="13143">
                  <c:v>42954.53125</c:v>
                </c:pt>
                <c:pt idx="13144">
                  <c:v>42954.541666666664</c:v>
                </c:pt>
                <c:pt idx="13145">
                  <c:v>42954.552083333336</c:v>
                </c:pt>
                <c:pt idx="13146">
                  <c:v>42954.5625</c:v>
                </c:pt>
                <c:pt idx="13147">
                  <c:v>42954.572916666664</c:v>
                </c:pt>
                <c:pt idx="13148">
                  <c:v>42954.583333333336</c:v>
                </c:pt>
                <c:pt idx="13149">
                  <c:v>42954.59375</c:v>
                </c:pt>
                <c:pt idx="13150">
                  <c:v>42954.604166666664</c:v>
                </c:pt>
                <c:pt idx="13151">
                  <c:v>42954.614583333336</c:v>
                </c:pt>
                <c:pt idx="13152">
                  <c:v>42954.625</c:v>
                </c:pt>
                <c:pt idx="13153">
                  <c:v>42954.635416666664</c:v>
                </c:pt>
                <c:pt idx="13154">
                  <c:v>42954.645833333336</c:v>
                </c:pt>
                <c:pt idx="13155">
                  <c:v>42954.65625</c:v>
                </c:pt>
                <c:pt idx="13156">
                  <c:v>42954.666666666664</c:v>
                </c:pt>
                <c:pt idx="13157">
                  <c:v>42954.677083333336</c:v>
                </c:pt>
                <c:pt idx="13158">
                  <c:v>42954.6875</c:v>
                </c:pt>
                <c:pt idx="13159">
                  <c:v>42954.697916666664</c:v>
                </c:pt>
                <c:pt idx="13160">
                  <c:v>42954.708333333336</c:v>
                </c:pt>
                <c:pt idx="13161">
                  <c:v>42954.71875</c:v>
                </c:pt>
                <c:pt idx="13162">
                  <c:v>42954.729166666664</c:v>
                </c:pt>
                <c:pt idx="13163">
                  <c:v>42954.739583333336</c:v>
                </c:pt>
                <c:pt idx="13164">
                  <c:v>42954.75</c:v>
                </c:pt>
                <c:pt idx="13165">
                  <c:v>42954.760416666664</c:v>
                </c:pt>
                <c:pt idx="13166">
                  <c:v>42954.770833333336</c:v>
                </c:pt>
                <c:pt idx="13167">
                  <c:v>42954.78125</c:v>
                </c:pt>
                <c:pt idx="13168">
                  <c:v>42954.791666666664</c:v>
                </c:pt>
                <c:pt idx="13169">
                  <c:v>42954.802083333336</c:v>
                </c:pt>
                <c:pt idx="13170">
                  <c:v>42954.8125</c:v>
                </c:pt>
                <c:pt idx="13171">
                  <c:v>42954.822916666664</c:v>
                </c:pt>
                <c:pt idx="13172">
                  <c:v>42954.833333333336</c:v>
                </c:pt>
                <c:pt idx="13173">
                  <c:v>42954.84375</c:v>
                </c:pt>
                <c:pt idx="13174">
                  <c:v>42954.854166666664</c:v>
                </c:pt>
                <c:pt idx="13175">
                  <c:v>42954.864583333336</c:v>
                </c:pt>
                <c:pt idx="13176">
                  <c:v>42954.875</c:v>
                </c:pt>
                <c:pt idx="13177">
                  <c:v>42954.885416666664</c:v>
                </c:pt>
                <c:pt idx="13178">
                  <c:v>42954.895833333336</c:v>
                </c:pt>
                <c:pt idx="13179">
                  <c:v>42954.90625</c:v>
                </c:pt>
                <c:pt idx="13180">
                  <c:v>42954.916666666664</c:v>
                </c:pt>
                <c:pt idx="13181">
                  <c:v>42954.927083333336</c:v>
                </c:pt>
                <c:pt idx="13182">
                  <c:v>42954.9375</c:v>
                </c:pt>
                <c:pt idx="13183">
                  <c:v>42954.947916666664</c:v>
                </c:pt>
                <c:pt idx="13184">
                  <c:v>42954.958333333336</c:v>
                </c:pt>
                <c:pt idx="13185">
                  <c:v>42954.96875</c:v>
                </c:pt>
                <c:pt idx="13186">
                  <c:v>42954.979166666664</c:v>
                </c:pt>
                <c:pt idx="13187">
                  <c:v>42954.989583333336</c:v>
                </c:pt>
                <c:pt idx="13188">
                  <c:v>42955</c:v>
                </c:pt>
                <c:pt idx="13189">
                  <c:v>42955.010416666664</c:v>
                </c:pt>
                <c:pt idx="13190">
                  <c:v>42955.020833333336</c:v>
                </c:pt>
                <c:pt idx="13191">
                  <c:v>42955.03125</c:v>
                </c:pt>
                <c:pt idx="13192">
                  <c:v>42955.041666666664</c:v>
                </c:pt>
                <c:pt idx="13193">
                  <c:v>42955.052083333336</c:v>
                </c:pt>
                <c:pt idx="13194">
                  <c:v>42955.0625</c:v>
                </c:pt>
                <c:pt idx="13195">
                  <c:v>42955.072916666664</c:v>
                </c:pt>
                <c:pt idx="13196">
                  <c:v>42955.083333333336</c:v>
                </c:pt>
                <c:pt idx="13197">
                  <c:v>42955.09375</c:v>
                </c:pt>
                <c:pt idx="13198">
                  <c:v>42955.104166666664</c:v>
                </c:pt>
                <c:pt idx="13199">
                  <c:v>42955.114583333336</c:v>
                </c:pt>
                <c:pt idx="13200">
                  <c:v>42955.125</c:v>
                </c:pt>
                <c:pt idx="13201">
                  <c:v>42955.135416666664</c:v>
                </c:pt>
                <c:pt idx="13202">
                  <c:v>42955.145833333336</c:v>
                </c:pt>
                <c:pt idx="13203">
                  <c:v>42955.15625</c:v>
                </c:pt>
                <c:pt idx="13204">
                  <c:v>42955.166666666664</c:v>
                </c:pt>
                <c:pt idx="13205">
                  <c:v>42955.177083333336</c:v>
                </c:pt>
                <c:pt idx="13206">
                  <c:v>42955.1875</c:v>
                </c:pt>
                <c:pt idx="13207">
                  <c:v>42955.197916666664</c:v>
                </c:pt>
                <c:pt idx="13208">
                  <c:v>42955.208333333336</c:v>
                </c:pt>
                <c:pt idx="13209">
                  <c:v>42955.21875</c:v>
                </c:pt>
                <c:pt idx="13210">
                  <c:v>42955.229166666664</c:v>
                </c:pt>
                <c:pt idx="13211">
                  <c:v>42955.239583333336</c:v>
                </c:pt>
                <c:pt idx="13212">
                  <c:v>42955.25</c:v>
                </c:pt>
                <c:pt idx="13213">
                  <c:v>42955.260416666664</c:v>
                </c:pt>
                <c:pt idx="13214">
                  <c:v>42955.270833333336</c:v>
                </c:pt>
                <c:pt idx="13215">
                  <c:v>42955.28125</c:v>
                </c:pt>
                <c:pt idx="13216">
                  <c:v>42955.291666666664</c:v>
                </c:pt>
                <c:pt idx="13217">
                  <c:v>42955.302083333336</c:v>
                </c:pt>
                <c:pt idx="13218">
                  <c:v>42955.3125</c:v>
                </c:pt>
                <c:pt idx="13219">
                  <c:v>42955.322916666664</c:v>
                </c:pt>
                <c:pt idx="13220">
                  <c:v>42955.333333333336</c:v>
                </c:pt>
                <c:pt idx="13221">
                  <c:v>42955.34375</c:v>
                </c:pt>
                <c:pt idx="13222">
                  <c:v>42955.354166666664</c:v>
                </c:pt>
                <c:pt idx="13223">
                  <c:v>42955.364583333336</c:v>
                </c:pt>
                <c:pt idx="13224">
                  <c:v>42955.375</c:v>
                </c:pt>
                <c:pt idx="13225">
                  <c:v>42955.385416666664</c:v>
                </c:pt>
                <c:pt idx="13226">
                  <c:v>42955.395833333336</c:v>
                </c:pt>
                <c:pt idx="13227">
                  <c:v>42955.40625</c:v>
                </c:pt>
                <c:pt idx="13228">
                  <c:v>42955.416666666664</c:v>
                </c:pt>
                <c:pt idx="13229">
                  <c:v>42955.427083333336</c:v>
                </c:pt>
                <c:pt idx="13230">
                  <c:v>42955.4375</c:v>
                </c:pt>
                <c:pt idx="13231">
                  <c:v>42955.447916666664</c:v>
                </c:pt>
                <c:pt idx="13232">
                  <c:v>42955.458333333336</c:v>
                </c:pt>
                <c:pt idx="13233">
                  <c:v>42955.46875</c:v>
                </c:pt>
                <c:pt idx="13234">
                  <c:v>42955.479166666664</c:v>
                </c:pt>
                <c:pt idx="13235">
                  <c:v>42955.489583333336</c:v>
                </c:pt>
                <c:pt idx="13236">
                  <c:v>42955.5</c:v>
                </c:pt>
                <c:pt idx="13237">
                  <c:v>42955.510416666664</c:v>
                </c:pt>
                <c:pt idx="13238">
                  <c:v>42955.520833333336</c:v>
                </c:pt>
                <c:pt idx="13239">
                  <c:v>42955.53125</c:v>
                </c:pt>
                <c:pt idx="13240">
                  <c:v>42955.541666666664</c:v>
                </c:pt>
                <c:pt idx="13241">
                  <c:v>42955.552083333336</c:v>
                </c:pt>
                <c:pt idx="13242">
                  <c:v>42955.5625</c:v>
                </c:pt>
                <c:pt idx="13243">
                  <c:v>42955.572916666664</c:v>
                </c:pt>
                <c:pt idx="13244">
                  <c:v>42955.583333333336</c:v>
                </c:pt>
                <c:pt idx="13245">
                  <c:v>42955.59375</c:v>
                </c:pt>
                <c:pt idx="13246">
                  <c:v>42955.604166666664</c:v>
                </c:pt>
                <c:pt idx="13247">
                  <c:v>42955.614583333336</c:v>
                </c:pt>
                <c:pt idx="13248">
                  <c:v>42955.625</c:v>
                </c:pt>
                <c:pt idx="13249">
                  <c:v>42955.635416666664</c:v>
                </c:pt>
                <c:pt idx="13250">
                  <c:v>42955.645833333336</c:v>
                </c:pt>
                <c:pt idx="13251">
                  <c:v>42955.65625</c:v>
                </c:pt>
                <c:pt idx="13252">
                  <c:v>42955.666666666664</c:v>
                </c:pt>
                <c:pt idx="13253">
                  <c:v>42955.677083333336</c:v>
                </c:pt>
                <c:pt idx="13254">
                  <c:v>42955.6875</c:v>
                </c:pt>
                <c:pt idx="13255">
                  <c:v>42955.697916666664</c:v>
                </c:pt>
                <c:pt idx="13256">
                  <c:v>42955.708333333336</c:v>
                </c:pt>
                <c:pt idx="13257">
                  <c:v>42955.71875</c:v>
                </c:pt>
                <c:pt idx="13258">
                  <c:v>42955.729166666664</c:v>
                </c:pt>
                <c:pt idx="13259">
                  <c:v>42955.739583333336</c:v>
                </c:pt>
                <c:pt idx="13260">
                  <c:v>42955.75</c:v>
                </c:pt>
                <c:pt idx="13261">
                  <c:v>42955.760416666664</c:v>
                </c:pt>
                <c:pt idx="13262">
                  <c:v>42955.770833333336</c:v>
                </c:pt>
                <c:pt idx="13263">
                  <c:v>42955.78125</c:v>
                </c:pt>
                <c:pt idx="13264">
                  <c:v>42955.791666666664</c:v>
                </c:pt>
                <c:pt idx="13265">
                  <c:v>42955.802083333336</c:v>
                </c:pt>
                <c:pt idx="13266">
                  <c:v>42955.8125</c:v>
                </c:pt>
                <c:pt idx="13267">
                  <c:v>42955.822916666664</c:v>
                </c:pt>
                <c:pt idx="13268">
                  <c:v>42955.833333333336</c:v>
                </c:pt>
                <c:pt idx="13269">
                  <c:v>42955.84375</c:v>
                </c:pt>
                <c:pt idx="13270">
                  <c:v>42955.854166666664</c:v>
                </c:pt>
                <c:pt idx="13271">
                  <c:v>42955.864583333336</c:v>
                </c:pt>
                <c:pt idx="13272">
                  <c:v>42955.875</c:v>
                </c:pt>
                <c:pt idx="13273">
                  <c:v>42955.885416666664</c:v>
                </c:pt>
                <c:pt idx="13274">
                  <c:v>42955.895833333336</c:v>
                </c:pt>
                <c:pt idx="13275">
                  <c:v>42955.90625</c:v>
                </c:pt>
                <c:pt idx="13276">
                  <c:v>42955.916666666664</c:v>
                </c:pt>
                <c:pt idx="13277">
                  <c:v>42955.927083333336</c:v>
                </c:pt>
                <c:pt idx="13278">
                  <c:v>42955.9375</c:v>
                </c:pt>
                <c:pt idx="13279">
                  <c:v>42955.947916666664</c:v>
                </c:pt>
                <c:pt idx="13280">
                  <c:v>42955.958333333336</c:v>
                </c:pt>
                <c:pt idx="13281">
                  <c:v>42955.96875</c:v>
                </c:pt>
                <c:pt idx="13282">
                  <c:v>42955.979166666664</c:v>
                </c:pt>
                <c:pt idx="13283">
                  <c:v>42955.989583333336</c:v>
                </c:pt>
                <c:pt idx="13284">
                  <c:v>42956</c:v>
                </c:pt>
                <c:pt idx="13285">
                  <c:v>42956.010416666664</c:v>
                </c:pt>
                <c:pt idx="13286">
                  <c:v>42956.020833333336</c:v>
                </c:pt>
                <c:pt idx="13287">
                  <c:v>42956.03125</c:v>
                </c:pt>
                <c:pt idx="13288">
                  <c:v>42956.041666666664</c:v>
                </c:pt>
                <c:pt idx="13289">
                  <c:v>42956.052083333336</c:v>
                </c:pt>
                <c:pt idx="13290">
                  <c:v>42956.0625</c:v>
                </c:pt>
                <c:pt idx="13291">
                  <c:v>42956.072916666664</c:v>
                </c:pt>
                <c:pt idx="13292">
                  <c:v>42956.083333333336</c:v>
                </c:pt>
                <c:pt idx="13293">
                  <c:v>42956.09375</c:v>
                </c:pt>
                <c:pt idx="13294">
                  <c:v>42956.104166666664</c:v>
                </c:pt>
                <c:pt idx="13295">
                  <c:v>42956.114583333336</c:v>
                </c:pt>
                <c:pt idx="13296">
                  <c:v>42956.125</c:v>
                </c:pt>
                <c:pt idx="13297">
                  <c:v>42956.135416666664</c:v>
                </c:pt>
                <c:pt idx="13298">
                  <c:v>42956.145833333336</c:v>
                </c:pt>
                <c:pt idx="13299">
                  <c:v>42956.15625</c:v>
                </c:pt>
                <c:pt idx="13300">
                  <c:v>42956.166666666664</c:v>
                </c:pt>
                <c:pt idx="13301">
                  <c:v>42956.177083333336</c:v>
                </c:pt>
                <c:pt idx="13302">
                  <c:v>42956.1875</c:v>
                </c:pt>
                <c:pt idx="13303">
                  <c:v>42956.197916666664</c:v>
                </c:pt>
                <c:pt idx="13304">
                  <c:v>42956.208333333336</c:v>
                </c:pt>
                <c:pt idx="13305">
                  <c:v>42956.21875</c:v>
                </c:pt>
                <c:pt idx="13306">
                  <c:v>42956.229166666664</c:v>
                </c:pt>
                <c:pt idx="13307">
                  <c:v>42956.239583333336</c:v>
                </c:pt>
                <c:pt idx="13308">
                  <c:v>42956.25</c:v>
                </c:pt>
                <c:pt idx="13309">
                  <c:v>42956.260416666664</c:v>
                </c:pt>
                <c:pt idx="13310">
                  <c:v>42956.270833333336</c:v>
                </c:pt>
                <c:pt idx="13311">
                  <c:v>42956.28125</c:v>
                </c:pt>
                <c:pt idx="13312">
                  <c:v>42956.291666666664</c:v>
                </c:pt>
                <c:pt idx="13313">
                  <c:v>42956.302083333336</c:v>
                </c:pt>
                <c:pt idx="13314">
                  <c:v>42956.3125</c:v>
                </c:pt>
                <c:pt idx="13315">
                  <c:v>42956.322916666664</c:v>
                </c:pt>
                <c:pt idx="13316">
                  <c:v>42956.333333333336</c:v>
                </c:pt>
                <c:pt idx="13317">
                  <c:v>42956.34375</c:v>
                </c:pt>
                <c:pt idx="13318">
                  <c:v>42956.354166666664</c:v>
                </c:pt>
                <c:pt idx="13319">
                  <c:v>42956.364583333336</c:v>
                </c:pt>
                <c:pt idx="13320">
                  <c:v>42956.375</c:v>
                </c:pt>
                <c:pt idx="13321">
                  <c:v>42956.385416666664</c:v>
                </c:pt>
                <c:pt idx="13322">
                  <c:v>42956.395833333336</c:v>
                </c:pt>
                <c:pt idx="13323">
                  <c:v>42956.40625</c:v>
                </c:pt>
                <c:pt idx="13324">
                  <c:v>42956.416666666664</c:v>
                </c:pt>
                <c:pt idx="13325">
                  <c:v>42956.427083333336</c:v>
                </c:pt>
                <c:pt idx="13326">
                  <c:v>42956.4375</c:v>
                </c:pt>
                <c:pt idx="13327">
                  <c:v>42956.447916666664</c:v>
                </c:pt>
                <c:pt idx="13328">
                  <c:v>42956.458333333336</c:v>
                </c:pt>
                <c:pt idx="13329">
                  <c:v>42956.46875</c:v>
                </c:pt>
                <c:pt idx="13330">
                  <c:v>42956.479166666664</c:v>
                </c:pt>
                <c:pt idx="13331">
                  <c:v>42956.489583333336</c:v>
                </c:pt>
                <c:pt idx="13332">
                  <c:v>42956.5</c:v>
                </c:pt>
                <c:pt idx="13333">
                  <c:v>42956.510416666664</c:v>
                </c:pt>
                <c:pt idx="13334">
                  <c:v>42956.520833333336</c:v>
                </c:pt>
                <c:pt idx="13335">
                  <c:v>42956.53125</c:v>
                </c:pt>
                <c:pt idx="13336">
                  <c:v>42956.541666666664</c:v>
                </c:pt>
                <c:pt idx="13337">
                  <c:v>42956.552083333336</c:v>
                </c:pt>
                <c:pt idx="13338">
                  <c:v>42956.5625</c:v>
                </c:pt>
                <c:pt idx="13339">
                  <c:v>42956.572916666664</c:v>
                </c:pt>
                <c:pt idx="13340">
                  <c:v>42956.583333333336</c:v>
                </c:pt>
                <c:pt idx="13341">
                  <c:v>42956.59375</c:v>
                </c:pt>
                <c:pt idx="13342">
                  <c:v>42956.604166666664</c:v>
                </c:pt>
                <c:pt idx="13343">
                  <c:v>42956.614583333336</c:v>
                </c:pt>
                <c:pt idx="13344">
                  <c:v>42956.625</c:v>
                </c:pt>
                <c:pt idx="13345">
                  <c:v>42956.635416666664</c:v>
                </c:pt>
                <c:pt idx="13346">
                  <c:v>42956.645833333336</c:v>
                </c:pt>
                <c:pt idx="13347">
                  <c:v>42956.65625</c:v>
                </c:pt>
                <c:pt idx="13348">
                  <c:v>42956.666666666664</c:v>
                </c:pt>
                <c:pt idx="13349">
                  <c:v>42956.677083333336</c:v>
                </c:pt>
                <c:pt idx="13350">
                  <c:v>42956.6875</c:v>
                </c:pt>
                <c:pt idx="13351">
                  <c:v>42956.697916666664</c:v>
                </c:pt>
                <c:pt idx="13352">
                  <c:v>42956.708333333336</c:v>
                </c:pt>
                <c:pt idx="13353">
                  <c:v>42956.71875</c:v>
                </c:pt>
                <c:pt idx="13354">
                  <c:v>42956.729166666664</c:v>
                </c:pt>
                <c:pt idx="13355">
                  <c:v>42956.739583333336</c:v>
                </c:pt>
                <c:pt idx="13356">
                  <c:v>42956.75</c:v>
                </c:pt>
                <c:pt idx="13357">
                  <c:v>42956.760416666664</c:v>
                </c:pt>
                <c:pt idx="13358">
                  <c:v>42956.770833333336</c:v>
                </c:pt>
                <c:pt idx="13359">
                  <c:v>42956.78125</c:v>
                </c:pt>
                <c:pt idx="13360">
                  <c:v>42956.791666666664</c:v>
                </c:pt>
                <c:pt idx="13361">
                  <c:v>42956.802083333336</c:v>
                </c:pt>
                <c:pt idx="13362">
                  <c:v>42956.8125</c:v>
                </c:pt>
                <c:pt idx="13363">
                  <c:v>42956.822916666664</c:v>
                </c:pt>
                <c:pt idx="13364">
                  <c:v>42956.833333333336</c:v>
                </c:pt>
                <c:pt idx="13365">
                  <c:v>42956.84375</c:v>
                </c:pt>
                <c:pt idx="13366">
                  <c:v>42956.854166666664</c:v>
                </c:pt>
                <c:pt idx="13367">
                  <c:v>42956.864583333336</c:v>
                </c:pt>
                <c:pt idx="13368">
                  <c:v>42956.875</c:v>
                </c:pt>
                <c:pt idx="13369">
                  <c:v>42956.885416666664</c:v>
                </c:pt>
                <c:pt idx="13370">
                  <c:v>42956.895833333336</c:v>
                </c:pt>
                <c:pt idx="13371">
                  <c:v>42956.90625</c:v>
                </c:pt>
                <c:pt idx="13372">
                  <c:v>42956.916666666664</c:v>
                </c:pt>
                <c:pt idx="13373">
                  <c:v>42956.927083333336</c:v>
                </c:pt>
                <c:pt idx="13374">
                  <c:v>42956.9375</c:v>
                </c:pt>
                <c:pt idx="13375">
                  <c:v>42956.947916666664</c:v>
                </c:pt>
                <c:pt idx="13376">
                  <c:v>42956.958333333336</c:v>
                </c:pt>
                <c:pt idx="13377">
                  <c:v>42956.96875</c:v>
                </c:pt>
                <c:pt idx="13378">
                  <c:v>42956.979166666664</c:v>
                </c:pt>
                <c:pt idx="13379">
                  <c:v>42956.989583333336</c:v>
                </c:pt>
                <c:pt idx="13380">
                  <c:v>42957</c:v>
                </c:pt>
                <c:pt idx="13381">
                  <c:v>42957.010416666664</c:v>
                </c:pt>
                <c:pt idx="13382">
                  <c:v>42957.020833333336</c:v>
                </c:pt>
                <c:pt idx="13383">
                  <c:v>42957.03125</c:v>
                </c:pt>
                <c:pt idx="13384">
                  <c:v>42957.041666666664</c:v>
                </c:pt>
                <c:pt idx="13385">
                  <c:v>42957.052083333336</c:v>
                </c:pt>
                <c:pt idx="13386">
                  <c:v>42957.0625</c:v>
                </c:pt>
                <c:pt idx="13387">
                  <c:v>42957.072916666664</c:v>
                </c:pt>
                <c:pt idx="13388">
                  <c:v>42957.083333333336</c:v>
                </c:pt>
                <c:pt idx="13389">
                  <c:v>42957.09375</c:v>
                </c:pt>
                <c:pt idx="13390">
                  <c:v>42957.104166666664</c:v>
                </c:pt>
                <c:pt idx="13391">
                  <c:v>42957.114583333336</c:v>
                </c:pt>
                <c:pt idx="13392">
                  <c:v>42957.125</c:v>
                </c:pt>
                <c:pt idx="13393">
                  <c:v>42957.135416666664</c:v>
                </c:pt>
                <c:pt idx="13394">
                  <c:v>42957.145833333336</c:v>
                </c:pt>
                <c:pt idx="13395">
                  <c:v>42957.15625</c:v>
                </c:pt>
                <c:pt idx="13396">
                  <c:v>42957.166666666664</c:v>
                </c:pt>
                <c:pt idx="13397">
                  <c:v>42957.177083333336</c:v>
                </c:pt>
                <c:pt idx="13398">
                  <c:v>42957.1875</c:v>
                </c:pt>
                <c:pt idx="13399">
                  <c:v>42957.197916666664</c:v>
                </c:pt>
                <c:pt idx="13400">
                  <c:v>42957.208333333336</c:v>
                </c:pt>
                <c:pt idx="13401">
                  <c:v>42957.21875</c:v>
                </c:pt>
                <c:pt idx="13402">
                  <c:v>42957.229166666664</c:v>
                </c:pt>
                <c:pt idx="13403">
                  <c:v>42957.239583333336</c:v>
                </c:pt>
                <c:pt idx="13404">
                  <c:v>42957.25</c:v>
                </c:pt>
                <c:pt idx="13405">
                  <c:v>42957.260416666664</c:v>
                </c:pt>
                <c:pt idx="13406">
                  <c:v>42957.270833333336</c:v>
                </c:pt>
                <c:pt idx="13407">
                  <c:v>42957.28125</c:v>
                </c:pt>
                <c:pt idx="13408">
                  <c:v>42957.291666666664</c:v>
                </c:pt>
                <c:pt idx="13409">
                  <c:v>42957.302083333336</c:v>
                </c:pt>
                <c:pt idx="13410">
                  <c:v>42957.3125</c:v>
                </c:pt>
                <c:pt idx="13411">
                  <c:v>42957.322916666664</c:v>
                </c:pt>
                <c:pt idx="13412">
                  <c:v>42957.333333333336</c:v>
                </c:pt>
                <c:pt idx="13413">
                  <c:v>42957.34375</c:v>
                </c:pt>
                <c:pt idx="13414">
                  <c:v>42957.354166666664</c:v>
                </c:pt>
                <c:pt idx="13415">
                  <c:v>42957.364583333336</c:v>
                </c:pt>
                <c:pt idx="13416">
                  <c:v>42957.375</c:v>
                </c:pt>
                <c:pt idx="13417">
                  <c:v>42957.385416666664</c:v>
                </c:pt>
                <c:pt idx="13418">
                  <c:v>42957.395833333336</c:v>
                </c:pt>
                <c:pt idx="13419">
                  <c:v>42957.40625</c:v>
                </c:pt>
                <c:pt idx="13420">
                  <c:v>42957.416666666664</c:v>
                </c:pt>
                <c:pt idx="13421">
                  <c:v>42957.427083333336</c:v>
                </c:pt>
                <c:pt idx="13422">
                  <c:v>42957.4375</c:v>
                </c:pt>
                <c:pt idx="13423">
                  <c:v>42957.447916666664</c:v>
                </c:pt>
                <c:pt idx="13424">
                  <c:v>42957.458333333336</c:v>
                </c:pt>
                <c:pt idx="13425">
                  <c:v>42957.46875</c:v>
                </c:pt>
                <c:pt idx="13426">
                  <c:v>42957.479166666664</c:v>
                </c:pt>
                <c:pt idx="13427">
                  <c:v>42957.489583333336</c:v>
                </c:pt>
                <c:pt idx="13428">
                  <c:v>42957.5</c:v>
                </c:pt>
                <c:pt idx="13429">
                  <c:v>42957.510416666664</c:v>
                </c:pt>
                <c:pt idx="13430">
                  <c:v>42957.520833333336</c:v>
                </c:pt>
                <c:pt idx="13431">
                  <c:v>42957.53125</c:v>
                </c:pt>
                <c:pt idx="13432">
                  <c:v>42957.541666666664</c:v>
                </c:pt>
                <c:pt idx="13433">
                  <c:v>42957.552083333336</c:v>
                </c:pt>
                <c:pt idx="13434">
                  <c:v>42957.5625</c:v>
                </c:pt>
                <c:pt idx="13435">
                  <c:v>42957.572916666664</c:v>
                </c:pt>
                <c:pt idx="13436">
                  <c:v>42957.583333333336</c:v>
                </c:pt>
                <c:pt idx="13437">
                  <c:v>42957.59375</c:v>
                </c:pt>
                <c:pt idx="13438">
                  <c:v>42957.604166666664</c:v>
                </c:pt>
                <c:pt idx="13439">
                  <c:v>42957.614583333336</c:v>
                </c:pt>
                <c:pt idx="13440">
                  <c:v>42957.625</c:v>
                </c:pt>
                <c:pt idx="13441">
                  <c:v>42957.635416666664</c:v>
                </c:pt>
                <c:pt idx="13442">
                  <c:v>42957.645833333336</c:v>
                </c:pt>
                <c:pt idx="13443">
                  <c:v>42957.65625</c:v>
                </c:pt>
                <c:pt idx="13444">
                  <c:v>42957.666666666664</c:v>
                </c:pt>
                <c:pt idx="13445">
                  <c:v>42957.677083333336</c:v>
                </c:pt>
                <c:pt idx="13446">
                  <c:v>42957.6875</c:v>
                </c:pt>
                <c:pt idx="13447">
                  <c:v>42957.697916666664</c:v>
                </c:pt>
                <c:pt idx="13448">
                  <c:v>42957.708333333336</c:v>
                </c:pt>
                <c:pt idx="13449">
                  <c:v>42957.71875</c:v>
                </c:pt>
                <c:pt idx="13450">
                  <c:v>42957.729166666664</c:v>
                </c:pt>
                <c:pt idx="13451">
                  <c:v>42957.739583333336</c:v>
                </c:pt>
                <c:pt idx="13452">
                  <c:v>42957.75</c:v>
                </c:pt>
                <c:pt idx="13453">
                  <c:v>42957.760416666664</c:v>
                </c:pt>
                <c:pt idx="13454">
                  <c:v>42957.770833333336</c:v>
                </c:pt>
                <c:pt idx="13455">
                  <c:v>42957.78125</c:v>
                </c:pt>
                <c:pt idx="13456">
                  <c:v>42957.791666666664</c:v>
                </c:pt>
                <c:pt idx="13457">
                  <c:v>42957.802083333336</c:v>
                </c:pt>
                <c:pt idx="13458">
                  <c:v>42957.8125</c:v>
                </c:pt>
                <c:pt idx="13459">
                  <c:v>42957.822916666664</c:v>
                </c:pt>
                <c:pt idx="13460">
                  <c:v>42957.833333333336</c:v>
                </c:pt>
                <c:pt idx="13461">
                  <c:v>42957.84375</c:v>
                </c:pt>
                <c:pt idx="13462">
                  <c:v>42957.854166666664</c:v>
                </c:pt>
                <c:pt idx="13463">
                  <c:v>42957.864583333336</c:v>
                </c:pt>
                <c:pt idx="13464">
                  <c:v>42957.875</c:v>
                </c:pt>
                <c:pt idx="13465">
                  <c:v>42957.885416666664</c:v>
                </c:pt>
                <c:pt idx="13466">
                  <c:v>42957.895833333336</c:v>
                </c:pt>
                <c:pt idx="13467">
                  <c:v>42957.90625</c:v>
                </c:pt>
                <c:pt idx="13468">
                  <c:v>42957.916666666664</c:v>
                </c:pt>
                <c:pt idx="13469">
                  <c:v>42957.927083333336</c:v>
                </c:pt>
                <c:pt idx="13470">
                  <c:v>42957.9375</c:v>
                </c:pt>
                <c:pt idx="13471">
                  <c:v>42957.947916666664</c:v>
                </c:pt>
                <c:pt idx="13472">
                  <c:v>42957.958333333336</c:v>
                </c:pt>
                <c:pt idx="13473">
                  <c:v>42957.96875</c:v>
                </c:pt>
                <c:pt idx="13474">
                  <c:v>42957.979166666664</c:v>
                </c:pt>
                <c:pt idx="13475">
                  <c:v>42957.989583333336</c:v>
                </c:pt>
                <c:pt idx="13476">
                  <c:v>42958</c:v>
                </c:pt>
                <c:pt idx="13477">
                  <c:v>42958.010416666664</c:v>
                </c:pt>
                <c:pt idx="13478">
                  <c:v>42958.020833333336</c:v>
                </c:pt>
                <c:pt idx="13479">
                  <c:v>42958.03125</c:v>
                </c:pt>
                <c:pt idx="13480">
                  <c:v>42958.041666666664</c:v>
                </c:pt>
                <c:pt idx="13481">
                  <c:v>42958.052083333336</c:v>
                </c:pt>
                <c:pt idx="13482">
                  <c:v>42958.0625</c:v>
                </c:pt>
                <c:pt idx="13483">
                  <c:v>42958.072916666664</c:v>
                </c:pt>
                <c:pt idx="13484">
                  <c:v>42958.083333333336</c:v>
                </c:pt>
                <c:pt idx="13485">
                  <c:v>42958.09375</c:v>
                </c:pt>
                <c:pt idx="13486">
                  <c:v>42958.104166666664</c:v>
                </c:pt>
                <c:pt idx="13487">
                  <c:v>42958.114583333336</c:v>
                </c:pt>
                <c:pt idx="13488">
                  <c:v>42958.125</c:v>
                </c:pt>
                <c:pt idx="13489">
                  <c:v>42958.135416666664</c:v>
                </c:pt>
                <c:pt idx="13490">
                  <c:v>42958.145833333336</c:v>
                </c:pt>
                <c:pt idx="13491">
                  <c:v>42958.15625</c:v>
                </c:pt>
                <c:pt idx="13492">
                  <c:v>42958.166666666664</c:v>
                </c:pt>
                <c:pt idx="13493">
                  <c:v>42958.177083333336</c:v>
                </c:pt>
                <c:pt idx="13494">
                  <c:v>42958.1875</c:v>
                </c:pt>
                <c:pt idx="13495">
                  <c:v>42958.197916666664</c:v>
                </c:pt>
                <c:pt idx="13496">
                  <c:v>42958.208333333336</c:v>
                </c:pt>
                <c:pt idx="13497">
                  <c:v>42958.21875</c:v>
                </c:pt>
                <c:pt idx="13498">
                  <c:v>42958.229166666664</c:v>
                </c:pt>
                <c:pt idx="13499">
                  <c:v>42958.239583333336</c:v>
                </c:pt>
                <c:pt idx="13500">
                  <c:v>42958.25</c:v>
                </c:pt>
                <c:pt idx="13501">
                  <c:v>42958.260416666664</c:v>
                </c:pt>
                <c:pt idx="13502">
                  <c:v>42958.270833333336</c:v>
                </c:pt>
                <c:pt idx="13503">
                  <c:v>42958.28125</c:v>
                </c:pt>
                <c:pt idx="13504">
                  <c:v>42958.291666666664</c:v>
                </c:pt>
                <c:pt idx="13505">
                  <c:v>42958.302083333336</c:v>
                </c:pt>
                <c:pt idx="13506">
                  <c:v>42958.3125</c:v>
                </c:pt>
                <c:pt idx="13507">
                  <c:v>42958.322916666664</c:v>
                </c:pt>
                <c:pt idx="13508">
                  <c:v>42958.333333333336</c:v>
                </c:pt>
                <c:pt idx="13509">
                  <c:v>42958.34375</c:v>
                </c:pt>
                <c:pt idx="13510">
                  <c:v>42958.354166666664</c:v>
                </c:pt>
                <c:pt idx="13511">
                  <c:v>42958.364583333336</c:v>
                </c:pt>
                <c:pt idx="13512">
                  <c:v>42958.375</c:v>
                </c:pt>
                <c:pt idx="13513">
                  <c:v>42958.385416666664</c:v>
                </c:pt>
                <c:pt idx="13514">
                  <c:v>42958.395833333336</c:v>
                </c:pt>
                <c:pt idx="13515">
                  <c:v>42958.40625</c:v>
                </c:pt>
                <c:pt idx="13516">
                  <c:v>42958.416666666664</c:v>
                </c:pt>
                <c:pt idx="13517">
                  <c:v>42958.427083333336</c:v>
                </c:pt>
                <c:pt idx="13518">
                  <c:v>42958.4375</c:v>
                </c:pt>
                <c:pt idx="13519">
                  <c:v>42958.447916666664</c:v>
                </c:pt>
                <c:pt idx="13520">
                  <c:v>42958.458333333336</c:v>
                </c:pt>
                <c:pt idx="13521">
                  <c:v>42958.46875</c:v>
                </c:pt>
                <c:pt idx="13522">
                  <c:v>42958.479166666664</c:v>
                </c:pt>
                <c:pt idx="13523">
                  <c:v>42958.489583333336</c:v>
                </c:pt>
                <c:pt idx="13524">
                  <c:v>42958.5</c:v>
                </c:pt>
                <c:pt idx="13525">
                  <c:v>42958.510416666664</c:v>
                </c:pt>
                <c:pt idx="13526">
                  <c:v>42958.520833333336</c:v>
                </c:pt>
                <c:pt idx="13527">
                  <c:v>42958.53125</c:v>
                </c:pt>
                <c:pt idx="13528">
                  <c:v>42958.541666666664</c:v>
                </c:pt>
                <c:pt idx="13529">
                  <c:v>42958.552083333336</c:v>
                </c:pt>
                <c:pt idx="13530">
                  <c:v>42958.5625</c:v>
                </c:pt>
                <c:pt idx="13531">
                  <c:v>42958.572916666664</c:v>
                </c:pt>
                <c:pt idx="13532">
                  <c:v>42958.583333333336</c:v>
                </c:pt>
                <c:pt idx="13533">
                  <c:v>42958.59375</c:v>
                </c:pt>
                <c:pt idx="13534">
                  <c:v>42958.604166666664</c:v>
                </c:pt>
                <c:pt idx="13535">
                  <c:v>42958.614583333336</c:v>
                </c:pt>
                <c:pt idx="13536">
                  <c:v>42958.625</c:v>
                </c:pt>
                <c:pt idx="13537">
                  <c:v>42958.635416666664</c:v>
                </c:pt>
                <c:pt idx="13538">
                  <c:v>42958.645833333336</c:v>
                </c:pt>
                <c:pt idx="13539">
                  <c:v>42958.65625</c:v>
                </c:pt>
                <c:pt idx="13540">
                  <c:v>42958.666666666664</c:v>
                </c:pt>
                <c:pt idx="13541">
                  <c:v>42958.677083333336</c:v>
                </c:pt>
                <c:pt idx="13542">
                  <c:v>42958.6875</c:v>
                </c:pt>
                <c:pt idx="13543">
                  <c:v>42958.697916666664</c:v>
                </c:pt>
                <c:pt idx="13544">
                  <c:v>42958.708333333336</c:v>
                </c:pt>
                <c:pt idx="13545">
                  <c:v>42958.71875</c:v>
                </c:pt>
                <c:pt idx="13546">
                  <c:v>42958.729166666664</c:v>
                </c:pt>
                <c:pt idx="13547">
                  <c:v>42958.739583333336</c:v>
                </c:pt>
                <c:pt idx="13548">
                  <c:v>42958.75</c:v>
                </c:pt>
                <c:pt idx="13549">
                  <c:v>42958.760416666664</c:v>
                </c:pt>
                <c:pt idx="13550">
                  <c:v>42958.770833333336</c:v>
                </c:pt>
                <c:pt idx="13551">
                  <c:v>42958.78125</c:v>
                </c:pt>
                <c:pt idx="13552">
                  <c:v>42958.791666666664</c:v>
                </c:pt>
                <c:pt idx="13553">
                  <c:v>42958.802083333336</c:v>
                </c:pt>
                <c:pt idx="13554">
                  <c:v>42958.8125</c:v>
                </c:pt>
                <c:pt idx="13555">
                  <c:v>42958.822916666664</c:v>
                </c:pt>
                <c:pt idx="13556">
                  <c:v>42958.833333333336</c:v>
                </c:pt>
                <c:pt idx="13557">
                  <c:v>42958.84375</c:v>
                </c:pt>
                <c:pt idx="13558">
                  <c:v>42958.854166666664</c:v>
                </c:pt>
                <c:pt idx="13559">
                  <c:v>42958.864583333336</c:v>
                </c:pt>
                <c:pt idx="13560">
                  <c:v>42958.875</c:v>
                </c:pt>
                <c:pt idx="13561">
                  <c:v>42958.885416666664</c:v>
                </c:pt>
                <c:pt idx="13562">
                  <c:v>42958.895833333336</c:v>
                </c:pt>
                <c:pt idx="13563">
                  <c:v>42958.90625</c:v>
                </c:pt>
                <c:pt idx="13564">
                  <c:v>42958.916666666664</c:v>
                </c:pt>
                <c:pt idx="13565">
                  <c:v>42958.927083333336</c:v>
                </c:pt>
                <c:pt idx="13566">
                  <c:v>42958.9375</c:v>
                </c:pt>
                <c:pt idx="13567">
                  <c:v>42958.947916666664</c:v>
                </c:pt>
                <c:pt idx="13568">
                  <c:v>42958.958333333336</c:v>
                </c:pt>
                <c:pt idx="13569">
                  <c:v>42958.96875</c:v>
                </c:pt>
                <c:pt idx="13570">
                  <c:v>42958.979166666664</c:v>
                </c:pt>
                <c:pt idx="13571">
                  <c:v>42958.989583333336</c:v>
                </c:pt>
                <c:pt idx="13572">
                  <c:v>42959</c:v>
                </c:pt>
                <c:pt idx="13573">
                  <c:v>42959.010416666664</c:v>
                </c:pt>
                <c:pt idx="13574">
                  <c:v>42959.020833333336</c:v>
                </c:pt>
                <c:pt idx="13575">
                  <c:v>42959.03125</c:v>
                </c:pt>
                <c:pt idx="13576">
                  <c:v>42959.041666666664</c:v>
                </c:pt>
                <c:pt idx="13577">
                  <c:v>42959.052083333336</c:v>
                </c:pt>
                <c:pt idx="13578">
                  <c:v>42959.0625</c:v>
                </c:pt>
                <c:pt idx="13579">
                  <c:v>42959.072916666664</c:v>
                </c:pt>
                <c:pt idx="13580">
                  <c:v>42959.083333333336</c:v>
                </c:pt>
                <c:pt idx="13581">
                  <c:v>42959.09375</c:v>
                </c:pt>
                <c:pt idx="13582">
                  <c:v>42959.104166666664</c:v>
                </c:pt>
                <c:pt idx="13583">
                  <c:v>42959.114583333336</c:v>
                </c:pt>
                <c:pt idx="13584">
                  <c:v>42959.125</c:v>
                </c:pt>
                <c:pt idx="13585">
                  <c:v>42959.135416666664</c:v>
                </c:pt>
                <c:pt idx="13586">
                  <c:v>42959.145833333336</c:v>
                </c:pt>
                <c:pt idx="13587">
                  <c:v>42959.15625</c:v>
                </c:pt>
                <c:pt idx="13588">
                  <c:v>42959.166666666664</c:v>
                </c:pt>
                <c:pt idx="13589">
                  <c:v>42959.177083333336</c:v>
                </c:pt>
                <c:pt idx="13590">
                  <c:v>42959.1875</c:v>
                </c:pt>
                <c:pt idx="13591">
                  <c:v>42959.197916666664</c:v>
                </c:pt>
                <c:pt idx="13592">
                  <c:v>42959.208333333336</c:v>
                </c:pt>
                <c:pt idx="13593">
                  <c:v>42959.21875</c:v>
                </c:pt>
                <c:pt idx="13594">
                  <c:v>42959.229166666664</c:v>
                </c:pt>
                <c:pt idx="13595">
                  <c:v>42959.239583333336</c:v>
                </c:pt>
                <c:pt idx="13596">
                  <c:v>42959.25</c:v>
                </c:pt>
                <c:pt idx="13597">
                  <c:v>42959.260416666664</c:v>
                </c:pt>
                <c:pt idx="13598">
                  <c:v>42959.270833333336</c:v>
                </c:pt>
                <c:pt idx="13599">
                  <c:v>42959.28125</c:v>
                </c:pt>
                <c:pt idx="13600">
                  <c:v>42959.291666666664</c:v>
                </c:pt>
                <c:pt idx="13601">
                  <c:v>42959.302083333336</c:v>
                </c:pt>
                <c:pt idx="13602">
                  <c:v>42959.3125</c:v>
                </c:pt>
                <c:pt idx="13603">
                  <c:v>42959.322916666664</c:v>
                </c:pt>
                <c:pt idx="13604">
                  <c:v>42959.333333333336</c:v>
                </c:pt>
                <c:pt idx="13605">
                  <c:v>42959.34375</c:v>
                </c:pt>
                <c:pt idx="13606">
                  <c:v>42959.354166666664</c:v>
                </c:pt>
                <c:pt idx="13607">
                  <c:v>42959.364583333336</c:v>
                </c:pt>
                <c:pt idx="13608">
                  <c:v>42959.375</c:v>
                </c:pt>
                <c:pt idx="13609">
                  <c:v>42959.385416666664</c:v>
                </c:pt>
                <c:pt idx="13610">
                  <c:v>42959.395833333336</c:v>
                </c:pt>
                <c:pt idx="13611">
                  <c:v>42959.40625</c:v>
                </c:pt>
                <c:pt idx="13612">
                  <c:v>42959.416666666664</c:v>
                </c:pt>
                <c:pt idx="13613">
                  <c:v>42959.427083333336</c:v>
                </c:pt>
                <c:pt idx="13614">
                  <c:v>42959.4375</c:v>
                </c:pt>
                <c:pt idx="13615">
                  <c:v>42959.447916666664</c:v>
                </c:pt>
                <c:pt idx="13616">
                  <c:v>42959.458333333336</c:v>
                </c:pt>
                <c:pt idx="13617">
                  <c:v>42959.46875</c:v>
                </c:pt>
                <c:pt idx="13618">
                  <c:v>42959.479166666664</c:v>
                </c:pt>
                <c:pt idx="13619">
                  <c:v>42959.489583333336</c:v>
                </c:pt>
                <c:pt idx="13620">
                  <c:v>42959.5</c:v>
                </c:pt>
                <c:pt idx="13621">
                  <c:v>42959.510416666664</c:v>
                </c:pt>
                <c:pt idx="13622">
                  <c:v>42959.520833333336</c:v>
                </c:pt>
                <c:pt idx="13623">
                  <c:v>42959.53125</c:v>
                </c:pt>
                <c:pt idx="13624">
                  <c:v>42959.541666666664</c:v>
                </c:pt>
                <c:pt idx="13625">
                  <c:v>42959.552083333336</c:v>
                </c:pt>
                <c:pt idx="13626">
                  <c:v>42959.5625</c:v>
                </c:pt>
                <c:pt idx="13627">
                  <c:v>42959.572916666664</c:v>
                </c:pt>
                <c:pt idx="13628">
                  <c:v>42959.583333333336</c:v>
                </c:pt>
                <c:pt idx="13629">
                  <c:v>42959.59375</c:v>
                </c:pt>
                <c:pt idx="13630">
                  <c:v>42959.604166666664</c:v>
                </c:pt>
                <c:pt idx="13631">
                  <c:v>42959.614583333336</c:v>
                </c:pt>
                <c:pt idx="13632">
                  <c:v>42959.625</c:v>
                </c:pt>
                <c:pt idx="13633">
                  <c:v>42959.635416666664</c:v>
                </c:pt>
                <c:pt idx="13634">
                  <c:v>42959.645833333336</c:v>
                </c:pt>
                <c:pt idx="13635">
                  <c:v>42959.65625</c:v>
                </c:pt>
                <c:pt idx="13636">
                  <c:v>42959.666666666664</c:v>
                </c:pt>
                <c:pt idx="13637">
                  <c:v>42959.677083333336</c:v>
                </c:pt>
                <c:pt idx="13638">
                  <c:v>42959.6875</c:v>
                </c:pt>
                <c:pt idx="13639">
                  <c:v>42959.697916666664</c:v>
                </c:pt>
                <c:pt idx="13640">
                  <c:v>42959.708333333336</c:v>
                </c:pt>
                <c:pt idx="13641">
                  <c:v>42959.71875</c:v>
                </c:pt>
                <c:pt idx="13642">
                  <c:v>42959.729166666664</c:v>
                </c:pt>
                <c:pt idx="13643">
                  <c:v>42959.739583333336</c:v>
                </c:pt>
                <c:pt idx="13644">
                  <c:v>42959.75</c:v>
                </c:pt>
                <c:pt idx="13645">
                  <c:v>42959.760416666664</c:v>
                </c:pt>
                <c:pt idx="13646">
                  <c:v>42959.770833333336</c:v>
                </c:pt>
                <c:pt idx="13647">
                  <c:v>42959.78125</c:v>
                </c:pt>
                <c:pt idx="13648">
                  <c:v>42959.791666666664</c:v>
                </c:pt>
                <c:pt idx="13649">
                  <c:v>42959.802083333336</c:v>
                </c:pt>
                <c:pt idx="13650">
                  <c:v>42959.8125</c:v>
                </c:pt>
                <c:pt idx="13651">
                  <c:v>42959.822916666664</c:v>
                </c:pt>
                <c:pt idx="13652">
                  <c:v>42959.833333333336</c:v>
                </c:pt>
                <c:pt idx="13653">
                  <c:v>42959.84375</c:v>
                </c:pt>
                <c:pt idx="13654">
                  <c:v>42959.854166666664</c:v>
                </c:pt>
                <c:pt idx="13655">
                  <c:v>42959.864583333336</c:v>
                </c:pt>
                <c:pt idx="13656">
                  <c:v>42959.875</c:v>
                </c:pt>
                <c:pt idx="13657">
                  <c:v>42959.885416666664</c:v>
                </c:pt>
                <c:pt idx="13658">
                  <c:v>42959.895833333336</c:v>
                </c:pt>
                <c:pt idx="13659">
                  <c:v>42959.90625</c:v>
                </c:pt>
                <c:pt idx="13660">
                  <c:v>42959.916666666664</c:v>
                </c:pt>
                <c:pt idx="13661">
                  <c:v>42959.927083333336</c:v>
                </c:pt>
                <c:pt idx="13662">
                  <c:v>42959.9375</c:v>
                </c:pt>
                <c:pt idx="13663">
                  <c:v>42959.947916666664</c:v>
                </c:pt>
                <c:pt idx="13664">
                  <c:v>42959.958333333336</c:v>
                </c:pt>
                <c:pt idx="13665">
                  <c:v>42959.96875</c:v>
                </c:pt>
                <c:pt idx="13666">
                  <c:v>42959.979166666664</c:v>
                </c:pt>
                <c:pt idx="13667">
                  <c:v>42959.989583333336</c:v>
                </c:pt>
                <c:pt idx="13668">
                  <c:v>42960</c:v>
                </c:pt>
                <c:pt idx="13669">
                  <c:v>42960.010416666664</c:v>
                </c:pt>
                <c:pt idx="13670">
                  <c:v>42960.020833333336</c:v>
                </c:pt>
                <c:pt idx="13671">
                  <c:v>42960.03125</c:v>
                </c:pt>
                <c:pt idx="13672">
                  <c:v>42960.041666666664</c:v>
                </c:pt>
                <c:pt idx="13673">
                  <c:v>42960.052083333336</c:v>
                </c:pt>
                <c:pt idx="13674">
                  <c:v>42960.0625</c:v>
                </c:pt>
                <c:pt idx="13675">
                  <c:v>42960.072916666664</c:v>
                </c:pt>
                <c:pt idx="13676">
                  <c:v>42960.083333333336</c:v>
                </c:pt>
                <c:pt idx="13677">
                  <c:v>42960.09375</c:v>
                </c:pt>
                <c:pt idx="13678">
                  <c:v>42960.104166666664</c:v>
                </c:pt>
                <c:pt idx="13679">
                  <c:v>42960.114583333336</c:v>
                </c:pt>
                <c:pt idx="13680">
                  <c:v>42960.125</c:v>
                </c:pt>
                <c:pt idx="13681">
                  <c:v>42960.135416666664</c:v>
                </c:pt>
                <c:pt idx="13682">
                  <c:v>42960.145833333336</c:v>
                </c:pt>
                <c:pt idx="13683">
                  <c:v>42960.15625</c:v>
                </c:pt>
                <c:pt idx="13684">
                  <c:v>42960.166666666664</c:v>
                </c:pt>
                <c:pt idx="13685">
                  <c:v>42960.177083333336</c:v>
                </c:pt>
                <c:pt idx="13686">
                  <c:v>42960.1875</c:v>
                </c:pt>
                <c:pt idx="13687">
                  <c:v>42960.197916666664</c:v>
                </c:pt>
                <c:pt idx="13688">
                  <c:v>42960.208333333336</c:v>
                </c:pt>
                <c:pt idx="13689">
                  <c:v>42960.21875</c:v>
                </c:pt>
                <c:pt idx="13690">
                  <c:v>42960.229166666664</c:v>
                </c:pt>
                <c:pt idx="13691">
                  <c:v>42960.239583333336</c:v>
                </c:pt>
                <c:pt idx="13692">
                  <c:v>42960.25</c:v>
                </c:pt>
                <c:pt idx="13693">
                  <c:v>42960.260416666664</c:v>
                </c:pt>
                <c:pt idx="13694">
                  <c:v>42960.270833333336</c:v>
                </c:pt>
                <c:pt idx="13695">
                  <c:v>42960.28125</c:v>
                </c:pt>
                <c:pt idx="13696">
                  <c:v>42960.291666666664</c:v>
                </c:pt>
                <c:pt idx="13697">
                  <c:v>42960.302083333336</c:v>
                </c:pt>
                <c:pt idx="13698">
                  <c:v>42960.3125</c:v>
                </c:pt>
                <c:pt idx="13699">
                  <c:v>42960.322916666664</c:v>
                </c:pt>
                <c:pt idx="13700">
                  <c:v>42960.333333333336</c:v>
                </c:pt>
                <c:pt idx="13701">
                  <c:v>42960.34375</c:v>
                </c:pt>
                <c:pt idx="13702">
                  <c:v>42960.354166666664</c:v>
                </c:pt>
                <c:pt idx="13703">
                  <c:v>42960.364583333336</c:v>
                </c:pt>
                <c:pt idx="13704">
                  <c:v>42960.375</c:v>
                </c:pt>
                <c:pt idx="13705">
                  <c:v>42960.385416666664</c:v>
                </c:pt>
                <c:pt idx="13706">
                  <c:v>42960.395833333336</c:v>
                </c:pt>
                <c:pt idx="13707">
                  <c:v>42960.40625</c:v>
                </c:pt>
                <c:pt idx="13708">
                  <c:v>42960.416666666664</c:v>
                </c:pt>
                <c:pt idx="13709">
                  <c:v>42960.427083333336</c:v>
                </c:pt>
                <c:pt idx="13710">
                  <c:v>42960.4375</c:v>
                </c:pt>
                <c:pt idx="13711">
                  <c:v>42960.447916666664</c:v>
                </c:pt>
                <c:pt idx="13712">
                  <c:v>42960.458333333336</c:v>
                </c:pt>
                <c:pt idx="13713">
                  <c:v>42960.46875</c:v>
                </c:pt>
                <c:pt idx="13714">
                  <c:v>42960.479166666664</c:v>
                </c:pt>
                <c:pt idx="13715">
                  <c:v>42960.489583333336</c:v>
                </c:pt>
                <c:pt idx="13716">
                  <c:v>42960.5</c:v>
                </c:pt>
                <c:pt idx="13717">
                  <c:v>42960.510416666664</c:v>
                </c:pt>
                <c:pt idx="13718">
                  <c:v>42960.520833333336</c:v>
                </c:pt>
                <c:pt idx="13719">
                  <c:v>42960.53125</c:v>
                </c:pt>
                <c:pt idx="13720">
                  <c:v>42960.541666666664</c:v>
                </c:pt>
                <c:pt idx="13721">
                  <c:v>42960.552083333336</c:v>
                </c:pt>
                <c:pt idx="13722">
                  <c:v>42960.5625</c:v>
                </c:pt>
                <c:pt idx="13723">
                  <c:v>42960.572916666664</c:v>
                </c:pt>
                <c:pt idx="13724">
                  <c:v>42960.583333333336</c:v>
                </c:pt>
                <c:pt idx="13725">
                  <c:v>42960.59375</c:v>
                </c:pt>
                <c:pt idx="13726">
                  <c:v>42960.604166666664</c:v>
                </c:pt>
                <c:pt idx="13727">
                  <c:v>42960.614583333336</c:v>
                </c:pt>
                <c:pt idx="13728">
                  <c:v>42960.625</c:v>
                </c:pt>
                <c:pt idx="13729">
                  <c:v>42960.635416666664</c:v>
                </c:pt>
                <c:pt idx="13730">
                  <c:v>42960.645833333336</c:v>
                </c:pt>
                <c:pt idx="13731">
                  <c:v>42960.65625</c:v>
                </c:pt>
                <c:pt idx="13732">
                  <c:v>42960.666666666664</c:v>
                </c:pt>
                <c:pt idx="13733">
                  <c:v>42960.677083333336</c:v>
                </c:pt>
                <c:pt idx="13734">
                  <c:v>42960.6875</c:v>
                </c:pt>
                <c:pt idx="13735">
                  <c:v>42960.697916666664</c:v>
                </c:pt>
                <c:pt idx="13736">
                  <c:v>42960.708333333336</c:v>
                </c:pt>
                <c:pt idx="13737">
                  <c:v>42960.71875</c:v>
                </c:pt>
                <c:pt idx="13738">
                  <c:v>42960.729166666664</c:v>
                </c:pt>
                <c:pt idx="13739">
                  <c:v>42960.739583333336</c:v>
                </c:pt>
                <c:pt idx="13740">
                  <c:v>42960.75</c:v>
                </c:pt>
                <c:pt idx="13741">
                  <c:v>42960.760416666664</c:v>
                </c:pt>
                <c:pt idx="13742">
                  <c:v>42960.770833333336</c:v>
                </c:pt>
                <c:pt idx="13743">
                  <c:v>42960.78125</c:v>
                </c:pt>
                <c:pt idx="13744">
                  <c:v>42960.791666666664</c:v>
                </c:pt>
                <c:pt idx="13745">
                  <c:v>42960.802083333336</c:v>
                </c:pt>
                <c:pt idx="13746">
                  <c:v>42960.8125</c:v>
                </c:pt>
                <c:pt idx="13747">
                  <c:v>42960.822916666664</c:v>
                </c:pt>
                <c:pt idx="13748">
                  <c:v>42960.833333333336</c:v>
                </c:pt>
                <c:pt idx="13749">
                  <c:v>42960.84375</c:v>
                </c:pt>
                <c:pt idx="13750">
                  <c:v>42960.854166666664</c:v>
                </c:pt>
                <c:pt idx="13751">
                  <c:v>42960.864583333336</c:v>
                </c:pt>
                <c:pt idx="13752">
                  <c:v>42960.875</c:v>
                </c:pt>
                <c:pt idx="13753">
                  <c:v>42960.885416666664</c:v>
                </c:pt>
                <c:pt idx="13754">
                  <c:v>42960.895833333336</c:v>
                </c:pt>
                <c:pt idx="13755">
                  <c:v>42960.90625</c:v>
                </c:pt>
                <c:pt idx="13756">
                  <c:v>42960.916666666664</c:v>
                </c:pt>
                <c:pt idx="13757">
                  <c:v>42960.927083333336</c:v>
                </c:pt>
                <c:pt idx="13758">
                  <c:v>42960.9375</c:v>
                </c:pt>
                <c:pt idx="13759">
                  <c:v>42960.947916666664</c:v>
                </c:pt>
                <c:pt idx="13760">
                  <c:v>42960.958333333336</c:v>
                </c:pt>
                <c:pt idx="13761">
                  <c:v>42960.96875</c:v>
                </c:pt>
                <c:pt idx="13762">
                  <c:v>42960.979166666664</c:v>
                </c:pt>
                <c:pt idx="13763">
                  <c:v>42960.989583333336</c:v>
                </c:pt>
                <c:pt idx="13764">
                  <c:v>42961</c:v>
                </c:pt>
                <c:pt idx="13765">
                  <c:v>42961.010416666664</c:v>
                </c:pt>
                <c:pt idx="13766">
                  <c:v>42961.020833333336</c:v>
                </c:pt>
                <c:pt idx="13767">
                  <c:v>42961.03125</c:v>
                </c:pt>
                <c:pt idx="13768">
                  <c:v>42961.041666666664</c:v>
                </c:pt>
                <c:pt idx="13769">
                  <c:v>42961.052083333336</c:v>
                </c:pt>
                <c:pt idx="13770">
                  <c:v>42961.0625</c:v>
                </c:pt>
                <c:pt idx="13771">
                  <c:v>42961.072916666664</c:v>
                </c:pt>
                <c:pt idx="13772">
                  <c:v>42961.083333333336</c:v>
                </c:pt>
                <c:pt idx="13773">
                  <c:v>42961.09375</c:v>
                </c:pt>
                <c:pt idx="13774">
                  <c:v>42961.104166666664</c:v>
                </c:pt>
                <c:pt idx="13775">
                  <c:v>42961.114583333336</c:v>
                </c:pt>
                <c:pt idx="13776">
                  <c:v>42961.125</c:v>
                </c:pt>
                <c:pt idx="13777">
                  <c:v>42961.135416666664</c:v>
                </c:pt>
                <c:pt idx="13778">
                  <c:v>42961.145833333336</c:v>
                </c:pt>
                <c:pt idx="13779">
                  <c:v>42961.15625</c:v>
                </c:pt>
                <c:pt idx="13780">
                  <c:v>42961.166666666664</c:v>
                </c:pt>
                <c:pt idx="13781">
                  <c:v>42961.177083333336</c:v>
                </c:pt>
                <c:pt idx="13782">
                  <c:v>42961.1875</c:v>
                </c:pt>
                <c:pt idx="13783">
                  <c:v>42961.197916666664</c:v>
                </c:pt>
                <c:pt idx="13784">
                  <c:v>42961.208333333336</c:v>
                </c:pt>
                <c:pt idx="13785">
                  <c:v>42961.21875</c:v>
                </c:pt>
                <c:pt idx="13786">
                  <c:v>42961.229166666664</c:v>
                </c:pt>
                <c:pt idx="13787">
                  <c:v>42961.239583333336</c:v>
                </c:pt>
                <c:pt idx="13788">
                  <c:v>42961.25</c:v>
                </c:pt>
                <c:pt idx="13789">
                  <c:v>42961.260416666664</c:v>
                </c:pt>
                <c:pt idx="13790">
                  <c:v>42961.270833333336</c:v>
                </c:pt>
                <c:pt idx="13791">
                  <c:v>42961.28125</c:v>
                </c:pt>
                <c:pt idx="13792">
                  <c:v>42961.291666666664</c:v>
                </c:pt>
                <c:pt idx="13793">
                  <c:v>42961.302083333336</c:v>
                </c:pt>
                <c:pt idx="13794">
                  <c:v>42961.3125</c:v>
                </c:pt>
                <c:pt idx="13795">
                  <c:v>42961.322916666664</c:v>
                </c:pt>
                <c:pt idx="13796">
                  <c:v>42961.333333333336</c:v>
                </c:pt>
                <c:pt idx="13797">
                  <c:v>42961.34375</c:v>
                </c:pt>
                <c:pt idx="13798">
                  <c:v>42961.354166666664</c:v>
                </c:pt>
                <c:pt idx="13799">
                  <c:v>42961.364583333336</c:v>
                </c:pt>
                <c:pt idx="13800">
                  <c:v>42961.375</c:v>
                </c:pt>
                <c:pt idx="13801">
                  <c:v>42961.385416666664</c:v>
                </c:pt>
                <c:pt idx="13802">
                  <c:v>42961.395833333336</c:v>
                </c:pt>
                <c:pt idx="13803">
                  <c:v>42961.40625</c:v>
                </c:pt>
                <c:pt idx="13804">
                  <c:v>42961.416666666664</c:v>
                </c:pt>
                <c:pt idx="13805">
                  <c:v>42961.427083333336</c:v>
                </c:pt>
                <c:pt idx="13806">
                  <c:v>42961.4375</c:v>
                </c:pt>
                <c:pt idx="13807">
                  <c:v>42961.447916666664</c:v>
                </c:pt>
                <c:pt idx="13808">
                  <c:v>42961.458333333336</c:v>
                </c:pt>
                <c:pt idx="13809">
                  <c:v>42961.46875</c:v>
                </c:pt>
                <c:pt idx="13810">
                  <c:v>42961.479166666664</c:v>
                </c:pt>
                <c:pt idx="13811">
                  <c:v>42961.489583333336</c:v>
                </c:pt>
                <c:pt idx="13812">
                  <c:v>42961.5</c:v>
                </c:pt>
                <c:pt idx="13813">
                  <c:v>42961.510416666664</c:v>
                </c:pt>
                <c:pt idx="13814">
                  <c:v>42961.520833333336</c:v>
                </c:pt>
                <c:pt idx="13815">
                  <c:v>42961.53125</c:v>
                </c:pt>
                <c:pt idx="13816">
                  <c:v>42961.541666666664</c:v>
                </c:pt>
                <c:pt idx="13817">
                  <c:v>42961.552083333336</c:v>
                </c:pt>
                <c:pt idx="13818">
                  <c:v>42961.5625</c:v>
                </c:pt>
                <c:pt idx="13819">
                  <c:v>42961.572916666664</c:v>
                </c:pt>
                <c:pt idx="13820">
                  <c:v>42961.583333333336</c:v>
                </c:pt>
                <c:pt idx="13821">
                  <c:v>42961.59375</c:v>
                </c:pt>
                <c:pt idx="13822">
                  <c:v>42961.604166666664</c:v>
                </c:pt>
                <c:pt idx="13823">
                  <c:v>42961.614583333336</c:v>
                </c:pt>
                <c:pt idx="13824">
                  <c:v>42961.625</c:v>
                </c:pt>
                <c:pt idx="13825">
                  <c:v>42961.635416666664</c:v>
                </c:pt>
                <c:pt idx="13826">
                  <c:v>42961.645833333336</c:v>
                </c:pt>
                <c:pt idx="13827">
                  <c:v>42961.65625</c:v>
                </c:pt>
                <c:pt idx="13828">
                  <c:v>42961.666666666664</c:v>
                </c:pt>
                <c:pt idx="13829">
                  <c:v>42961.677083333336</c:v>
                </c:pt>
                <c:pt idx="13830">
                  <c:v>42961.6875</c:v>
                </c:pt>
                <c:pt idx="13831">
                  <c:v>42961.697916666664</c:v>
                </c:pt>
                <c:pt idx="13832">
                  <c:v>42961.708333333336</c:v>
                </c:pt>
                <c:pt idx="13833">
                  <c:v>42961.71875</c:v>
                </c:pt>
                <c:pt idx="13834">
                  <c:v>42961.729166666664</c:v>
                </c:pt>
                <c:pt idx="13835">
                  <c:v>42961.739583333336</c:v>
                </c:pt>
                <c:pt idx="13836">
                  <c:v>42961.75</c:v>
                </c:pt>
                <c:pt idx="13837">
                  <c:v>42961.760416666664</c:v>
                </c:pt>
                <c:pt idx="13838">
                  <c:v>42961.770833333336</c:v>
                </c:pt>
                <c:pt idx="13839">
                  <c:v>42961.78125</c:v>
                </c:pt>
                <c:pt idx="13840">
                  <c:v>42961.791666666664</c:v>
                </c:pt>
                <c:pt idx="13841">
                  <c:v>42961.802083333336</c:v>
                </c:pt>
                <c:pt idx="13842">
                  <c:v>42961.8125</c:v>
                </c:pt>
                <c:pt idx="13843">
                  <c:v>42961.822916666664</c:v>
                </c:pt>
                <c:pt idx="13844">
                  <c:v>42961.833333333336</c:v>
                </c:pt>
                <c:pt idx="13845">
                  <c:v>42961.84375</c:v>
                </c:pt>
                <c:pt idx="13846">
                  <c:v>42961.854166666664</c:v>
                </c:pt>
                <c:pt idx="13847">
                  <c:v>42961.864583333336</c:v>
                </c:pt>
                <c:pt idx="13848">
                  <c:v>42961.875</c:v>
                </c:pt>
                <c:pt idx="13849">
                  <c:v>42961.885416666664</c:v>
                </c:pt>
                <c:pt idx="13850">
                  <c:v>42961.895833333336</c:v>
                </c:pt>
                <c:pt idx="13851">
                  <c:v>42961.90625</c:v>
                </c:pt>
                <c:pt idx="13852">
                  <c:v>42961.916666666664</c:v>
                </c:pt>
                <c:pt idx="13853">
                  <c:v>42961.927083333336</c:v>
                </c:pt>
                <c:pt idx="13854">
                  <c:v>42961.9375</c:v>
                </c:pt>
                <c:pt idx="13855">
                  <c:v>42961.947916666664</c:v>
                </c:pt>
                <c:pt idx="13856">
                  <c:v>42961.958333333336</c:v>
                </c:pt>
                <c:pt idx="13857">
                  <c:v>42961.96875</c:v>
                </c:pt>
                <c:pt idx="13858">
                  <c:v>42961.979166666664</c:v>
                </c:pt>
                <c:pt idx="13859">
                  <c:v>42961.989583333336</c:v>
                </c:pt>
                <c:pt idx="13860">
                  <c:v>42962</c:v>
                </c:pt>
                <c:pt idx="13861">
                  <c:v>42962.010416666664</c:v>
                </c:pt>
                <c:pt idx="13862">
                  <c:v>42962.020833333336</c:v>
                </c:pt>
                <c:pt idx="13863">
                  <c:v>42962.03125</c:v>
                </c:pt>
                <c:pt idx="13864">
                  <c:v>42962.041666666664</c:v>
                </c:pt>
                <c:pt idx="13865">
                  <c:v>42962.052083333336</c:v>
                </c:pt>
                <c:pt idx="13866">
                  <c:v>42962.0625</c:v>
                </c:pt>
                <c:pt idx="13867">
                  <c:v>42962.072916666664</c:v>
                </c:pt>
                <c:pt idx="13868">
                  <c:v>42962.083333333336</c:v>
                </c:pt>
                <c:pt idx="13869">
                  <c:v>42962.09375</c:v>
                </c:pt>
                <c:pt idx="13870">
                  <c:v>42962.104166666664</c:v>
                </c:pt>
                <c:pt idx="13871">
                  <c:v>42962.114583333336</c:v>
                </c:pt>
                <c:pt idx="13872">
                  <c:v>42962.125</c:v>
                </c:pt>
                <c:pt idx="13873">
                  <c:v>42962.135416666664</c:v>
                </c:pt>
                <c:pt idx="13874">
                  <c:v>42962.145833333336</c:v>
                </c:pt>
                <c:pt idx="13875">
                  <c:v>42962.15625</c:v>
                </c:pt>
                <c:pt idx="13876">
                  <c:v>42962.166666666664</c:v>
                </c:pt>
                <c:pt idx="13877">
                  <c:v>42962.177083333336</c:v>
                </c:pt>
                <c:pt idx="13878">
                  <c:v>42962.1875</c:v>
                </c:pt>
                <c:pt idx="13879">
                  <c:v>42962.197916666664</c:v>
                </c:pt>
                <c:pt idx="13880">
                  <c:v>42962.208333333336</c:v>
                </c:pt>
                <c:pt idx="13881">
                  <c:v>42962.21875</c:v>
                </c:pt>
                <c:pt idx="13882">
                  <c:v>42962.229166666664</c:v>
                </c:pt>
                <c:pt idx="13883">
                  <c:v>42962.239583333336</c:v>
                </c:pt>
                <c:pt idx="13884">
                  <c:v>42962.25</c:v>
                </c:pt>
                <c:pt idx="13885">
                  <c:v>42962.260416666664</c:v>
                </c:pt>
                <c:pt idx="13886">
                  <c:v>42962.270833333336</c:v>
                </c:pt>
                <c:pt idx="13887">
                  <c:v>42962.28125</c:v>
                </c:pt>
                <c:pt idx="13888">
                  <c:v>42962.291666666664</c:v>
                </c:pt>
                <c:pt idx="13889">
                  <c:v>42962.302083333336</c:v>
                </c:pt>
                <c:pt idx="13890">
                  <c:v>42962.3125</c:v>
                </c:pt>
                <c:pt idx="13891">
                  <c:v>42962.322916666664</c:v>
                </c:pt>
                <c:pt idx="13892">
                  <c:v>42962.333333333336</c:v>
                </c:pt>
                <c:pt idx="13893">
                  <c:v>42962.34375</c:v>
                </c:pt>
                <c:pt idx="13894">
                  <c:v>42962.354166666664</c:v>
                </c:pt>
                <c:pt idx="13895">
                  <c:v>42962.364583333336</c:v>
                </c:pt>
                <c:pt idx="13896">
                  <c:v>42962.375</c:v>
                </c:pt>
                <c:pt idx="13897">
                  <c:v>42962.385416666664</c:v>
                </c:pt>
                <c:pt idx="13898">
                  <c:v>42962.395833333336</c:v>
                </c:pt>
                <c:pt idx="13899">
                  <c:v>42962.40625</c:v>
                </c:pt>
                <c:pt idx="13900">
                  <c:v>42962.416666666664</c:v>
                </c:pt>
                <c:pt idx="13901">
                  <c:v>42962.427083333336</c:v>
                </c:pt>
                <c:pt idx="13902">
                  <c:v>42962.4375</c:v>
                </c:pt>
                <c:pt idx="13903">
                  <c:v>42962.447916666664</c:v>
                </c:pt>
                <c:pt idx="13904">
                  <c:v>42962.458333333336</c:v>
                </c:pt>
                <c:pt idx="13905">
                  <c:v>42962.46875</c:v>
                </c:pt>
                <c:pt idx="13906">
                  <c:v>42962.479166666664</c:v>
                </c:pt>
                <c:pt idx="13907">
                  <c:v>42962.489583333336</c:v>
                </c:pt>
                <c:pt idx="13908">
                  <c:v>42962.5</c:v>
                </c:pt>
                <c:pt idx="13909">
                  <c:v>42962.510416666664</c:v>
                </c:pt>
                <c:pt idx="13910">
                  <c:v>42962.520833333336</c:v>
                </c:pt>
                <c:pt idx="13911">
                  <c:v>42962.53125</c:v>
                </c:pt>
                <c:pt idx="13912">
                  <c:v>42962.541666666664</c:v>
                </c:pt>
                <c:pt idx="13913">
                  <c:v>42962.552083333336</c:v>
                </c:pt>
                <c:pt idx="13914">
                  <c:v>42962.5625</c:v>
                </c:pt>
                <c:pt idx="13915">
                  <c:v>42962.572916666664</c:v>
                </c:pt>
                <c:pt idx="13916">
                  <c:v>42962.583333333336</c:v>
                </c:pt>
                <c:pt idx="13917">
                  <c:v>42962.59375</c:v>
                </c:pt>
                <c:pt idx="13918">
                  <c:v>42962.604166666664</c:v>
                </c:pt>
                <c:pt idx="13919">
                  <c:v>42962.614583333336</c:v>
                </c:pt>
                <c:pt idx="13920">
                  <c:v>42962.625</c:v>
                </c:pt>
                <c:pt idx="13921">
                  <c:v>42962.635416666664</c:v>
                </c:pt>
                <c:pt idx="13922">
                  <c:v>42962.645833333336</c:v>
                </c:pt>
                <c:pt idx="13923">
                  <c:v>42962.65625</c:v>
                </c:pt>
                <c:pt idx="13924">
                  <c:v>42962.666666666664</c:v>
                </c:pt>
                <c:pt idx="13925">
                  <c:v>42962.677083333336</c:v>
                </c:pt>
                <c:pt idx="13926">
                  <c:v>42962.6875</c:v>
                </c:pt>
                <c:pt idx="13927">
                  <c:v>42962.697916666664</c:v>
                </c:pt>
                <c:pt idx="13928">
                  <c:v>42962.708333333336</c:v>
                </c:pt>
                <c:pt idx="13929">
                  <c:v>42962.71875</c:v>
                </c:pt>
                <c:pt idx="13930">
                  <c:v>42962.729166666664</c:v>
                </c:pt>
                <c:pt idx="13931">
                  <c:v>42962.739583333336</c:v>
                </c:pt>
                <c:pt idx="13932">
                  <c:v>42962.75</c:v>
                </c:pt>
                <c:pt idx="13933">
                  <c:v>42962.760416666664</c:v>
                </c:pt>
                <c:pt idx="13934">
                  <c:v>42962.770833333336</c:v>
                </c:pt>
                <c:pt idx="13935">
                  <c:v>42962.78125</c:v>
                </c:pt>
                <c:pt idx="13936">
                  <c:v>42962.791666666664</c:v>
                </c:pt>
                <c:pt idx="13937">
                  <c:v>42962.802083333336</c:v>
                </c:pt>
                <c:pt idx="13938">
                  <c:v>42962.8125</c:v>
                </c:pt>
                <c:pt idx="13939">
                  <c:v>42962.822916666664</c:v>
                </c:pt>
                <c:pt idx="13940">
                  <c:v>42962.833333333336</c:v>
                </c:pt>
                <c:pt idx="13941">
                  <c:v>42962.84375</c:v>
                </c:pt>
                <c:pt idx="13942">
                  <c:v>42962.854166666664</c:v>
                </c:pt>
                <c:pt idx="13943">
                  <c:v>42962.864583333336</c:v>
                </c:pt>
                <c:pt idx="13944">
                  <c:v>42962.875</c:v>
                </c:pt>
                <c:pt idx="13945">
                  <c:v>42962.885416666664</c:v>
                </c:pt>
                <c:pt idx="13946">
                  <c:v>42962.895833333336</c:v>
                </c:pt>
                <c:pt idx="13947">
                  <c:v>42962.90625</c:v>
                </c:pt>
                <c:pt idx="13948">
                  <c:v>42962.916666666664</c:v>
                </c:pt>
                <c:pt idx="13949">
                  <c:v>42962.927083333336</c:v>
                </c:pt>
                <c:pt idx="13950">
                  <c:v>42962.9375</c:v>
                </c:pt>
                <c:pt idx="13951">
                  <c:v>42962.947916666664</c:v>
                </c:pt>
                <c:pt idx="13952">
                  <c:v>42962.958333333336</c:v>
                </c:pt>
                <c:pt idx="13953">
                  <c:v>42962.96875</c:v>
                </c:pt>
                <c:pt idx="13954">
                  <c:v>42962.979166666664</c:v>
                </c:pt>
                <c:pt idx="13955">
                  <c:v>42962.989583333336</c:v>
                </c:pt>
                <c:pt idx="13956">
                  <c:v>42963</c:v>
                </c:pt>
                <c:pt idx="13957">
                  <c:v>42963.010416666664</c:v>
                </c:pt>
                <c:pt idx="13958">
                  <c:v>42963.020833333336</c:v>
                </c:pt>
                <c:pt idx="13959">
                  <c:v>42963.03125</c:v>
                </c:pt>
                <c:pt idx="13960">
                  <c:v>42963.041666666664</c:v>
                </c:pt>
                <c:pt idx="13961">
                  <c:v>42963.052083333336</c:v>
                </c:pt>
                <c:pt idx="13962">
                  <c:v>42963.0625</c:v>
                </c:pt>
                <c:pt idx="13963">
                  <c:v>42963.072916666664</c:v>
                </c:pt>
                <c:pt idx="13964">
                  <c:v>42963.083333333336</c:v>
                </c:pt>
                <c:pt idx="13965">
                  <c:v>42963.09375</c:v>
                </c:pt>
                <c:pt idx="13966">
                  <c:v>42963.104166666664</c:v>
                </c:pt>
                <c:pt idx="13967">
                  <c:v>42963.114583333336</c:v>
                </c:pt>
                <c:pt idx="13968">
                  <c:v>42963.125</c:v>
                </c:pt>
                <c:pt idx="13969">
                  <c:v>42963.135416666664</c:v>
                </c:pt>
                <c:pt idx="13970">
                  <c:v>42963.145833333336</c:v>
                </c:pt>
                <c:pt idx="13971">
                  <c:v>42963.15625</c:v>
                </c:pt>
                <c:pt idx="13972">
                  <c:v>42963.166666666664</c:v>
                </c:pt>
                <c:pt idx="13973">
                  <c:v>42963.177083333336</c:v>
                </c:pt>
                <c:pt idx="13974">
                  <c:v>42963.1875</c:v>
                </c:pt>
                <c:pt idx="13975">
                  <c:v>42963.197916666664</c:v>
                </c:pt>
                <c:pt idx="13976">
                  <c:v>42963.208333333336</c:v>
                </c:pt>
                <c:pt idx="13977">
                  <c:v>42963.21875</c:v>
                </c:pt>
                <c:pt idx="13978">
                  <c:v>42963.229166666664</c:v>
                </c:pt>
                <c:pt idx="13979">
                  <c:v>42963.239583333336</c:v>
                </c:pt>
                <c:pt idx="13980">
                  <c:v>42963.25</c:v>
                </c:pt>
                <c:pt idx="13981">
                  <c:v>42963.260416666664</c:v>
                </c:pt>
                <c:pt idx="13982">
                  <c:v>42963.270833333336</c:v>
                </c:pt>
                <c:pt idx="13983">
                  <c:v>42963.28125</c:v>
                </c:pt>
                <c:pt idx="13984">
                  <c:v>42963.291666666664</c:v>
                </c:pt>
                <c:pt idx="13985">
                  <c:v>42963.302083333336</c:v>
                </c:pt>
                <c:pt idx="13986">
                  <c:v>42963.3125</c:v>
                </c:pt>
                <c:pt idx="13987">
                  <c:v>42963.322916666664</c:v>
                </c:pt>
                <c:pt idx="13988">
                  <c:v>42963.333333333336</c:v>
                </c:pt>
                <c:pt idx="13989">
                  <c:v>42963.34375</c:v>
                </c:pt>
                <c:pt idx="13990">
                  <c:v>42963.354166666664</c:v>
                </c:pt>
                <c:pt idx="13991">
                  <c:v>42963.364583333336</c:v>
                </c:pt>
                <c:pt idx="13992">
                  <c:v>42963.375</c:v>
                </c:pt>
                <c:pt idx="13993">
                  <c:v>42963.385416666664</c:v>
                </c:pt>
                <c:pt idx="13994">
                  <c:v>42963.395833333336</c:v>
                </c:pt>
                <c:pt idx="13995">
                  <c:v>42963.40625</c:v>
                </c:pt>
                <c:pt idx="13996">
                  <c:v>42963.416666666664</c:v>
                </c:pt>
                <c:pt idx="13997">
                  <c:v>42963.427083333336</c:v>
                </c:pt>
                <c:pt idx="13998">
                  <c:v>42963.4375</c:v>
                </c:pt>
                <c:pt idx="13999">
                  <c:v>42963.447916666664</c:v>
                </c:pt>
                <c:pt idx="14000">
                  <c:v>42963.458333333336</c:v>
                </c:pt>
                <c:pt idx="14001">
                  <c:v>42963.46875</c:v>
                </c:pt>
                <c:pt idx="14002">
                  <c:v>42963.479166666664</c:v>
                </c:pt>
                <c:pt idx="14003">
                  <c:v>42963.489583333336</c:v>
                </c:pt>
                <c:pt idx="14004">
                  <c:v>42963.5</c:v>
                </c:pt>
                <c:pt idx="14005">
                  <c:v>42963.510416666664</c:v>
                </c:pt>
                <c:pt idx="14006">
                  <c:v>42963.520833333336</c:v>
                </c:pt>
                <c:pt idx="14007">
                  <c:v>42963.53125</c:v>
                </c:pt>
                <c:pt idx="14008">
                  <c:v>42963.541666666664</c:v>
                </c:pt>
                <c:pt idx="14009">
                  <c:v>42963.552083333336</c:v>
                </c:pt>
                <c:pt idx="14010">
                  <c:v>42963.5625</c:v>
                </c:pt>
                <c:pt idx="14011">
                  <c:v>42963.572916666664</c:v>
                </c:pt>
                <c:pt idx="14012">
                  <c:v>42963.583333333336</c:v>
                </c:pt>
                <c:pt idx="14013">
                  <c:v>42963.59375</c:v>
                </c:pt>
                <c:pt idx="14014">
                  <c:v>42963.604166666664</c:v>
                </c:pt>
                <c:pt idx="14015">
                  <c:v>42963.614583333336</c:v>
                </c:pt>
                <c:pt idx="14016">
                  <c:v>42963.625</c:v>
                </c:pt>
                <c:pt idx="14017">
                  <c:v>42963.635416666664</c:v>
                </c:pt>
                <c:pt idx="14018">
                  <c:v>42963.645833333336</c:v>
                </c:pt>
                <c:pt idx="14019">
                  <c:v>42963.65625</c:v>
                </c:pt>
                <c:pt idx="14020">
                  <c:v>42963.666666666664</c:v>
                </c:pt>
                <c:pt idx="14021">
                  <c:v>42963.677083333336</c:v>
                </c:pt>
                <c:pt idx="14022">
                  <c:v>42963.6875</c:v>
                </c:pt>
                <c:pt idx="14023">
                  <c:v>42963.697916666664</c:v>
                </c:pt>
                <c:pt idx="14024">
                  <c:v>42963.708333333336</c:v>
                </c:pt>
                <c:pt idx="14025">
                  <c:v>42963.71875</c:v>
                </c:pt>
                <c:pt idx="14026">
                  <c:v>42963.729166666664</c:v>
                </c:pt>
                <c:pt idx="14027">
                  <c:v>42963.739583333336</c:v>
                </c:pt>
                <c:pt idx="14028">
                  <c:v>42963.75</c:v>
                </c:pt>
                <c:pt idx="14029">
                  <c:v>42963.760416666664</c:v>
                </c:pt>
                <c:pt idx="14030">
                  <c:v>42963.770833333336</c:v>
                </c:pt>
                <c:pt idx="14031">
                  <c:v>42963.78125</c:v>
                </c:pt>
                <c:pt idx="14032">
                  <c:v>42963.791666666664</c:v>
                </c:pt>
                <c:pt idx="14033">
                  <c:v>42963.802083333336</c:v>
                </c:pt>
                <c:pt idx="14034">
                  <c:v>42963.8125</c:v>
                </c:pt>
                <c:pt idx="14035">
                  <c:v>42963.822916666664</c:v>
                </c:pt>
                <c:pt idx="14036">
                  <c:v>42963.833333333336</c:v>
                </c:pt>
                <c:pt idx="14037">
                  <c:v>42963.84375</c:v>
                </c:pt>
                <c:pt idx="14038">
                  <c:v>42963.854166666664</c:v>
                </c:pt>
                <c:pt idx="14039">
                  <c:v>42963.864583333336</c:v>
                </c:pt>
                <c:pt idx="14040">
                  <c:v>42963.875</c:v>
                </c:pt>
                <c:pt idx="14041">
                  <c:v>42963.885416666664</c:v>
                </c:pt>
                <c:pt idx="14042">
                  <c:v>42963.895833333336</c:v>
                </c:pt>
                <c:pt idx="14043">
                  <c:v>42963.90625</c:v>
                </c:pt>
                <c:pt idx="14044">
                  <c:v>42963.916666666664</c:v>
                </c:pt>
                <c:pt idx="14045">
                  <c:v>42963.927083333336</c:v>
                </c:pt>
                <c:pt idx="14046">
                  <c:v>42963.9375</c:v>
                </c:pt>
                <c:pt idx="14047">
                  <c:v>42963.947916666664</c:v>
                </c:pt>
                <c:pt idx="14048">
                  <c:v>42963.958333333336</c:v>
                </c:pt>
                <c:pt idx="14049">
                  <c:v>42963.96875</c:v>
                </c:pt>
                <c:pt idx="14050">
                  <c:v>42963.979166666664</c:v>
                </c:pt>
                <c:pt idx="14051">
                  <c:v>42963.989583333336</c:v>
                </c:pt>
                <c:pt idx="14052">
                  <c:v>42964</c:v>
                </c:pt>
                <c:pt idx="14053">
                  <c:v>42964.010416666664</c:v>
                </c:pt>
                <c:pt idx="14054">
                  <c:v>42964.020833333336</c:v>
                </c:pt>
                <c:pt idx="14055">
                  <c:v>42964.03125</c:v>
                </c:pt>
                <c:pt idx="14056">
                  <c:v>42964.041666666664</c:v>
                </c:pt>
                <c:pt idx="14057">
                  <c:v>42964.052083333336</c:v>
                </c:pt>
                <c:pt idx="14058">
                  <c:v>42964.0625</c:v>
                </c:pt>
                <c:pt idx="14059">
                  <c:v>42964.072916666664</c:v>
                </c:pt>
                <c:pt idx="14060">
                  <c:v>42964.083333333336</c:v>
                </c:pt>
                <c:pt idx="14061">
                  <c:v>42964.09375</c:v>
                </c:pt>
                <c:pt idx="14062">
                  <c:v>42964.104166666664</c:v>
                </c:pt>
                <c:pt idx="14063">
                  <c:v>42964.114583333336</c:v>
                </c:pt>
                <c:pt idx="14064">
                  <c:v>42964.125</c:v>
                </c:pt>
                <c:pt idx="14065">
                  <c:v>42964.135416666664</c:v>
                </c:pt>
                <c:pt idx="14066">
                  <c:v>42964.145833333336</c:v>
                </c:pt>
                <c:pt idx="14067">
                  <c:v>42964.15625</c:v>
                </c:pt>
                <c:pt idx="14068">
                  <c:v>42964.166666666664</c:v>
                </c:pt>
                <c:pt idx="14069">
                  <c:v>42964.177083333336</c:v>
                </c:pt>
                <c:pt idx="14070">
                  <c:v>42964.1875</c:v>
                </c:pt>
                <c:pt idx="14071">
                  <c:v>42964.197916666664</c:v>
                </c:pt>
                <c:pt idx="14072">
                  <c:v>42964.208333333336</c:v>
                </c:pt>
                <c:pt idx="14073">
                  <c:v>42964.21875</c:v>
                </c:pt>
                <c:pt idx="14074">
                  <c:v>42964.229166666664</c:v>
                </c:pt>
                <c:pt idx="14075">
                  <c:v>42964.239583333336</c:v>
                </c:pt>
                <c:pt idx="14076">
                  <c:v>42964.25</c:v>
                </c:pt>
                <c:pt idx="14077">
                  <c:v>42964.260416666664</c:v>
                </c:pt>
                <c:pt idx="14078">
                  <c:v>42964.270833333336</c:v>
                </c:pt>
                <c:pt idx="14079">
                  <c:v>42964.28125</c:v>
                </c:pt>
                <c:pt idx="14080">
                  <c:v>42964.291666666664</c:v>
                </c:pt>
                <c:pt idx="14081">
                  <c:v>42964.302083333336</c:v>
                </c:pt>
                <c:pt idx="14082">
                  <c:v>42964.3125</c:v>
                </c:pt>
                <c:pt idx="14083">
                  <c:v>42964.322916666664</c:v>
                </c:pt>
                <c:pt idx="14084">
                  <c:v>42964.333333333336</c:v>
                </c:pt>
                <c:pt idx="14085">
                  <c:v>42964.34375</c:v>
                </c:pt>
                <c:pt idx="14086">
                  <c:v>42964.354166666664</c:v>
                </c:pt>
                <c:pt idx="14087">
                  <c:v>42964.364583333336</c:v>
                </c:pt>
                <c:pt idx="14088">
                  <c:v>42964.375</c:v>
                </c:pt>
                <c:pt idx="14089">
                  <c:v>42964.385416666664</c:v>
                </c:pt>
                <c:pt idx="14090">
                  <c:v>42964.395833333336</c:v>
                </c:pt>
                <c:pt idx="14091">
                  <c:v>42964.40625</c:v>
                </c:pt>
                <c:pt idx="14092">
                  <c:v>42964.416666666664</c:v>
                </c:pt>
                <c:pt idx="14093">
                  <c:v>42964.427083333336</c:v>
                </c:pt>
                <c:pt idx="14094">
                  <c:v>42964.4375</c:v>
                </c:pt>
                <c:pt idx="14095">
                  <c:v>42964.447916666664</c:v>
                </c:pt>
                <c:pt idx="14096">
                  <c:v>42964.458333333336</c:v>
                </c:pt>
                <c:pt idx="14097">
                  <c:v>42964.46875</c:v>
                </c:pt>
                <c:pt idx="14098">
                  <c:v>42964.479166666664</c:v>
                </c:pt>
                <c:pt idx="14099">
                  <c:v>42964.489583333336</c:v>
                </c:pt>
                <c:pt idx="14100">
                  <c:v>42964.5</c:v>
                </c:pt>
                <c:pt idx="14101">
                  <c:v>42964.510416666664</c:v>
                </c:pt>
                <c:pt idx="14102">
                  <c:v>42964.520833333336</c:v>
                </c:pt>
                <c:pt idx="14103">
                  <c:v>42964.53125</c:v>
                </c:pt>
                <c:pt idx="14104">
                  <c:v>42964.541666666664</c:v>
                </c:pt>
                <c:pt idx="14105">
                  <c:v>42964.552083333336</c:v>
                </c:pt>
                <c:pt idx="14106">
                  <c:v>42964.5625</c:v>
                </c:pt>
                <c:pt idx="14107">
                  <c:v>42964.572916666664</c:v>
                </c:pt>
                <c:pt idx="14108">
                  <c:v>42964.583333333336</c:v>
                </c:pt>
                <c:pt idx="14109">
                  <c:v>42964.59375</c:v>
                </c:pt>
                <c:pt idx="14110">
                  <c:v>42964.604166666664</c:v>
                </c:pt>
                <c:pt idx="14111">
                  <c:v>42964.614583333336</c:v>
                </c:pt>
                <c:pt idx="14112">
                  <c:v>42964.625</c:v>
                </c:pt>
                <c:pt idx="14113">
                  <c:v>42964.635416666664</c:v>
                </c:pt>
                <c:pt idx="14114">
                  <c:v>42964.645833333336</c:v>
                </c:pt>
                <c:pt idx="14115">
                  <c:v>42964.65625</c:v>
                </c:pt>
                <c:pt idx="14116">
                  <c:v>42964.666666666664</c:v>
                </c:pt>
                <c:pt idx="14117">
                  <c:v>42964.677083333336</c:v>
                </c:pt>
                <c:pt idx="14118">
                  <c:v>42964.6875</c:v>
                </c:pt>
                <c:pt idx="14119">
                  <c:v>42964.697916666664</c:v>
                </c:pt>
                <c:pt idx="14120">
                  <c:v>42964.708333333336</c:v>
                </c:pt>
                <c:pt idx="14121">
                  <c:v>42964.71875</c:v>
                </c:pt>
                <c:pt idx="14122">
                  <c:v>42964.729166666664</c:v>
                </c:pt>
                <c:pt idx="14123">
                  <c:v>42964.739583333336</c:v>
                </c:pt>
                <c:pt idx="14124">
                  <c:v>42964.75</c:v>
                </c:pt>
                <c:pt idx="14125">
                  <c:v>42964.760416666664</c:v>
                </c:pt>
                <c:pt idx="14126">
                  <c:v>42964.770833333336</c:v>
                </c:pt>
                <c:pt idx="14127">
                  <c:v>42964.78125</c:v>
                </c:pt>
                <c:pt idx="14128">
                  <c:v>42964.791666666664</c:v>
                </c:pt>
                <c:pt idx="14129">
                  <c:v>42964.802083333336</c:v>
                </c:pt>
                <c:pt idx="14130">
                  <c:v>42964.8125</c:v>
                </c:pt>
                <c:pt idx="14131">
                  <c:v>42964.822916666664</c:v>
                </c:pt>
                <c:pt idx="14132">
                  <c:v>42964.833333333336</c:v>
                </c:pt>
                <c:pt idx="14133">
                  <c:v>42964.84375</c:v>
                </c:pt>
                <c:pt idx="14134">
                  <c:v>42964.854166666664</c:v>
                </c:pt>
                <c:pt idx="14135">
                  <c:v>42964.864583333336</c:v>
                </c:pt>
                <c:pt idx="14136">
                  <c:v>42964.875</c:v>
                </c:pt>
                <c:pt idx="14137">
                  <c:v>42964.885416666664</c:v>
                </c:pt>
                <c:pt idx="14138">
                  <c:v>42964.895833333336</c:v>
                </c:pt>
                <c:pt idx="14139">
                  <c:v>42964.90625</c:v>
                </c:pt>
                <c:pt idx="14140">
                  <c:v>42964.916666666664</c:v>
                </c:pt>
                <c:pt idx="14141">
                  <c:v>42964.927083333336</c:v>
                </c:pt>
                <c:pt idx="14142">
                  <c:v>42964.9375</c:v>
                </c:pt>
                <c:pt idx="14143">
                  <c:v>42964.947916666664</c:v>
                </c:pt>
                <c:pt idx="14144">
                  <c:v>42964.958333333336</c:v>
                </c:pt>
                <c:pt idx="14145">
                  <c:v>42964.96875</c:v>
                </c:pt>
                <c:pt idx="14146">
                  <c:v>42964.979166666664</c:v>
                </c:pt>
                <c:pt idx="14147">
                  <c:v>42964.989583333336</c:v>
                </c:pt>
                <c:pt idx="14148">
                  <c:v>42965</c:v>
                </c:pt>
                <c:pt idx="14149">
                  <c:v>42965.010416666664</c:v>
                </c:pt>
                <c:pt idx="14150">
                  <c:v>42965.020833333336</c:v>
                </c:pt>
                <c:pt idx="14151">
                  <c:v>42965.03125</c:v>
                </c:pt>
                <c:pt idx="14152">
                  <c:v>42965.041666666664</c:v>
                </c:pt>
                <c:pt idx="14153">
                  <c:v>42965.052083333336</c:v>
                </c:pt>
                <c:pt idx="14154">
                  <c:v>42965.0625</c:v>
                </c:pt>
                <c:pt idx="14155">
                  <c:v>42965.072916666664</c:v>
                </c:pt>
                <c:pt idx="14156">
                  <c:v>42965.083333333336</c:v>
                </c:pt>
                <c:pt idx="14157">
                  <c:v>42965.09375</c:v>
                </c:pt>
                <c:pt idx="14158">
                  <c:v>42965.104166666664</c:v>
                </c:pt>
                <c:pt idx="14159">
                  <c:v>42965.114583333336</c:v>
                </c:pt>
                <c:pt idx="14160">
                  <c:v>42965.125</c:v>
                </c:pt>
                <c:pt idx="14161">
                  <c:v>42965.135416666664</c:v>
                </c:pt>
                <c:pt idx="14162">
                  <c:v>42965.145833333336</c:v>
                </c:pt>
                <c:pt idx="14163">
                  <c:v>42965.15625</c:v>
                </c:pt>
                <c:pt idx="14164">
                  <c:v>42965.166666666664</c:v>
                </c:pt>
                <c:pt idx="14165">
                  <c:v>42965.177083333336</c:v>
                </c:pt>
                <c:pt idx="14166">
                  <c:v>42965.1875</c:v>
                </c:pt>
                <c:pt idx="14167">
                  <c:v>42965.197916666664</c:v>
                </c:pt>
                <c:pt idx="14168">
                  <c:v>42965.208333333336</c:v>
                </c:pt>
                <c:pt idx="14169">
                  <c:v>42965.21875</c:v>
                </c:pt>
                <c:pt idx="14170">
                  <c:v>42965.229166666664</c:v>
                </c:pt>
                <c:pt idx="14171">
                  <c:v>42965.239583333336</c:v>
                </c:pt>
                <c:pt idx="14172">
                  <c:v>42965.25</c:v>
                </c:pt>
                <c:pt idx="14173">
                  <c:v>42965.260416666664</c:v>
                </c:pt>
                <c:pt idx="14174">
                  <c:v>42965.270833333336</c:v>
                </c:pt>
                <c:pt idx="14175">
                  <c:v>42965.28125</c:v>
                </c:pt>
                <c:pt idx="14176">
                  <c:v>42965.291666666664</c:v>
                </c:pt>
                <c:pt idx="14177">
                  <c:v>42965.302083333336</c:v>
                </c:pt>
                <c:pt idx="14178">
                  <c:v>42965.3125</c:v>
                </c:pt>
                <c:pt idx="14179">
                  <c:v>42965.322916666664</c:v>
                </c:pt>
                <c:pt idx="14180">
                  <c:v>42965.333333333336</c:v>
                </c:pt>
                <c:pt idx="14181">
                  <c:v>42965.34375</c:v>
                </c:pt>
                <c:pt idx="14182">
                  <c:v>42965.354166666664</c:v>
                </c:pt>
                <c:pt idx="14183">
                  <c:v>42965.364583333336</c:v>
                </c:pt>
                <c:pt idx="14184">
                  <c:v>42965.375</c:v>
                </c:pt>
                <c:pt idx="14185">
                  <c:v>42965.385416666664</c:v>
                </c:pt>
                <c:pt idx="14186">
                  <c:v>42965.395833333336</c:v>
                </c:pt>
                <c:pt idx="14187">
                  <c:v>42965.40625</c:v>
                </c:pt>
                <c:pt idx="14188">
                  <c:v>42965.416666666664</c:v>
                </c:pt>
                <c:pt idx="14189">
                  <c:v>42965.427083333336</c:v>
                </c:pt>
                <c:pt idx="14190">
                  <c:v>42965.4375</c:v>
                </c:pt>
                <c:pt idx="14191">
                  <c:v>42965.447916666664</c:v>
                </c:pt>
                <c:pt idx="14192">
                  <c:v>42965.458333333336</c:v>
                </c:pt>
                <c:pt idx="14193">
                  <c:v>42965.46875</c:v>
                </c:pt>
                <c:pt idx="14194">
                  <c:v>42965.479166666664</c:v>
                </c:pt>
                <c:pt idx="14195">
                  <c:v>42965.489583333336</c:v>
                </c:pt>
                <c:pt idx="14196">
                  <c:v>42965.5</c:v>
                </c:pt>
                <c:pt idx="14197">
                  <c:v>42965.510416666664</c:v>
                </c:pt>
                <c:pt idx="14198">
                  <c:v>42965.520833333336</c:v>
                </c:pt>
                <c:pt idx="14199">
                  <c:v>42965.53125</c:v>
                </c:pt>
                <c:pt idx="14200">
                  <c:v>42965.541666666664</c:v>
                </c:pt>
                <c:pt idx="14201">
                  <c:v>42965.552083333336</c:v>
                </c:pt>
                <c:pt idx="14202">
                  <c:v>42965.5625</c:v>
                </c:pt>
                <c:pt idx="14203">
                  <c:v>42965.572916666664</c:v>
                </c:pt>
                <c:pt idx="14204">
                  <c:v>42965.583333333336</c:v>
                </c:pt>
                <c:pt idx="14205">
                  <c:v>42965.59375</c:v>
                </c:pt>
                <c:pt idx="14206">
                  <c:v>42965.604166666664</c:v>
                </c:pt>
                <c:pt idx="14207">
                  <c:v>42965.614583333336</c:v>
                </c:pt>
                <c:pt idx="14208">
                  <c:v>42965.625</c:v>
                </c:pt>
                <c:pt idx="14209">
                  <c:v>42965.635416666664</c:v>
                </c:pt>
                <c:pt idx="14210">
                  <c:v>42965.645833333336</c:v>
                </c:pt>
                <c:pt idx="14211">
                  <c:v>42965.65625</c:v>
                </c:pt>
                <c:pt idx="14212">
                  <c:v>42965.666666666664</c:v>
                </c:pt>
                <c:pt idx="14213">
                  <c:v>42965.677083333336</c:v>
                </c:pt>
                <c:pt idx="14214">
                  <c:v>42965.6875</c:v>
                </c:pt>
                <c:pt idx="14215">
                  <c:v>42965.697916666664</c:v>
                </c:pt>
                <c:pt idx="14216">
                  <c:v>42965.708333333336</c:v>
                </c:pt>
                <c:pt idx="14217">
                  <c:v>42965.71875</c:v>
                </c:pt>
                <c:pt idx="14218">
                  <c:v>42965.729166666664</c:v>
                </c:pt>
                <c:pt idx="14219">
                  <c:v>42965.739583333336</c:v>
                </c:pt>
                <c:pt idx="14220">
                  <c:v>42965.75</c:v>
                </c:pt>
                <c:pt idx="14221">
                  <c:v>42965.760416666664</c:v>
                </c:pt>
                <c:pt idx="14222">
                  <c:v>42965.770833333336</c:v>
                </c:pt>
                <c:pt idx="14223">
                  <c:v>42965.78125</c:v>
                </c:pt>
                <c:pt idx="14224">
                  <c:v>42965.791666666664</c:v>
                </c:pt>
                <c:pt idx="14225">
                  <c:v>42965.802083333336</c:v>
                </c:pt>
                <c:pt idx="14226">
                  <c:v>42965.8125</c:v>
                </c:pt>
                <c:pt idx="14227">
                  <c:v>42965.822916666664</c:v>
                </c:pt>
                <c:pt idx="14228">
                  <c:v>42965.833333333336</c:v>
                </c:pt>
                <c:pt idx="14229">
                  <c:v>42965.84375</c:v>
                </c:pt>
                <c:pt idx="14230">
                  <c:v>42965.854166666664</c:v>
                </c:pt>
                <c:pt idx="14231">
                  <c:v>42965.864583333336</c:v>
                </c:pt>
                <c:pt idx="14232">
                  <c:v>42965.875</c:v>
                </c:pt>
                <c:pt idx="14233">
                  <c:v>42965.885416666664</c:v>
                </c:pt>
                <c:pt idx="14234">
                  <c:v>42965.895833333336</c:v>
                </c:pt>
                <c:pt idx="14235">
                  <c:v>42965.90625</c:v>
                </c:pt>
                <c:pt idx="14236">
                  <c:v>42965.916666666664</c:v>
                </c:pt>
                <c:pt idx="14237">
                  <c:v>42965.927083333336</c:v>
                </c:pt>
                <c:pt idx="14238">
                  <c:v>42965.9375</c:v>
                </c:pt>
                <c:pt idx="14239">
                  <c:v>42965.947916666664</c:v>
                </c:pt>
                <c:pt idx="14240">
                  <c:v>42965.958333333336</c:v>
                </c:pt>
                <c:pt idx="14241">
                  <c:v>42965.96875</c:v>
                </c:pt>
                <c:pt idx="14242">
                  <c:v>42965.979166666664</c:v>
                </c:pt>
                <c:pt idx="14243">
                  <c:v>42965.989583333336</c:v>
                </c:pt>
                <c:pt idx="14244">
                  <c:v>42966</c:v>
                </c:pt>
                <c:pt idx="14245">
                  <c:v>42966.010416666664</c:v>
                </c:pt>
                <c:pt idx="14246">
                  <c:v>42966.020833333336</c:v>
                </c:pt>
                <c:pt idx="14247">
                  <c:v>42966.03125</c:v>
                </c:pt>
                <c:pt idx="14248">
                  <c:v>42966.041666666664</c:v>
                </c:pt>
                <c:pt idx="14249">
                  <c:v>42966.052083333336</c:v>
                </c:pt>
                <c:pt idx="14250">
                  <c:v>42966.0625</c:v>
                </c:pt>
                <c:pt idx="14251">
                  <c:v>42966.072916666664</c:v>
                </c:pt>
                <c:pt idx="14252">
                  <c:v>42966.083333333336</c:v>
                </c:pt>
                <c:pt idx="14253">
                  <c:v>42966.09375</c:v>
                </c:pt>
                <c:pt idx="14254">
                  <c:v>42966.104166666664</c:v>
                </c:pt>
                <c:pt idx="14255">
                  <c:v>42966.114583333336</c:v>
                </c:pt>
                <c:pt idx="14256">
                  <c:v>42966.125</c:v>
                </c:pt>
                <c:pt idx="14257">
                  <c:v>42966.135416666664</c:v>
                </c:pt>
                <c:pt idx="14258">
                  <c:v>42966.145833333336</c:v>
                </c:pt>
                <c:pt idx="14259">
                  <c:v>42966.15625</c:v>
                </c:pt>
                <c:pt idx="14260">
                  <c:v>42966.166666666664</c:v>
                </c:pt>
                <c:pt idx="14261">
                  <c:v>42966.177083333336</c:v>
                </c:pt>
                <c:pt idx="14262">
                  <c:v>42966.1875</c:v>
                </c:pt>
                <c:pt idx="14263">
                  <c:v>42966.197916666664</c:v>
                </c:pt>
                <c:pt idx="14264">
                  <c:v>42966.208333333336</c:v>
                </c:pt>
                <c:pt idx="14265">
                  <c:v>42966.21875</c:v>
                </c:pt>
                <c:pt idx="14266">
                  <c:v>42966.229166666664</c:v>
                </c:pt>
                <c:pt idx="14267">
                  <c:v>42966.239583333336</c:v>
                </c:pt>
                <c:pt idx="14268">
                  <c:v>42966.25</c:v>
                </c:pt>
                <c:pt idx="14269">
                  <c:v>42966.260416666664</c:v>
                </c:pt>
                <c:pt idx="14270">
                  <c:v>42966.270833333336</c:v>
                </c:pt>
                <c:pt idx="14271">
                  <c:v>42966.28125</c:v>
                </c:pt>
                <c:pt idx="14272">
                  <c:v>42966.291666666664</c:v>
                </c:pt>
                <c:pt idx="14273">
                  <c:v>42966.302083333336</c:v>
                </c:pt>
                <c:pt idx="14274">
                  <c:v>42966.3125</c:v>
                </c:pt>
                <c:pt idx="14275">
                  <c:v>42966.322916666664</c:v>
                </c:pt>
                <c:pt idx="14276">
                  <c:v>42966.333333333336</c:v>
                </c:pt>
                <c:pt idx="14277">
                  <c:v>42966.34375</c:v>
                </c:pt>
                <c:pt idx="14278">
                  <c:v>42966.354166666664</c:v>
                </c:pt>
                <c:pt idx="14279">
                  <c:v>42966.364583333336</c:v>
                </c:pt>
                <c:pt idx="14280">
                  <c:v>42966.375</c:v>
                </c:pt>
                <c:pt idx="14281">
                  <c:v>42966.385416666664</c:v>
                </c:pt>
                <c:pt idx="14282">
                  <c:v>42966.395833333336</c:v>
                </c:pt>
                <c:pt idx="14283">
                  <c:v>42966.40625</c:v>
                </c:pt>
                <c:pt idx="14284">
                  <c:v>42966.416666666664</c:v>
                </c:pt>
                <c:pt idx="14285">
                  <c:v>42966.427083333336</c:v>
                </c:pt>
                <c:pt idx="14286">
                  <c:v>42966.4375</c:v>
                </c:pt>
                <c:pt idx="14287">
                  <c:v>42966.447916666664</c:v>
                </c:pt>
                <c:pt idx="14288">
                  <c:v>42966.458333333336</c:v>
                </c:pt>
                <c:pt idx="14289">
                  <c:v>42966.46875</c:v>
                </c:pt>
                <c:pt idx="14290">
                  <c:v>42966.479166666664</c:v>
                </c:pt>
                <c:pt idx="14291">
                  <c:v>42966.489583333336</c:v>
                </c:pt>
                <c:pt idx="14292">
                  <c:v>42966.5</c:v>
                </c:pt>
                <c:pt idx="14293">
                  <c:v>42966.510416666664</c:v>
                </c:pt>
                <c:pt idx="14294">
                  <c:v>42966.520833333336</c:v>
                </c:pt>
                <c:pt idx="14295">
                  <c:v>42966.53125</c:v>
                </c:pt>
                <c:pt idx="14296">
                  <c:v>42966.541666666664</c:v>
                </c:pt>
                <c:pt idx="14297">
                  <c:v>42966.552083333336</c:v>
                </c:pt>
                <c:pt idx="14298">
                  <c:v>42966.5625</c:v>
                </c:pt>
                <c:pt idx="14299">
                  <c:v>42966.572916666664</c:v>
                </c:pt>
                <c:pt idx="14300">
                  <c:v>42966.583333333336</c:v>
                </c:pt>
                <c:pt idx="14301">
                  <c:v>42966.59375</c:v>
                </c:pt>
                <c:pt idx="14302">
                  <c:v>42966.604166666664</c:v>
                </c:pt>
                <c:pt idx="14303">
                  <c:v>42966.614583333336</c:v>
                </c:pt>
                <c:pt idx="14304">
                  <c:v>42966.625</c:v>
                </c:pt>
                <c:pt idx="14305">
                  <c:v>42966.635416666664</c:v>
                </c:pt>
                <c:pt idx="14306">
                  <c:v>42966.645833333336</c:v>
                </c:pt>
                <c:pt idx="14307">
                  <c:v>42966.65625</c:v>
                </c:pt>
                <c:pt idx="14308">
                  <c:v>42966.666666666664</c:v>
                </c:pt>
                <c:pt idx="14309">
                  <c:v>42966.677083333336</c:v>
                </c:pt>
                <c:pt idx="14310">
                  <c:v>42966.6875</c:v>
                </c:pt>
                <c:pt idx="14311">
                  <c:v>42966.697916666664</c:v>
                </c:pt>
                <c:pt idx="14312">
                  <c:v>42966.708333333336</c:v>
                </c:pt>
                <c:pt idx="14313">
                  <c:v>42966.71875</c:v>
                </c:pt>
                <c:pt idx="14314">
                  <c:v>42966.729166666664</c:v>
                </c:pt>
                <c:pt idx="14315">
                  <c:v>42966.739583333336</c:v>
                </c:pt>
                <c:pt idx="14316">
                  <c:v>42966.75</c:v>
                </c:pt>
                <c:pt idx="14317">
                  <c:v>42966.760416666664</c:v>
                </c:pt>
                <c:pt idx="14318">
                  <c:v>42966.770833333336</c:v>
                </c:pt>
                <c:pt idx="14319">
                  <c:v>42966.78125</c:v>
                </c:pt>
                <c:pt idx="14320">
                  <c:v>42966.791666666664</c:v>
                </c:pt>
                <c:pt idx="14321">
                  <c:v>42966.802083333336</c:v>
                </c:pt>
                <c:pt idx="14322">
                  <c:v>42966.8125</c:v>
                </c:pt>
                <c:pt idx="14323">
                  <c:v>42966.822916666664</c:v>
                </c:pt>
                <c:pt idx="14324">
                  <c:v>42966.833333333336</c:v>
                </c:pt>
                <c:pt idx="14325">
                  <c:v>42966.84375</c:v>
                </c:pt>
                <c:pt idx="14326">
                  <c:v>42966.854166666664</c:v>
                </c:pt>
                <c:pt idx="14327">
                  <c:v>42966.864583333336</c:v>
                </c:pt>
                <c:pt idx="14328">
                  <c:v>42966.875</c:v>
                </c:pt>
                <c:pt idx="14329">
                  <c:v>42966.885416666664</c:v>
                </c:pt>
                <c:pt idx="14330">
                  <c:v>42966.895833333336</c:v>
                </c:pt>
                <c:pt idx="14331">
                  <c:v>42966.90625</c:v>
                </c:pt>
                <c:pt idx="14332">
                  <c:v>42966.916666666664</c:v>
                </c:pt>
                <c:pt idx="14333">
                  <c:v>42966.927083333336</c:v>
                </c:pt>
                <c:pt idx="14334">
                  <c:v>42966.9375</c:v>
                </c:pt>
                <c:pt idx="14335">
                  <c:v>42966.947916666664</c:v>
                </c:pt>
                <c:pt idx="14336">
                  <c:v>42966.958333333336</c:v>
                </c:pt>
                <c:pt idx="14337">
                  <c:v>42966.96875</c:v>
                </c:pt>
                <c:pt idx="14338">
                  <c:v>42966.979166666664</c:v>
                </c:pt>
                <c:pt idx="14339">
                  <c:v>42966.989583333336</c:v>
                </c:pt>
                <c:pt idx="14340">
                  <c:v>42967</c:v>
                </c:pt>
                <c:pt idx="14341">
                  <c:v>42967.010416666664</c:v>
                </c:pt>
                <c:pt idx="14342">
                  <c:v>42967.020833333336</c:v>
                </c:pt>
                <c:pt idx="14343">
                  <c:v>42967.03125</c:v>
                </c:pt>
                <c:pt idx="14344">
                  <c:v>42967.041666666664</c:v>
                </c:pt>
                <c:pt idx="14345">
                  <c:v>42967.052083333336</c:v>
                </c:pt>
                <c:pt idx="14346">
                  <c:v>42967.0625</c:v>
                </c:pt>
                <c:pt idx="14347">
                  <c:v>42967.072916666664</c:v>
                </c:pt>
                <c:pt idx="14348">
                  <c:v>42967.083333333336</c:v>
                </c:pt>
                <c:pt idx="14349">
                  <c:v>42967.09375</c:v>
                </c:pt>
                <c:pt idx="14350">
                  <c:v>42967.104166666664</c:v>
                </c:pt>
                <c:pt idx="14351">
                  <c:v>42967.114583333336</c:v>
                </c:pt>
                <c:pt idx="14352">
                  <c:v>42967.125</c:v>
                </c:pt>
                <c:pt idx="14353">
                  <c:v>42967.135416666664</c:v>
                </c:pt>
                <c:pt idx="14354">
                  <c:v>42967.145833333336</c:v>
                </c:pt>
                <c:pt idx="14355">
                  <c:v>42967.15625</c:v>
                </c:pt>
                <c:pt idx="14356">
                  <c:v>42967.166666666664</c:v>
                </c:pt>
                <c:pt idx="14357">
                  <c:v>42967.177083333336</c:v>
                </c:pt>
                <c:pt idx="14358">
                  <c:v>42967.1875</c:v>
                </c:pt>
                <c:pt idx="14359">
                  <c:v>42967.197916666664</c:v>
                </c:pt>
                <c:pt idx="14360">
                  <c:v>42967.208333333336</c:v>
                </c:pt>
                <c:pt idx="14361">
                  <c:v>42967.21875</c:v>
                </c:pt>
                <c:pt idx="14362">
                  <c:v>42967.229166666664</c:v>
                </c:pt>
                <c:pt idx="14363">
                  <c:v>42967.239583333336</c:v>
                </c:pt>
                <c:pt idx="14364">
                  <c:v>42967.25</c:v>
                </c:pt>
                <c:pt idx="14365">
                  <c:v>42967.260416666664</c:v>
                </c:pt>
                <c:pt idx="14366">
                  <c:v>42967.270833333336</c:v>
                </c:pt>
                <c:pt idx="14367">
                  <c:v>42967.28125</c:v>
                </c:pt>
                <c:pt idx="14368">
                  <c:v>42967.291666666664</c:v>
                </c:pt>
                <c:pt idx="14369">
                  <c:v>42967.302083333336</c:v>
                </c:pt>
                <c:pt idx="14370">
                  <c:v>42967.3125</c:v>
                </c:pt>
                <c:pt idx="14371">
                  <c:v>42967.322916666664</c:v>
                </c:pt>
                <c:pt idx="14372">
                  <c:v>42967.333333333336</c:v>
                </c:pt>
                <c:pt idx="14373">
                  <c:v>42967.34375</c:v>
                </c:pt>
                <c:pt idx="14374">
                  <c:v>42967.354166666664</c:v>
                </c:pt>
                <c:pt idx="14375">
                  <c:v>42967.364583333336</c:v>
                </c:pt>
                <c:pt idx="14376">
                  <c:v>42967.375</c:v>
                </c:pt>
                <c:pt idx="14377">
                  <c:v>42967.385416666664</c:v>
                </c:pt>
                <c:pt idx="14378">
                  <c:v>42967.395833333336</c:v>
                </c:pt>
                <c:pt idx="14379">
                  <c:v>42967.40625</c:v>
                </c:pt>
                <c:pt idx="14380">
                  <c:v>42967.416666666664</c:v>
                </c:pt>
                <c:pt idx="14381">
                  <c:v>42967.427083333336</c:v>
                </c:pt>
                <c:pt idx="14382">
                  <c:v>42967.4375</c:v>
                </c:pt>
                <c:pt idx="14383">
                  <c:v>42967.447916666664</c:v>
                </c:pt>
                <c:pt idx="14384">
                  <c:v>42967.458333333336</c:v>
                </c:pt>
                <c:pt idx="14385">
                  <c:v>42967.46875</c:v>
                </c:pt>
                <c:pt idx="14386">
                  <c:v>42967.479166666664</c:v>
                </c:pt>
                <c:pt idx="14387">
                  <c:v>42967.489583333336</c:v>
                </c:pt>
                <c:pt idx="14388">
                  <c:v>42967.5</c:v>
                </c:pt>
                <c:pt idx="14389">
                  <c:v>42967.510416666664</c:v>
                </c:pt>
                <c:pt idx="14390">
                  <c:v>42967.520833333336</c:v>
                </c:pt>
                <c:pt idx="14391">
                  <c:v>42967.53125</c:v>
                </c:pt>
                <c:pt idx="14392">
                  <c:v>42967.541666666664</c:v>
                </c:pt>
                <c:pt idx="14393">
                  <c:v>42967.552083333336</c:v>
                </c:pt>
                <c:pt idx="14394">
                  <c:v>42967.5625</c:v>
                </c:pt>
                <c:pt idx="14395">
                  <c:v>42967.572916666664</c:v>
                </c:pt>
                <c:pt idx="14396">
                  <c:v>42967.583333333336</c:v>
                </c:pt>
                <c:pt idx="14397">
                  <c:v>42967.59375</c:v>
                </c:pt>
                <c:pt idx="14398">
                  <c:v>42967.604166666664</c:v>
                </c:pt>
                <c:pt idx="14399">
                  <c:v>42967.614583333336</c:v>
                </c:pt>
                <c:pt idx="14400">
                  <c:v>42967.625</c:v>
                </c:pt>
                <c:pt idx="14401">
                  <c:v>42967.635416666664</c:v>
                </c:pt>
                <c:pt idx="14402">
                  <c:v>42967.645833333336</c:v>
                </c:pt>
                <c:pt idx="14403">
                  <c:v>42967.65625</c:v>
                </c:pt>
                <c:pt idx="14404">
                  <c:v>42967.666666666664</c:v>
                </c:pt>
                <c:pt idx="14405">
                  <c:v>42967.677083333336</c:v>
                </c:pt>
                <c:pt idx="14406">
                  <c:v>42967.6875</c:v>
                </c:pt>
                <c:pt idx="14407">
                  <c:v>42967.697916666664</c:v>
                </c:pt>
                <c:pt idx="14408">
                  <c:v>42967.708333333336</c:v>
                </c:pt>
                <c:pt idx="14409">
                  <c:v>42967.71875</c:v>
                </c:pt>
                <c:pt idx="14410">
                  <c:v>42967.729166666664</c:v>
                </c:pt>
                <c:pt idx="14411">
                  <c:v>42967.739583333336</c:v>
                </c:pt>
                <c:pt idx="14412">
                  <c:v>42967.75</c:v>
                </c:pt>
                <c:pt idx="14413">
                  <c:v>42967.760416666664</c:v>
                </c:pt>
                <c:pt idx="14414">
                  <c:v>42967.770833333336</c:v>
                </c:pt>
                <c:pt idx="14415">
                  <c:v>42967.78125</c:v>
                </c:pt>
                <c:pt idx="14416">
                  <c:v>42967.791666666664</c:v>
                </c:pt>
                <c:pt idx="14417">
                  <c:v>42967.802083333336</c:v>
                </c:pt>
                <c:pt idx="14418">
                  <c:v>42967.8125</c:v>
                </c:pt>
                <c:pt idx="14419">
                  <c:v>42967.822916666664</c:v>
                </c:pt>
                <c:pt idx="14420">
                  <c:v>42967.833333333336</c:v>
                </c:pt>
                <c:pt idx="14421">
                  <c:v>42967.84375</c:v>
                </c:pt>
                <c:pt idx="14422">
                  <c:v>42967.854166666664</c:v>
                </c:pt>
                <c:pt idx="14423">
                  <c:v>42967.864583333336</c:v>
                </c:pt>
                <c:pt idx="14424">
                  <c:v>42967.875</c:v>
                </c:pt>
                <c:pt idx="14425">
                  <c:v>42967.885416666664</c:v>
                </c:pt>
                <c:pt idx="14426">
                  <c:v>42967.895833333336</c:v>
                </c:pt>
                <c:pt idx="14427">
                  <c:v>42967.90625</c:v>
                </c:pt>
                <c:pt idx="14428">
                  <c:v>42967.916666666664</c:v>
                </c:pt>
                <c:pt idx="14429">
                  <c:v>42967.927083333336</c:v>
                </c:pt>
                <c:pt idx="14430">
                  <c:v>42967.9375</c:v>
                </c:pt>
                <c:pt idx="14431">
                  <c:v>42967.947916666664</c:v>
                </c:pt>
                <c:pt idx="14432">
                  <c:v>42967.958333333336</c:v>
                </c:pt>
                <c:pt idx="14433">
                  <c:v>42967.96875</c:v>
                </c:pt>
                <c:pt idx="14434">
                  <c:v>42967.979166666664</c:v>
                </c:pt>
                <c:pt idx="14435">
                  <c:v>42967.989583333336</c:v>
                </c:pt>
                <c:pt idx="14436">
                  <c:v>42968</c:v>
                </c:pt>
                <c:pt idx="14437">
                  <c:v>42968.010416666664</c:v>
                </c:pt>
                <c:pt idx="14438">
                  <c:v>42968.020833333336</c:v>
                </c:pt>
                <c:pt idx="14439">
                  <c:v>42968.03125</c:v>
                </c:pt>
                <c:pt idx="14440">
                  <c:v>42968.041666666664</c:v>
                </c:pt>
                <c:pt idx="14441">
                  <c:v>42968.052083333336</c:v>
                </c:pt>
                <c:pt idx="14442">
                  <c:v>42968.0625</c:v>
                </c:pt>
                <c:pt idx="14443">
                  <c:v>42968.072916666664</c:v>
                </c:pt>
                <c:pt idx="14444">
                  <c:v>42968.083333333336</c:v>
                </c:pt>
                <c:pt idx="14445">
                  <c:v>42968.09375</c:v>
                </c:pt>
                <c:pt idx="14446">
                  <c:v>42968.104166666664</c:v>
                </c:pt>
                <c:pt idx="14447">
                  <c:v>42968.114583333336</c:v>
                </c:pt>
                <c:pt idx="14448">
                  <c:v>42968.125</c:v>
                </c:pt>
                <c:pt idx="14449">
                  <c:v>42968.135416666664</c:v>
                </c:pt>
                <c:pt idx="14450">
                  <c:v>42968.145833333336</c:v>
                </c:pt>
                <c:pt idx="14451">
                  <c:v>42968.15625</c:v>
                </c:pt>
                <c:pt idx="14452">
                  <c:v>42968.166666666664</c:v>
                </c:pt>
                <c:pt idx="14453">
                  <c:v>42968.177083333336</c:v>
                </c:pt>
                <c:pt idx="14454">
                  <c:v>42968.1875</c:v>
                </c:pt>
                <c:pt idx="14455">
                  <c:v>42968.197916666664</c:v>
                </c:pt>
                <c:pt idx="14456">
                  <c:v>42968.208333333336</c:v>
                </c:pt>
                <c:pt idx="14457">
                  <c:v>42968.21875</c:v>
                </c:pt>
                <c:pt idx="14458">
                  <c:v>42968.229166666664</c:v>
                </c:pt>
                <c:pt idx="14459">
                  <c:v>42968.239583333336</c:v>
                </c:pt>
                <c:pt idx="14460">
                  <c:v>42968.25</c:v>
                </c:pt>
                <c:pt idx="14461">
                  <c:v>42968.260416666664</c:v>
                </c:pt>
                <c:pt idx="14462">
                  <c:v>42968.270833333336</c:v>
                </c:pt>
                <c:pt idx="14463">
                  <c:v>42968.28125</c:v>
                </c:pt>
                <c:pt idx="14464">
                  <c:v>42968.291666666664</c:v>
                </c:pt>
                <c:pt idx="14465">
                  <c:v>42968.302083333336</c:v>
                </c:pt>
                <c:pt idx="14466">
                  <c:v>42968.3125</c:v>
                </c:pt>
                <c:pt idx="14467">
                  <c:v>42968.322916666664</c:v>
                </c:pt>
                <c:pt idx="14468">
                  <c:v>42968.333333333336</c:v>
                </c:pt>
                <c:pt idx="14469">
                  <c:v>42968.34375</c:v>
                </c:pt>
                <c:pt idx="14470">
                  <c:v>42968.354166666664</c:v>
                </c:pt>
                <c:pt idx="14471">
                  <c:v>42968.364583333336</c:v>
                </c:pt>
                <c:pt idx="14472">
                  <c:v>42968.375</c:v>
                </c:pt>
                <c:pt idx="14473">
                  <c:v>42968.385416666664</c:v>
                </c:pt>
                <c:pt idx="14474">
                  <c:v>42968.395833333336</c:v>
                </c:pt>
                <c:pt idx="14475">
                  <c:v>42968.40625</c:v>
                </c:pt>
                <c:pt idx="14476">
                  <c:v>42968.416666666664</c:v>
                </c:pt>
                <c:pt idx="14477">
                  <c:v>42968.427083333336</c:v>
                </c:pt>
                <c:pt idx="14478">
                  <c:v>42968.4375</c:v>
                </c:pt>
                <c:pt idx="14479">
                  <c:v>42968.447916666664</c:v>
                </c:pt>
                <c:pt idx="14480">
                  <c:v>42968.458333333336</c:v>
                </c:pt>
                <c:pt idx="14481">
                  <c:v>42968.46875</c:v>
                </c:pt>
                <c:pt idx="14482">
                  <c:v>42968.479166666664</c:v>
                </c:pt>
                <c:pt idx="14483">
                  <c:v>42968.489583333336</c:v>
                </c:pt>
                <c:pt idx="14484">
                  <c:v>42968.5</c:v>
                </c:pt>
                <c:pt idx="14485">
                  <c:v>42968.510416666664</c:v>
                </c:pt>
                <c:pt idx="14486">
                  <c:v>42968.520833333336</c:v>
                </c:pt>
                <c:pt idx="14487">
                  <c:v>42968.53125</c:v>
                </c:pt>
                <c:pt idx="14488">
                  <c:v>42968.541666666664</c:v>
                </c:pt>
                <c:pt idx="14489">
                  <c:v>42968.552083333336</c:v>
                </c:pt>
                <c:pt idx="14490">
                  <c:v>42968.5625</c:v>
                </c:pt>
                <c:pt idx="14491">
                  <c:v>42968.572916666664</c:v>
                </c:pt>
                <c:pt idx="14492">
                  <c:v>42968.583333333336</c:v>
                </c:pt>
                <c:pt idx="14493">
                  <c:v>42968.59375</c:v>
                </c:pt>
                <c:pt idx="14494">
                  <c:v>42968.604166666664</c:v>
                </c:pt>
                <c:pt idx="14495">
                  <c:v>42968.614583333336</c:v>
                </c:pt>
                <c:pt idx="14496">
                  <c:v>42968.625</c:v>
                </c:pt>
                <c:pt idx="14497">
                  <c:v>42968.635416666664</c:v>
                </c:pt>
                <c:pt idx="14498">
                  <c:v>42968.645833333336</c:v>
                </c:pt>
                <c:pt idx="14499">
                  <c:v>42968.65625</c:v>
                </c:pt>
                <c:pt idx="14500">
                  <c:v>42968.666666666664</c:v>
                </c:pt>
                <c:pt idx="14501">
                  <c:v>42968.677083333336</c:v>
                </c:pt>
                <c:pt idx="14502">
                  <c:v>42968.6875</c:v>
                </c:pt>
                <c:pt idx="14503">
                  <c:v>42968.697916666664</c:v>
                </c:pt>
                <c:pt idx="14504">
                  <c:v>42968.708333333336</c:v>
                </c:pt>
                <c:pt idx="14505">
                  <c:v>42968.71875</c:v>
                </c:pt>
                <c:pt idx="14506">
                  <c:v>42968.729166666664</c:v>
                </c:pt>
                <c:pt idx="14507">
                  <c:v>42968.739583333336</c:v>
                </c:pt>
                <c:pt idx="14508">
                  <c:v>42968.75</c:v>
                </c:pt>
                <c:pt idx="14509">
                  <c:v>42968.760416666664</c:v>
                </c:pt>
                <c:pt idx="14510">
                  <c:v>42968.770833333336</c:v>
                </c:pt>
                <c:pt idx="14511">
                  <c:v>42968.78125</c:v>
                </c:pt>
                <c:pt idx="14512">
                  <c:v>42968.791666666664</c:v>
                </c:pt>
                <c:pt idx="14513">
                  <c:v>42968.802083333336</c:v>
                </c:pt>
                <c:pt idx="14514">
                  <c:v>42968.8125</c:v>
                </c:pt>
                <c:pt idx="14515">
                  <c:v>42968.822916666664</c:v>
                </c:pt>
                <c:pt idx="14516">
                  <c:v>42968.833333333336</c:v>
                </c:pt>
                <c:pt idx="14517">
                  <c:v>42968.84375</c:v>
                </c:pt>
                <c:pt idx="14518">
                  <c:v>42968.854166666664</c:v>
                </c:pt>
                <c:pt idx="14519">
                  <c:v>42968.864583333336</c:v>
                </c:pt>
                <c:pt idx="14520">
                  <c:v>42968.875</c:v>
                </c:pt>
                <c:pt idx="14521">
                  <c:v>42968.885416666664</c:v>
                </c:pt>
                <c:pt idx="14522">
                  <c:v>42968.895833333336</c:v>
                </c:pt>
                <c:pt idx="14523">
                  <c:v>42968.90625</c:v>
                </c:pt>
                <c:pt idx="14524">
                  <c:v>42968.916666666664</c:v>
                </c:pt>
                <c:pt idx="14525">
                  <c:v>42968.927083333336</c:v>
                </c:pt>
                <c:pt idx="14526">
                  <c:v>42968.9375</c:v>
                </c:pt>
                <c:pt idx="14527">
                  <c:v>42968.947916666664</c:v>
                </c:pt>
                <c:pt idx="14528">
                  <c:v>42968.958333333336</c:v>
                </c:pt>
                <c:pt idx="14529">
                  <c:v>42968.96875</c:v>
                </c:pt>
                <c:pt idx="14530">
                  <c:v>42968.979166666664</c:v>
                </c:pt>
                <c:pt idx="14531">
                  <c:v>42968.989583333336</c:v>
                </c:pt>
                <c:pt idx="14532">
                  <c:v>42969</c:v>
                </c:pt>
                <c:pt idx="14533">
                  <c:v>42969.010416666664</c:v>
                </c:pt>
                <c:pt idx="14534">
                  <c:v>42969.020833333336</c:v>
                </c:pt>
                <c:pt idx="14535">
                  <c:v>42969.03125</c:v>
                </c:pt>
                <c:pt idx="14536">
                  <c:v>42969.041666666664</c:v>
                </c:pt>
                <c:pt idx="14537">
                  <c:v>42969.052083333336</c:v>
                </c:pt>
                <c:pt idx="14538">
                  <c:v>42969.0625</c:v>
                </c:pt>
                <c:pt idx="14539">
                  <c:v>42969.072916666664</c:v>
                </c:pt>
                <c:pt idx="14540">
                  <c:v>42969.083333333336</c:v>
                </c:pt>
                <c:pt idx="14541">
                  <c:v>42969.09375</c:v>
                </c:pt>
                <c:pt idx="14542">
                  <c:v>42969.104166666664</c:v>
                </c:pt>
                <c:pt idx="14543">
                  <c:v>42969.114583333336</c:v>
                </c:pt>
                <c:pt idx="14544">
                  <c:v>42969.125</c:v>
                </c:pt>
                <c:pt idx="14545">
                  <c:v>42969.135416666664</c:v>
                </c:pt>
                <c:pt idx="14546">
                  <c:v>42969.145833333336</c:v>
                </c:pt>
                <c:pt idx="14547">
                  <c:v>42969.15625</c:v>
                </c:pt>
                <c:pt idx="14548">
                  <c:v>42969.166666666664</c:v>
                </c:pt>
                <c:pt idx="14549">
                  <c:v>42969.177083333336</c:v>
                </c:pt>
                <c:pt idx="14550">
                  <c:v>42969.1875</c:v>
                </c:pt>
                <c:pt idx="14551">
                  <c:v>42969.197916666664</c:v>
                </c:pt>
                <c:pt idx="14552">
                  <c:v>42969.208333333336</c:v>
                </c:pt>
                <c:pt idx="14553">
                  <c:v>42969.21875</c:v>
                </c:pt>
                <c:pt idx="14554">
                  <c:v>42969.229166666664</c:v>
                </c:pt>
                <c:pt idx="14555">
                  <c:v>42969.239583333336</c:v>
                </c:pt>
                <c:pt idx="14556">
                  <c:v>42969.25</c:v>
                </c:pt>
                <c:pt idx="14557">
                  <c:v>42969.260416666664</c:v>
                </c:pt>
                <c:pt idx="14558">
                  <c:v>42969.270833333336</c:v>
                </c:pt>
                <c:pt idx="14559">
                  <c:v>42969.28125</c:v>
                </c:pt>
                <c:pt idx="14560">
                  <c:v>42969.291666666664</c:v>
                </c:pt>
                <c:pt idx="14561">
                  <c:v>42969.302083333336</c:v>
                </c:pt>
                <c:pt idx="14562">
                  <c:v>42969.3125</c:v>
                </c:pt>
                <c:pt idx="14563">
                  <c:v>42969.322916666664</c:v>
                </c:pt>
                <c:pt idx="14564">
                  <c:v>42969.333333333336</c:v>
                </c:pt>
                <c:pt idx="14565">
                  <c:v>42969.34375</c:v>
                </c:pt>
                <c:pt idx="14566">
                  <c:v>42969.354166666664</c:v>
                </c:pt>
                <c:pt idx="14567">
                  <c:v>42969.364583333336</c:v>
                </c:pt>
                <c:pt idx="14568">
                  <c:v>42969.375</c:v>
                </c:pt>
                <c:pt idx="14569">
                  <c:v>42969.385416666664</c:v>
                </c:pt>
                <c:pt idx="14570">
                  <c:v>42969.395833333336</c:v>
                </c:pt>
                <c:pt idx="14571">
                  <c:v>42969.40625</c:v>
                </c:pt>
                <c:pt idx="14572">
                  <c:v>42969.416666666664</c:v>
                </c:pt>
                <c:pt idx="14573">
                  <c:v>42969.427083333336</c:v>
                </c:pt>
                <c:pt idx="14574">
                  <c:v>42969.4375</c:v>
                </c:pt>
                <c:pt idx="14575">
                  <c:v>42969.447916666664</c:v>
                </c:pt>
                <c:pt idx="14576">
                  <c:v>42969.458333333336</c:v>
                </c:pt>
                <c:pt idx="14577">
                  <c:v>42969.46875</c:v>
                </c:pt>
                <c:pt idx="14578">
                  <c:v>42969.479166666664</c:v>
                </c:pt>
                <c:pt idx="14579">
                  <c:v>42969.489583333336</c:v>
                </c:pt>
                <c:pt idx="14580">
                  <c:v>42969.5</c:v>
                </c:pt>
                <c:pt idx="14581">
                  <c:v>42969.510416666664</c:v>
                </c:pt>
                <c:pt idx="14582">
                  <c:v>42969.520833333336</c:v>
                </c:pt>
                <c:pt idx="14583">
                  <c:v>42969.53125</c:v>
                </c:pt>
                <c:pt idx="14584">
                  <c:v>42969.541666666664</c:v>
                </c:pt>
                <c:pt idx="14585">
                  <c:v>42969.552083333336</c:v>
                </c:pt>
                <c:pt idx="14586">
                  <c:v>42969.5625</c:v>
                </c:pt>
                <c:pt idx="14587">
                  <c:v>42969.572916666664</c:v>
                </c:pt>
                <c:pt idx="14588">
                  <c:v>42969.583333333336</c:v>
                </c:pt>
                <c:pt idx="14589">
                  <c:v>42969.59375</c:v>
                </c:pt>
                <c:pt idx="14590">
                  <c:v>42969.604166666664</c:v>
                </c:pt>
                <c:pt idx="14591">
                  <c:v>42969.614583333336</c:v>
                </c:pt>
                <c:pt idx="14592">
                  <c:v>42969.625</c:v>
                </c:pt>
                <c:pt idx="14593">
                  <c:v>42969.635416666664</c:v>
                </c:pt>
                <c:pt idx="14594">
                  <c:v>42969.645833333336</c:v>
                </c:pt>
                <c:pt idx="14595">
                  <c:v>42969.65625</c:v>
                </c:pt>
                <c:pt idx="14596">
                  <c:v>42969.666666666664</c:v>
                </c:pt>
                <c:pt idx="14597">
                  <c:v>42969.677083333336</c:v>
                </c:pt>
                <c:pt idx="14598">
                  <c:v>42969.6875</c:v>
                </c:pt>
                <c:pt idx="14599">
                  <c:v>42969.697916666664</c:v>
                </c:pt>
                <c:pt idx="14600">
                  <c:v>42969.708333333336</c:v>
                </c:pt>
                <c:pt idx="14601">
                  <c:v>42969.71875</c:v>
                </c:pt>
                <c:pt idx="14602">
                  <c:v>42969.729166666664</c:v>
                </c:pt>
                <c:pt idx="14603">
                  <c:v>42969.739583333336</c:v>
                </c:pt>
                <c:pt idx="14604">
                  <c:v>42969.75</c:v>
                </c:pt>
                <c:pt idx="14605">
                  <c:v>42969.760416666664</c:v>
                </c:pt>
                <c:pt idx="14606">
                  <c:v>42969.770833333336</c:v>
                </c:pt>
                <c:pt idx="14607">
                  <c:v>42969.78125</c:v>
                </c:pt>
                <c:pt idx="14608">
                  <c:v>42969.791666666664</c:v>
                </c:pt>
                <c:pt idx="14609">
                  <c:v>42969.802083333336</c:v>
                </c:pt>
                <c:pt idx="14610">
                  <c:v>42969.8125</c:v>
                </c:pt>
                <c:pt idx="14611">
                  <c:v>42969.822916666664</c:v>
                </c:pt>
                <c:pt idx="14612">
                  <c:v>42969.833333333336</c:v>
                </c:pt>
                <c:pt idx="14613">
                  <c:v>42969.84375</c:v>
                </c:pt>
                <c:pt idx="14614">
                  <c:v>42969.854166666664</c:v>
                </c:pt>
                <c:pt idx="14615">
                  <c:v>42969.864583333336</c:v>
                </c:pt>
                <c:pt idx="14616">
                  <c:v>42969.875</c:v>
                </c:pt>
                <c:pt idx="14617">
                  <c:v>42969.885416666664</c:v>
                </c:pt>
                <c:pt idx="14618">
                  <c:v>42969.895833333336</c:v>
                </c:pt>
                <c:pt idx="14619">
                  <c:v>42969.90625</c:v>
                </c:pt>
                <c:pt idx="14620">
                  <c:v>42969.916666666664</c:v>
                </c:pt>
                <c:pt idx="14621">
                  <c:v>42969.927083333336</c:v>
                </c:pt>
                <c:pt idx="14622">
                  <c:v>42969.9375</c:v>
                </c:pt>
                <c:pt idx="14623">
                  <c:v>42969.947916666664</c:v>
                </c:pt>
                <c:pt idx="14624">
                  <c:v>42969.958333333336</c:v>
                </c:pt>
                <c:pt idx="14625">
                  <c:v>42969.96875</c:v>
                </c:pt>
                <c:pt idx="14626">
                  <c:v>42969.979166666664</c:v>
                </c:pt>
                <c:pt idx="14627">
                  <c:v>42969.989583333336</c:v>
                </c:pt>
                <c:pt idx="14628">
                  <c:v>42970</c:v>
                </c:pt>
                <c:pt idx="14629">
                  <c:v>42970.010416666664</c:v>
                </c:pt>
                <c:pt idx="14630">
                  <c:v>42970.020833333336</c:v>
                </c:pt>
                <c:pt idx="14631">
                  <c:v>42970.03125</c:v>
                </c:pt>
                <c:pt idx="14632">
                  <c:v>42970.041666666664</c:v>
                </c:pt>
                <c:pt idx="14633">
                  <c:v>42970.052083333336</c:v>
                </c:pt>
                <c:pt idx="14634">
                  <c:v>42970.0625</c:v>
                </c:pt>
                <c:pt idx="14635">
                  <c:v>42970.072916666664</c:v>
                </c:pt>
                <c:pt idx="14636">
                  <c:v>42970.083333333336</c:v>
                </c:pt>
                <c:pt idx="14637">
                  <c:v>42970.09375</c:v>
                </c:pt>
                <c:pt idx="14638">
                  <c:v>42970.104166666664</c:v>
                </c:pt>
                <c:pt idx="14639">
                  <c:v>42970.114583333336</c:v>
                </c:pt>
                <c:pt idx="14640">
                  <c:v>42970.125</c:v>
                </c:pt>
                <c:pt idx="14641">
                  <c:v>42970.135416666664</c:v>
                </c:pt>
                <c:pt idx="14642">
                  <c:v>42970.145833333336</c:v>
                </c:pt>
                <c:pt idx="14643">
                  <c:v>42970.15625</c:v>
                </c:pt>
                <c:pt idx="14644">
                  <c:v>42970.166666666664</c:v>
                </c:pt>
                <c:pt idx="14645">
                  <c:v>42970.177083333336</c:v>
                </c:pt>
                <c:pt idx="14646">
                  <c:v>42970.1875</c:v>
                </c:pt>
                <c:pt idx="14647">
                  <c:v>42970.197916666664</c:v>
                </c:pt>
                <c:pt idx="14648">
                  <c:v>42970.208333333336</c:v>
                </c:pt>
                <c:pt idx="14649">
                  <c:v>42970.21875</c:v>
                </c:pt>
                <c:pt idx="14650">
                  <c:v>42970.229166666664</c:v>
                </c:pt>
                <c:pt idx="14651">
                  <c:v>42970.239583333336</c:v>
                </c:pt>
                <c:pt idx="14652">
                  <c:v>42970.25</c:v>
                </c:pt>
                <c:pt idx="14653">
                  <c:v>42970.260416666664</c:v>
                </c:pt>
                <c:pt idx="14654">
                  <c:v>42970.270833333336</c:v>
                </c:pt>
                <c:pt idx="14655">
                  <c:v>42970.28125</c:v>
                </c:pt>
                <c:pt idx="14656">
                  <c:v>42970.291666666664</c:v>
                </c:pt>
                <c:pt idx="14657">
                  <c:v>42970.302083333336</c:v>
                </c:pt>
                <c:pt idx="14658">
                  <c:v>42970.3125</c:v>
                </c:pt>
                <c:pt idx="14659">
                  <c:v>42970.322916666664</c:v>
                </c:pt>
                <c:pt idx="14660">
                  <c:v>42970.333333333336</c:v>
                </c:pt>
                <c:pt idx="14661">
                  <c:v>42970.34375</c:v>
                </c:pt>
                <c:pt idx="14662">
                  <c:v>42970.354166666664</c:v>
                </c:pt>
                <c:pt idx="14663">
                  <c:v>42970.364583333336</c:v>
                </c:pt>
                <c:pt idx="14664">
                  <c:v>42970.375</c:v>
                </c:pt>
                <c:pt idx="14665">
                  <c:v>42970.385416666664</c:v>
                </c:pt>
                <c:pt idx="14666">
                  <c:v>42970.395833333336</c:v>
                </c:pt>
                <c:pt idx="14667">
                  <c:v>42970.40625</c:v>
                </c:pt>
                <c:pt idx="14668">
                  <c:v>42970.416666666664</c:v>
                </c:pt>
                <c:pt idx="14669">
                  <c:v>42970.427083333336</c:v>
                </c:pt>
                <c:pt idx="14670">
                  <c:v>42970.4375</c:v>
                </c:pt>
                <c:pt idx="14671">
                  <c:v>42970.447916666664</c:v>
                </c:pt>
                <c:pt idx="14672">
                  <c:v>42970.458333333336</c:v>
                </c:pt>
                <c:pt idx="14673">
                  <c:v>42970.46875</c:v>
                </c:pt>
                <c:pt idx="14674">
                  <c:v>42970.479166666664</c:v>
                </c:pt>
                <c:pt idx="14675">
                  <c:v>42970.489583333336</c:v>
                </c:pt>
                <c:pt idx="14676">
                  <c:v>42970.5</c:v>
                </c:pt>
                <c:pt idx="14677">
                  <c:v>42970.510416666664</c:v>
                </c:pt>
                <c:pt idx="14678">
                  <c:v>42970.520833333336</c:v>
                </c:pt>
                <c:pt idx="14679">
                  <c:v>42970.53125</c:v>
                </c:pt>
                <c:pt idx="14680">
                  <c:v>42970.541666666664</c:v>
                </c:pt>
                <c:pt idx="14681">
                  <c:v>42970.552083333336</c:v>
                </c:pt>
                <c:pt idx="14682">
                  <c:v>42970.5625</c:v>
                </c:pt>
                <c:pt idx="14683">
                  <c:v>42970.572916666664</c:v>
                </c:pt>
                <c:pt idx="14684">
                  <c:v>42970.583333333336</c:v>
                </c:pt>
                <c:pt idx="14685">
                  <c:v>42970.59375</c:v>
                </c:pt>
                <c:pt idx="14686">
                  <c:v>42970.604166666664</c:v>
                </c:pt>
                <c:pt idx="14687">
                  <c:v>42970.614583333336</c:v>
                </c:pt>
                <c:pt idx="14688">
                  <c:v>42970.625</c:v>
                </c:pt>
                <c:pt idx="14689">
                  <c:v>42970.635416666664</c:v>
                </c:pt>
                <c:pt idx="14690">
                  <c:v>42970.645833333336</c:v>
                </c:pt>
                <c:pt idx="14691">
                  <c:v>42970.65625</c:v>
                </c:pt>
                <c:pt idx="14692">
                  <c:v>42970.666666666664</c:v>
                </c:pt>
                <c:pt idx="14693">
                  <c:v>42970.677083333336</c:v>
                </c:pt>
                <c:pt idx="14694">
                  <c:v>42970.6875</c:v>
                </c:pt>
                <c:pt idx="14695">
                  <c:v>42970.697916666664</c:v>
                </c:pt>
                <c:pt idx="14696">
                  <c:v>42970.708333333336</c:v>
                </c:pt>
                <c:pt idx="14697">
                  <c:v>42970.71875</c:v>
                </c:pt>
                <c:pt idx="14698">
                  <c:v>42970.729166666664</c:v>
                </c:pt>
                <c:pt idx="14699">
                  <c:v>42970.739583333336</c:v>
                </c:pt>
                <c:pt idx="14700">
                  <c:v>42970.75</c:v>
                </c:pt>
                <c:pt idx="14701">
                  <c:v>42970.760416666664</c:v>
                </c:pt>
                <c:pt idx="14702">
                  <c:v>42970.770833333336</c:v>
                </c:pt>
                <c:pt idx="14703">
                  <c:v>42970.78125</c:v>
                </c:pt>
                <c:pt idx="14704">
                  <c:v>42970.791666666664</c:v>
                </c:pt>
                <c:pt idx="14705">
                  <c:v>42970.802083333336</c:v>
                </c:pt>
                <c:pt idx="14706">
                  <c:v>42970.8125</c:v>
                </c:pt>
                <c:pt idx="14707">
                  <c:v>42970.822916666664</c:v>
                </c:pt>
                <c:pt idx="14708">
                  <c:v>42970.833333333336</c:v>
                </c:pt>
                <c:pt idx="14709">
                  <c:v>42970.84375</c:v>
                </c:pt>
                <c:pt idx="14710">
                  <c:v>42970.854166666664</c:v>
                </c:pt>
                <c:pt idx="14711">
                  <c:v>42970.864583333336</c:v>
                </c:pt>
                <c:pt idx="14712">
                  <c:v>42970.875</c:v>
                </c:pt>
                <c:pt idx="14713">
                  <c:v>42970.885416666664</c:v>
                </c:pt>
                <c:pt idx="14714">
                  <c:v>42970.895833333336</c:v>
                </c:pt>
                <c:pt idx="14715">
                  <c:v>42970.90625</c:v>
                </c:pt>
                <c:pt idx="14716">
                  <c:v>42970.916666666664</c:v>
                </c:pt>
                <c:pt idx="14717">
                  <c:v>42970.927083333336</c:v>
                </c:pt>
                <c:pt idx="14718">
                  <c:v>42970.9375</c:v>
                </c:pt>
                <c:pt idx="14719">
                  <c:v>42970.947916666664</c:v>
                </c:pt>
                <c:pt idx="14720">
                  <c:v>42970.958333333336</c:v>
                </c:pt>
                <c:pt idx="14721">
                  <c:v>42970.96875</c:v>
                </c:pt>
                <c:pt idx="14722">
                  <c:v>42970.979166666664</c:v>
                </c:pt>
                <c:pt idx="14723">
                  <c:v>42970.989583333336</c:v>
                </c:pt>
                <c:pt idx="14724">
                  <c:v>42971</c:v>
                </c:pt>
                <c:pt idx="14725">
                  <c:v>42971.010416666664</c:v>
                </c:pt>
                <c:pt idx="14726">
                  <c:v>42971.020833333336</c:v>
                </c:pt>
                <c:pt idx="14727">
                  <c:v>42971.03125</c:v>
                </c:pt>
                <c:pt idx="14728">
                  <c:v>42971.041666666664</c:v>
                </c:pt>
                <c:pt idx="14729">
                  <c:v>42971.052083333336</c:v>
                </c:pt>
                <c:pt idx="14730">
                  <c:v>42971.0625</c:v>
                </c:pt>
                <c:pt idx="14731">
                  <c:v>42971.072916666664</c:v>
                </c:pt>
                <c:pt idx="14732">
                  <c:v>42971.083333333336</c:v>
                </c:pt>
                <c:pt idx="14733">
                  <c:v>42971.09375</c:v>
                </c:pt>
                <c:pt idx="14734">
                  <c:v>42971.104166666664</c:v>
                </c:pt>
                <c:pt idx="14735">
                  <c:v>42971.114583333336</c:v>
                </c:pt>
                <c:pt idx="14736">
                  <c:v>42971.125</c:v>
                </c:pt>
                <c:pt idx="14737">
                  <c:v>42971.135416666664</c:v>
                </c:pt>
                <c:pt idx="14738">
                  <c:v>42971.145833333336</c:v>
                </c:pt>
                <c:pt idx="14739">
                  <c:v>42971.15625</c:v>
                </c:pt>
                <c:pt idx="14740">
                  <c:v>42971.166666666664</c:v>
                </c:pt>
                <c:pt idx="14741">
                  <c:v>42971.177083333336</c:v>
                </c:pt>
                <c:pt idx="14742">
                  <c:v>42971.1875</c:v>
                </c:pt>
                <c:pt idx="14743">
                  <c:v>42971.197916666664</c:v>
                </c:pt>
                <c:pt idx="14744">
                  <c:v>42971.208333333336</c:v>
                </c:pt>
                <c:pt idx="14745">
                  <c:v>42971.21875</c:v>
                </c:pt>
                <c:pt idx="14746">
                  <c:v>42971.229166666664</c:v>
                </c:pt>
                <c:pt idx="14747">
                  <c:v>42971.239583333336</c:v>
                </c:pt>
                <c:pt idx="14748">
                  <c:v>42971.25</c:v>
                </c:pt>
                <c:pt idx="14749">
                  <c:v>42971.260416666664</c:v>
                </c:pt>
                <c:pt idx="14750">
                  <c:v>42971.270833333336</c:v>
                </c:pt>
                <c:pt idx="14751">
                  <c:v>42971.28125</c:v>
                </c:pt>
                <c:pt idx="14752">
                  <c:v>42971.291666666664</c:v>
                </c:pt>
                <c:pt idx="14753">
                  <c:v>42971.302083333336</c:v>
                </c:pt>
                <c:pt idx="14754">
                  <c:v>42971.3125</c:v>
                </c:pt>
                <c:pt idx="14755">
                  <c:v>42971.322916666664</c:v>
                </c:pt>
                <c:pt idx="14756">
                  <c:v>42971.333333333336</c:v>
                </c:pt>
                <c:pt idx="14757">
                  <c:v>42971.34375</c:v>
                </c:pt>
                <c:pt idx="14758">
                  <c:v>42971.354166666664</c:v>
                </c:pt>
                <c:pt idx="14759">
                  <c:v>42971.364583333336</c:v>
                </c:pt>
                <c:pt idx="14760">
                  <c:v>42971.375</c:v>
                </c:pt>
                <c:pt idx="14761">
                  <c:v>42971.385416666664</c:v>
                </c:pt>
                <c:pt idx="14762">
                  <c:v>42971.395833333336</c:v>
                </c:pt>
                <c:pt idx="14763">
                  <c:v>42971.40625</c:v>
                </c:pt>
                <c:pt idx="14764">
                  <c:v>42971.416666666664</c:v>
                </c:pt>
                <c:pt idx="14765">
                  <c:v>42971.427083333336</c:v>
                </c:pt>
                <c:pt idx="14766">
                  <c:v>42971.4375</c:v>
                </c:pt>
                <c:pt idx="14767">
                  <c:v>42971.447916666664</c:v>
                </c:pt>
                <c:pt idx="14768">
                  <c:v>42971.458333333336</c:v>
                </c:pt>
                <c:pt idx="14769">
                  <c:v>42971.46875</c:v>
                </c:pt>
                <c:pt idx="14770">
                  <c:v>42971.479166666664</c:v>
                </c:pt>
                <c:pt idx="14771">
                  <c:v>42971.489583333336</c:v>
                </c:pt>
                <c:pt idx="14772">
                  <c:v>42971.5</c:v>
                </c:pt>
                <c:pt idx="14773">
                  <c:v>42971.510416666664</c:v>
                </c:pt>
                <c:pt idx="14774">
                  <c:v>42971.520833333336</c:v>
                </c:pt>
                <c:pt idx="14775">
                  <c:v>42971.53125</c:v>
                </c:pt>
                <c:pt idx="14776">
                  <c:v>42971.541666666664</c:v>
                </c:pt>
                <c:pt idx="14777">
                  <c:v>42971.552083333336</c:v>
                </c:pt>
                <c:pt idx="14778">
                  <c:v>42971.5625</c:v>
                </c:pt>
                <c:pt idx="14779">
                  <c:v>42971.572916666664</c:v>
                </c:pt>
                <c:pt idx="14780">
                  <c:v>42971.583333333336</c:v>
                </c:pt>
                <c:pt idx="14781">
                  <c:v>42971.59375</c:v>
                </c:pt>
                <c:pt idx="14782">
                  <c:v>42971.604166666664</c:v>
                </c:pt>
                <c:pt idx="14783">
                  <c:v>42971.614583333336</c:v>
                </c:pt>
                <c:pt idx="14784">
                  <c:v>42971.625</c:v>
                </c:pt>
                <c:pt idx="14785">
                  <c:v>42971.635416666664</c:v>
                </c:pt>
                <c:pt idx="14786">
                  <c:v>42971.645833333336</c:v>
                </c:pt>
                <c:pt idx="14787">
                  <c:v>42971.65625</c:v>
                </c:pt>
                <c:pt idx="14788">
                  <c:v>42971.666666666664</c:v>
                </c:pt>
                <c:pt idx="14789">
                  <c:v>42971.677083333336</c:v>
                </c:pt>
                <c:pt idx="14790">
                  <c:v>42971.6875</c:v>
                </c:pt>
                <c:pt idx="14791">
                  <c:v>42971.697916666664</c:v>
                </c:pt>
                <c:pt idx="14792">
                  <c:v>42971.708333333336</c:v>
                </c:pt>
                <c:pt idx="14793">
                  <c:v>42971.71875</c:v>
                </c:pt>
                <c:pt idx="14794">
                  <c:v>42971.729166666664</c:v>
                </c:pt>
                <c:pt idx="14795">
                  <c:v>42971.739583333336</c:v>
                </c:pt>
                <c:pt idx="14796">
                  <c:v>42971.75</c:v>
                </c:pt>
                <c:pt idx="14797">
                  <c:v>42971.760416666664</c:v>
                </c:pt>
                <c:pt idx="14798">
                  <c:v>42971.770833333336</c:v>
                </c:pt>
                <c:pt idx="14799">
                  <c:v>42971.78125</c:v>
                </c:pt>
                <c:pt idx="14800">
                  <c:v>42971.791666666664</c:v>
                </c:pt>
                <c:pt idx="14801">
                  <c:v>42971.802083333336</c:v>
                </c:pt>
                <c:pt idx="14802">
                  <c:v>42971.8125</c:v>
                </c:pt>
                <c:pt idx="14803">
                  <c:v>42971.822916666664</c:v>
                </c:pt>
                <c:pt idx="14804">
                  <c:v>42971.833333333336</c:v>
                </c:pt>
                <c:pt idx="14805">
                  <c:v>42971.84375</c:v>
                </c:pt>
                <c:pt idx="14806">
                  <c:v>42971.854166666664</c:v>
                </c:pt>
                <c:pt idx="14807">
                  <c:v>42971.864583333336</c:v>
                </c:pt>
                <c:pt idx="14808">
                  <c:v>42971.875</c:v>
                </c:pt>
                <c:pt idx="14809">
                  <c:v>42971.885416666664</c:v>
                </c:pt>
                <c:pt idx="14810">
                  <c:v>42971.895833333336</c:v>
                </c:pt>
                <c:pt idx="14811">
                  <c:v>42971.90625</c:v>
                </c:pt>
                <c:pt idx="14812">
                  <c:v>42971.916666666664</c:v>
                </c:pt>
                <c:pt idx="14813">
                  <c:v>42971.927083333336</c:v>
                </c:pt>
                <c:pt idx="14814">
                  <c:v>42971.9375</c:v>
                </c:pt>
                <c:pt idx="14815">
                  <c:v>42971.947916666664</c:v>
                </c:pt>
                <c:pt idx="14816">
                  <c:v>42971.958333333336</c:v>
                </c:pt>
                <c:pt idx="14817">
                  <c:v>42971.96875</c:v>
                </c:pt>
                <c:pt idx="14818">
                  <c:v>42971.979166666664</c:v>
                </c:pt>
                <c:pt idx="14819">
                  <c:v>42971.989583333336</c:v>
                </c:pt>
                <c:pt idx="14820">
                  <c:v>42972</c:v>
                </c:pt>
                <c:pt idx="14821">
                  <c:v>42972.010416666664</c:v>
                </c:pt>
                <c:pt idx="14822">
                  <c:v>42972.020833333336</c:v>
                </c:pt>
                <c:pt idx="14823">
                  <c:v>42972.03125</c:v>
                </c:pt>
                <c:pt idx="14824">
                  <c:v>42972.041666666664</c:v>
                </c:pt>
                <c:pt idx="14825">
                  <c:v>42972.052083333336</c:v>
                </c:pt>
                <c:pt idx="14826">
                  <c:v>42972.0625</c:v>
                </c:pt>
                <c:pt idx="14827">
                  <c:v>42972.072916666664</c:v>
                </c:pt>
                <c:pt idx="14828">
                  <c:v>42972.083333333336</c:v>
                </c:pt>
                <c:pt idx="14829">
                  <c:v>42972.09375</c:v>
                </c:pt>
                <c:pt idx="14830">
                  <c:v>42972.104166666664</c:v>
                </c:pt>
                <c:pt idx="14831">
                  <c:v>42972.114583333336</c:v>
                </c:pt>
                <c:pt idx="14832">
                  <c:v>42972.125</c:v>
                </c:pt>
                <c:pt idx="14833">
                  <c:v>42972.135416666664</c:v>
                </c:pt>
                <c:pt idx="14834">
                  <c:v>42972.145833333336</c:v>
                </c:pt>
                <c:pt idx="14835">
                  <c:v>42972.15625</c:v>
                </c:pt>
                <c:pt idx="14836">
                  <c:v>42972.166666666664</c:v>
                </c:pt>
                <c:pt idx="14837">
                  <c:v>42972.177083333336</c:v>
                </c:pt>
                <c:pt idx="14838">
                  <c:v>42972.1875</c:v>
                </c:pt>
                <c:pt idx="14839">
                  <c:v>42972.197916666664</c:v>
                </c:pt>
                <c:pt idx="14840">
                  <c:v>42972.208333333336</c:v>
                </c:pt>
                <c:pt idx="14841">
                  <c:v>42972.21875</c:v>
                </c:pt>
                <c:pt idx="14842">
                  <c:v>42972.229166666664</c:v>
                </c:pt>
                <c:pt idx="14843">
                  <c:v>42972.239583333336</c:v>
                </c:pt>
                <c:pt idx="14844">
                  <c:v>42972.25</c:v>
                </c:pt>
                <c:pt idx="14845">
                  <c:v>42972.260416666664</c:v>
                </c:pt>
                <c:pt idx="14846">
                  <c:v>42972.270833333336</c:v>
                </c:pt>
                <c:pt idx="14847">
                  <c:v>42972.28125</c:v>
                </c:pt>
                <c:pt idx="14848">
                  <c:v>42972.291666666664</c:v>
                </c:pt>
                <c:pt idx="14849">
                  <c:v>42972.302083333336</c:v>
                </c:pt>
                <c:pt idx="14850">
                  <c:v>42972.3125</c:v>
                </c:pt>
                <c:pt idx="14851">
                  <c:v>42972.322916666664</c:v>
                </c:pt>
                <c:pt idx="14852">
                  <c:v>42972.333333333336</c:v>
                </c:pt>
                <c:pt idx="14853">
                  <c:v>42972.34375</c:v>
                </c:pt>
                <c:pt idx="14854">
                  <c:v>42972.354166666664</c:v>
                </c:pt>
                <c:pt idx="14855">
                  <c:v>42972.364583333336</c:v>
                </c:pt>
                <c:pt idx="14856">
                  <c:v>42972.375</c:v>
                </c:pt>
                <c:pt idx="14857">
                  <c:v>42972.385416666664</c:v>
                </c:pt>
                <c:pt idx="14858">
                  <c:v>42972.395833333336</c:v>
                </c:pt>
                <c:pt idx="14859">
                  <c:v>42972.40625</c:v>
                </c:pt>
                <c:pt idx="14860">
                  <c:v>42972.416666666664</c:v>
                </c:pt>
                <c:pt idx="14861">
                  <c:v>42972.427083333336</c:v>
                </c:pt>
                <c:pt idx="14862">
                  <c:v>42972.4375</c:v>
                </c:pt>
                <c:pt idx="14863">
                  <c:v>42972.447916666664</c:v>
                </c:pt>
                <c:pt idx="14864">
                  <c:v>42972.458333333336</c:v>
                </c:pt>
                <c:pt idx="14865">
                  <c:v>42972.46875</c:v>
                </c:pt>
                <c:pt idx="14866">
                  <c:v>42972.479166666664</c:v>
                </c:pt>
                <c:pt idx="14867">
                  <c:v>42972.489583333336</c:v>
                </c:pt>
                <c:pt idx="14868">
                  <c:v>42972.5</c:v>
                </c:pt>
                <c:pt idx="14869">
                  <c:v>42972.510416666664</c:v>
                </c:pt>
                <c:pt idx="14870">
                  <c:v>42972.520833333336</c:v>
                </c:pt>
                <c:pt idx="14871">
                  <c:v>42972.53125</c:v>
                </c:pt>
                <c:pt idx="14872">
                  <c:v>42972.541666666664</c:v>
                </c:pt>
                <c:pt idx="14873">
                  <c:v>42972.552083333336</c:v>
                </c:pt>
                <c:pt idx="14874">
                  <c:v>42972.5625</c:v>
                </c:pt>
                <c:pt idx="14875">
                  <c:v>42972.572916666664</c:v>
                </c:pt>
                <c:pt idx="14876">
                  <c:v>42972.583333333336</c:v>
                </c:pt>
                <c:pt idx="14877">
                  <c:v>42972.59375</c:v>
                </c:pt>
                <c:pt idx="14878">
                  <c:v>42972.604166666664</c:v>
                </c:pt>
                <c:pt idx="14879">
                  <c:v>42972.614583333336</c:v>
                </c:pt>
                <c:pt idx="14880">
                  <c:v>42972.625</c:v>
                </c:pt>
                <c:pt idx="14881">
                  <c:v>42972.635416666664</c:v>
                </c:pt>
                <c:pt idx="14882">
                  <c:v>42972.645833333336</c:v>
                </c:pt>
                <c:pt idx="14883">
                  <c:v>42972.65625</c:v>
                </c:pt>
                <c:pt idx="14884">
                  <c:v>42972.666666666664</c:v>
                </c:pt>
                <c:pt idx="14885">
                  <c:v>42972.677083333336</c:v>
                </c:pt>
                <c:pt idx="14886">
                  <c:v>42972.6875</c:v>
                </c:pt>
                <c:pt idx="14887">
                  <c:v>42972.697916666664</c:v>
                </c:pt>
                <c:pt idx="14888">
                  <c:v>42972.708333333336</c:v>
                </c:pt>
                <c:pt idx="14889">
                  <c:v>42972.71875</c:v>
                </c:pt>
                <c:pt idx="14890">
                  <c:v>42972.729166666664</c:v>
                </c:pt>
                <c:pt idx="14891">
                  <c:v>42972.739583333336</c:v>
                </c:pt>
                <c:pt idx="14892">
                  <c:v>42972.75</c:v>
                </c:pt>
                <c:pt idx="14893">
                  <c:v>42972.760416666664</c:v>
                </c:pt>
                <c:pt idx="14894">
                  <c:v>42972.770833333336</c:v>
                </c:pt>
                <c:pt idx="14895">
                  <c:v>42972.78125</c:v>
                </c:pt>
                <c:pt idx="14896">
                  <c:v>42972.791666666664</c:v>
                </c:pt>
                <c:pt idx="14897">
                  <c:v>42972.802083333336</c:v>
                </c:pt>
                <c:pt idx="14898">
                  <c:v>42972.8125</c:v>
                </c:pt>
                <c:pt idx="14899">
                  <c:v>42972.822916666664</c:v>
                </c:pt>
                <c:pt idx="14900">
                  <c:v>42972.833333333336</c:v>
                </c:pt>
                <c:pt idx="14901">
                  <c:v>42972.84375</c:v>
                </c:pt>
                <c:pt idx="14902">
                  <c:v>42972.854166666664</c:v>
                </c:pt>
                <c:pt idx="14903">
                  <c:v>42972.864583333336</c:v>
                </c:pt>
                <c:pt idx="14904">
                  <c:v>42972.875</c:v>
                </c:pt>
                <c:pt idx="14905">
                  <c:v>42972.885416666664</c:v>
                </c:pt>
                <c:pt idx="14906">
                  <c:v>42972.895833333336</c:v>
                </c:pt>
                <c:pt idx="14907">
                  <c:v>42972.90625</c:v>
                </c:pt>
                <c:pt idx="14908">
                  <c:v>42972.916666666664</c:v>
                </c:pt>
                <c:pt idx="14909">
                  <c:v>42972.927083333336</c:v>
                </c:pt>
                <c:pt idx="14910">
                  <c:v>42972.9375</c:v>
                </c:pt>
                <c:pt idx="14911">
                  <c:v>42972.947916666664</c:v>
                </c:pt>
                <c:pt idx="14912">
                  <c:v>42972.958333333336</c:v>
                </c:pt>
                <c:pt idx="14913">
                  <c:v>42972.96875</c:v>
                </c:pt>
                <c:pt idx="14914">
                  <c:v>42972.979166666664</c:v>
                </c:pt>
                <c:pt idx="14915">
                  <c:v>42972.989583333336</c:v>
                </c:pt>
                <c:pt idx="14916">
                  <c:v>42973</c:v>
                </c:pt>
                <c:pt idx="14917">
                  <c:v>42973.010416666664</c:v>
                </c:pt>
                <c:pt idx="14918">
                  <c:v>42973.020833333336</c:v>
                </c:pt>
                <c:pt idx="14919">
                  <c:v>42973.03125</c:v>
                </c:pt>
                <c:pt idx="14920">
                  <c:v>42973.041666666664</c:v>
                </c:pt>
                <c:pt idx="14921">
                  <c:v>42973.052083333336</c:v>
                </c:pt>
                <c:pt idx="14922">
                  <c:v>42973.0625</c:v>
                </c:pt>
                <c:pt idx="14923">
                  <c:v>42973.072916666664</c:v>
                </c:pt>
                <c:pt idx="14924">
                  <c:v>42973.083333333336</c:v>
                </c:pt>
                <c:pt idx="14925">
                  <c:v>42973.09375</c:v>
                </c:pt>
                <c:pt idx="14926">
                  <c:v>42973.104166666664</c:v>
                </c:pt>
                <c:pt idx="14927">
                  <c:v>42973.114583333336</c:v>
                </c:pt>
                <c:pt idx="14928">
                  <c:v>42973.125</c:v>
                </c:pt>
                <c:pt idx="14929">
                  <c:v>42973.135416666664</c:v>
                </c:pt>
                <c:pt idx="14930">
                  <c:v>42973.145833333336</c:v>
                </c:pt>
                <c:pt idx="14931">
                  <c:v>42973.15625</c:v>
                </c:pt>
                <c:pt idx="14932">
                  <c:v>42973.166666666664</c:v>
                </c:pt>
                <c:pt idx="14933">
                  <c:v>42973.177083333336</c:v>
                </c:pt>
                <c:pt idx="14934">
                  <c:v>42973.1875</c:v>
                </c:pt>
                <c:pt idx="14935">
                  <c:v>42973.197916666664</c:v>
                </c:pt>
                <c:pt idx="14936">
                  <c:v>42973.208333333336</c:v>
                </c:pt>
                <c:pt idx="14937">
                  <c:v>42973.21875</c:v>
                </c:pt>
                <c:pt idx="14938">
                  <c:v>42973.229166666664</c:v>
                </c:pt>
                <c:pt idx="14939">
                  <c:v>42973.239583333336</c:v>
                </c:pt>
                <c:pt idx="14940">
                  <c:v>42973.25</c:v>
                </c:pt>
                <c:pt idx="14941">
                  <c:v>42973.260416666664</c:v>
                </c:pt>
                <c:pt idx="14942">
                  <c:v>42973.270833333336</c:v>
                </c:pt>
                <c:pt idx="14943">
                  <c:v>42973.28125</c:v>
                </c:pt>
                <c:pt idx="14944">
                  <c:v>42973.291666666664</c:v>
                </c:pt>
                <c:pt idx="14945">
                  <c:v>42973.302083333336</c:v>
                </c:pt>
                <c:pt idx="14946">
                  <c:v>42973.3125</c:v>
                </c:pt>
                <c:pt idx="14947">
                  <c:v>42973.322916666664</c:v>
                </c:pt>
                <c:pt idx="14948">
                  <c:v>42973.333333333336</c:v>
                </c:pt>
                <c:pt idx="14949">
                  <c:v>42973.34375</c:v>
                </c:pt>
                <c:pt idx="14950">
                  <c:v>42973.354166666664</c:v>
                </c:pt>
                <c:pt idx="14951">
                  <c:v>42973.364583333336</c:v>
                </c:pt>
                <c:pt idx="14952">
                  <c:v>42973.375</c:v>
                </c:pt>
                <c:pt idx="14953">
                  <c:v>42973.385416666664</c:v>
                </c:pt>
                <c:pt idx="14954">
                  <c:v>42973.395833333336</c:v>
                </c:pt>
                <c:pt idx="14955">
                  <c:v>42973.40625</c:v>
                </c:pt>
                <c:pt idx="14956">
                  <c:v>42973.416666666664</c:v>
                </c:pt>
                <c:pt idx="14957">
                  <c:v>42973.427083333336</c:v>
                </c:pt>
                <c:pt idx="14958">
                  <c:v>42973.4375</c:v>
                </c:pt>
                <c:pt idx="14959">
                  <c:v>42973.447916666664</c:v>
                </c:pt>
                <c:pt idx="14960">
                  <c:v>42973.458333333336</c:v>
                </c:pt>
                <c:pt idx="14961">
                  <c:v>42973.46875</c:v>
                </c:pt>
                <c:pt idx="14962">
                  <c:v>42973.479166666664</c:v>
                </c:pt>
                <c:pt idx="14963">
                  <c:v>42973.489583333336</c:v>
                </c:pt>
                <c:pt idx="14964">
                  <c:v>42973.5</c:v>
                </c:pt>
                <c:pt idx="14965">
                  <c:v>42973.510416666664</c:v>
                </c:pt>
                <c:pt idx="14966">
                  <c:v>42973.520833333336</c:v>
                </c:pt>
                <c:pt idx="14967">
                  <c:v>42973.53125</c:v>
                </c:pt>
                <c:pt idx="14968">
                  <c:v>42973.541666666664</c:v>
                </c:pt>
                <c:pt idx="14969">
                  <c:v>42973.552083333336</c:v>
                </c:pt>
                <c:pt idx="14970">
                  <c:v>42973.5625</c:v>
                </c:pt>
                <c:pt idx="14971">
                  <c:v>42973.572916666664</c:v>
                </c:pt>
                <c:pt idx="14972">
                  <c:v>42973.583333333336</c:v>
                </c:pt>
                <c:pt idx="14973">
                  <c:v>42973.59375</c:v>
                </c:pt>
                <c:pt idx="14974">
                  <c:v>42973.604166666664</c:v>
                </c:pt>
                <c:pt idx="14975">
                  <c:v>42973.614583333336</c:v>
                </c:pt>
                <c:pt idx="14976">
                  <c:v>42973.625</c:v>
                </c:pt>
                <c:pt idx="14977">
                  <c:v>42973.635416666664</c:v>
                </c:pt>
                <c:pt idx="14978">
                  <c:v>42973.645833333336</c:v>
                </c:pt>
                <c:pt idx="14979">
                  <c:v>42973.65625</c:v>
                </c:pt>
                <c:pt idx="14980">
                  <c:v>42973.666666666664</c:v>
                </c:pt>
                <c:pt idx="14981">
                  <c:v>42973.677083333336</c:v>
                </c:pt>
                <c:pt idx="14982">
                  <c:v>42973.6875</c:v>
                </c:pt>
                <c:pt idx="14983">
                  <c:v>42973.697916666664</c:v>
                </c:pt>
                <c:pt idx="14984">
                  <c:v>42973.708333333336</c:v>
                </c:pt>
                <c:pt idx="14985">
                  <c:v>42973.71875</c:v>
                </c:pt>
                <c:pt idx="14986">
                  <c:v>42973.729166666664</c:v>
                </c:pt>
                <c:pt idx="14987">
                  <c:v>42973.739583333336</c:v>
                </c:pt>
                <c:pt idx="14988">
                  <c:v>42973.75</c:v>
                </c:pt>
                <c:pt idx="14989">
                  <c:v>42973.760416666664</c:v>
                </c:pt>
                <c:pt idx="14990">
                  <c:v>42973.770833333336</c:v>
                </c:pt>
                <c:pt idx="14991">
                  <c:v>42973.78125</c:v>
                </c:pt>
                <c:pt idx="14992">
                  <c:v>42973.791666666664</c:v>
                </c:pt>
                <c:pt idx="14993">
                  <c:v>42973.802083333336</c:v>
                </c:pt>
                <c:pt idx="14994">
                  <c:v>42973.8125</c:v>
                </c:pt>
                <c:pt idx="14995">
                  <c:v>42973.822916666664</c:v>
                </c:pt>
                <c:pt idx="14996">
                  <c:v>42973.833333333336</c:v>
                </c:pt>
                <c:pt idx="14997">
                  <c:v>42973.84375</c:v>
                </c:pt>
                <c:pt idx="14998">
                  <c:v>42973.854166666664</c:v>
                </c:pt>
                <c:pt idx="14999">
                  <c:v>42973.864583333336</c:v>
                </c:pt>
                <c:pt idx="15000">
                  <c:v>42973.875</c:v>
                </c:pt>
                <c:pt idx="15001">
                  <c:v>42973.885416666664</c:v>
                </c:pt>
                <c:pt idx="15002">
                  <c:v>42973.895833333336</c:v>
                </c:pt>
                <c:pt idx="15003">
                  <c:v>42973.90625</c:v>
                </c:pt>
                <c:pt idx="15004">
                  <c:v>42973.916666666664</c:v>
                </c:pt>
                <c:pt idx="15005">
                  <c:v>42973.927083333336</c:v>
                </c:pt>
                <c:pt idx="15006">
                  <c:v>42973.9375</c:v>
                </c:pt>
                <c:pt idx="15007">
                  <c:v>42973.947916666664</c:v>
                </c:pt>
                <c:pt idx="15008">
                  <c:v>42973.958333333336</c:v>
                </c:pt>
                <c:pt idx="15009">
                  <c:v>42973.96875</c:v>
                </c:pt>
                <c:pt idx="15010">
                  <c:v>42973.979166666664</c:v>
                </c:pt>
                <c:pt idx="15011">
                  <c:v>42973.989583333336</c:v>
                </c:pt>
                <c:pt idx="15012">
                  <c:v>42974</c:v>
                </c:pt>
                <c:pt idx="15013">
                  <c:v>42974.010416666664</c:v>
                </c:pt>
                <c:pt idx="15014">
                  <c:v>42974.020833333336</c:v>
                </c:pt>
                <c:pt idx="15015">
                  <c:v>42974.03125</c:v>
                </c:pt>
                <c:pt idx="15016">
                  <c:v>42974.041666666664</c:v>
                </c:pt>
                <c:pt idx="15017">
                  <c:v>42974.052083333336</c:v>
                </c:pt>
                <c:pt idx="15018">
                  <c:v>42974.0625</c:v>
                </c:pt>
                <c:pt idx="15019">
                  <c:v>42974.072916666664</c:v>
                </c:pt>
                <c:pt idx="15020">
                  <c:v>42974.083333333336</c:v>
                </c:pt>
                <c:pt idx="15021">
                  <c:v>42974.09375</c:v>
                </c:pt>
                <c:pt idx="15022">
                  <c:v>42974.104166666664</c:v>
                </c:pt>
                <c:pt idx="15023">
                  <c:v>42974.114583333336</c:v>
                </c:pt>
                <c:pt idx="15024">
                  <c:v>42974.125</c:v>
                </c:pt>
                <c:pt idx="15025">
                  <c:v>42974.135416666664</c:v>
                </c:pt>
                <c:pt idx="15026">
                  <c:v>42974.145833333336</c:v>
                </c:pt>
                <c:pt idx="15027">
                  <c:v>42974.15625</c:v>
                </c:pt>
                <c:pt idx="15028">
                  <c:v>42974.166666666664</c:v>
                </c:pt>
                <c:pt idx="15029">
                  <c:v>42974.177083333336</c:v>
                </c:pt>
                <c:pt idx="15030">
                  <c:v>42974.1875</c:v>
                </c:pt>
                <c:pt idx="15031">
                  <c:v>42974.197916666664</c:v>
                </c:pt>
                <c:pt idx="15032">
                  <c:v>42974.208333333336</c:v>
                </c:pt>
                <c:pt idx="15033">
                  <c:v>42974.21875</c:v>
                </c:pt>
                <c:pt idx="15034">
                  <c:v>42974.229166666664</c:v>
                </c:pt>
                <c:pt idx="15035">
                  <c:v>42974.239583333336</c:v>
                </c:pt>
                <c:pt idx="15036">
                  <c:v>42974.25</c:v>
                </c:pt>
                <c:pt idx="15037">
                  <c:v>42974.260416666664</c:v>
                </c:pt>
                <c:pt idx="15038">
                  <c:v>42974.270833333336</c:v>
                </c:pt>
                <c:pt idx="15039">
                  <c:v>42974.28125</c:v>
                </c:pt>
                <c:pt idx="15040">
                  <c:v>42974.291666666664</c:v>
                </c:pt>
                <c:pt idx="15041">
                  <c:v>42974.302083333336</c:v>
                </c:pt>
                <c:pt idx="15042">
                  <c:v>42974.3125</c:v>
                </c:pt>
                <c:pt idx="15043">
                  <c:v>42974.322916666664</c:v>
                </c:pt>
                <c:pt idx="15044">
                  <c:v>42974.333333333336</c:v>
                </c:pt>
                <c:pt idx="15045">
                  <c:v>42974.34375</c:v>
                </c:pt>
                <c:pt idx="15046">
                  <c:v>42974.354166666664</c:v>
                </c:pt>
                <c:pt idx="15047">
                  <c:v>42974.364583333336</c:v>
                </c:pt>
                <c:pt idx="15048">
                  <c:v>42974.375</c:v>
                </c:pt>
                <c:pt idx="15049">
                  <c:v>42974.385416666664</c:v>
                </c:pt>
                <c:pt idx="15050">
                  <c:v>42974.395833333336</c:v>
                </c:pt>
                <c:pt idx="15051">
                  <c:v>42974.40625</c:v>
                </c:pt>
                <c:pt idx="15052">
                  <c:v>42974.416666666664</c:v>
                </c:pt>
                <c:pt idx="15053">
                  <c:v>42974.427083333336</c:v>
                </c:pt>
                <c:pt idx="15054">
                  <c:v>42974.4375</c:v>
                </c:pt>
                <c:pt idx="15055">
                  <c:v>42974.447916666664</c:v>
                </c:pt>
                <c:pt idx="15056">
                  <c:v>42974.458333333336</c:v>
                </c:pt>
                <c:pt idx="15057">
                  <c:v>42974.46875</c:v>
                </c:pt>
                <c:pt idx="15058">
                  <c:v>42974.479166666664</c:v>
                </c:pt>
                <c:pt idx="15059">
                  <c:v>42974.489583333336</c:v>
                </c:pt>
                <c:pt idx="15060">
                  <c:v>42974.5</c:v>
                </c:pt>
                <c:pt idx="15061">
                  <c:v>42974.510416666664</c:v>
                </c:pt>
                <c:pt idx="15062">
                  <c:v>42974.520833333336</c:v>
                </c:pt>
                <c:pt idx="15063">
                  <c:v>42974.53125</c:v>
                </c:pt>
                <c:pt idx="15064">
                  <c:v>42974.541666666664</c:v>
                </c:pt>
                <c:pt idx="15065">
                  <c:v>42974.552083333336</c:v>
                </c:pt>
                <c:pt idx="15066">
                  <c:v>42974.5625</c:v>
                </c:pt>
                <c:pt idx="15067">
                  <c:v>42974.572916666664</c:v>
                </c:pt>
                <c:pt idx="15068">
                  <c:v>42974.583333333336</c:v>
                </c:pt>
                <c:pt idx="15069">
                  <c:v>42974.59375</c:v>
                </c:pt>
                <c:pt idx="15070">
                  <c:v>42974.604166666664</c:v>
                </c:pt>
                <c:pt idx="15071">
                  <c:v>42974.614583333336</c:v>
                </c:pt>
                <c:pt idx="15072">
                  <c:v>42974.625</c:v>
                </c:pt>
                <c:pt idx="15073">
                  <c:v>42974.635416666664</c:v>
                </c:pt>
                <c:pt idx="15074">
                  <c:v>42974.645833333336</c:v>
                </c:pt>
                <c:pt idx="15075">
                  <c:v>42974.65625</c:v>
                </c:pt>
                <c:pt idx="15076">
                  <c:v>42974.666666666664</c:v>
                </c:pt>
                <c:pt idx="15077">
                  <c:v>42974.677083333336</c:v>
                </c:pt>
                <c:pt idx="15078">
                  <c:v>42974.6875</c:v>
                </c:pt>
                <c:pt idx="15079">
                  <c:v>42974.697916666664</c:v>
                </c:pt>
                <c:pt idx="15080">
                  <c:v>42974.708333333336</c:v>
                </c:pt>
                <c:pt idx="15081">
                  <c:v>42974.71875</c:v>
                </c:pt>
                <c:pt idx="15082">
                  <c:v>42974.729166666664</c:v>
                </c:pt>
                <c:pt idx="15083">
                  <c:v>42974.739583333336</c:v>
                </c:pt>
                <c:pt idx="15084">
                  <c:v>42974.75</c:v>
                </c:pt>
                <c:pt idx="15085">
                  <c:v>42974.760416666664</c:v>
                </c:pt>
                <c:pt idx="15086">
                  <c:v>42974.770833333336</c:v>
                </c:pt>
                <c:pt idx="15087">
                  <c:v>42974.78125</c:v>
                </c:pt>
                <c:pt idx="15088">
                  <c:v>42974.791666666664</c:v>
                </c:pt>
                <c:pt idx="15089">
                  <c:v>42974.802083333336</c:v>
                </c:pt>
                <c:pt idx="15090">
                  <c:v>42974.8125</c:v>
                </c:pt>
                <c:pt idx="15091">
                  <c:v>42974.822916666664</c:v>
                </c:pt>
                <c:pt idx="15092">
                  <c:v>42974.833333333336</c:v>
                </c:pt>
                <c:pt idx="15093">
                  <c:v>42974.84375</c:v>
                </c:pt>
                <c:pt idx="15094">
                  <c:v>42974.854166666664</c:v>
                </c:pt>
                <c:pt idx="15095">
                  <c:v>42974.864583333336</c:v>
                </c:pt>
                <c:pt idx="15096">
                  <c:v>42974.875</c:v>
                </c:pt>
                <c:pt idx="15097">
                  <c:v>42974.885416666664</c:v>
                </c:pt>
                <c:pt idx="15098">
                  <c:v>42974.895833333336</c:v>
                </c:pt>
                <c:pt idx="15099">
                  <c:v>42974.90625</c:v>
                </c:pt>
                <c:pt idx="15100">
                  <c:v>42974.916666666664</c:v>
                </c:pt>
                <c:pt idx="15101">
                  <c:v>42974.927083333336</c:v>
                </c:pt>
                <c:pt idx="15102">
                  <c:v>42974.9375</c:v>
                </c:pt>
                <c:pt idx="15103">
                  <c:v>42974.947916666664</c:v>
                </c:pt>
                <c:pt idx="15104">
                  <c:v>42974.958333333336</c:v>
                </c:pt>
                <c:pt idx="15105">
                  <c:v>42974.96875</c:v>
                </c:pt>
                <c:pt idx="15106">
                  <c:v>42974.979166666664</c:v>
                </c:pt>
                <c:pt idx="15107">
                  <c:v>42974.989583333336</c:v>
                </c:pt>
                <c:pt idx="15108">
                  <c:v>42975</c:v>
                </c:pt>
                <c:pt idx="15109">
                  <c:v>42975.010416666664</c:v>
                </c:pt>
                <c:pt idx="15110">
                  <c:v>42975.020833333336</c:v>
                </c:pt>
                <c:pt idx="15111">
                  <c:v>42975.03125</c:v>
                </c:pt>
                <c:pt idx="15112">
                  <c:v>42975.041666666664</c:v>
                </c:pt>
                <c:pt idx="15113">
                  <c:v>42975.052083333336</c:v>
                </c:pt>
                <c:pt idx="15114">
                  <c:v>42975.0625</c:v>
                </c:pt>
                <c:pt idx="15115">
                  <c:v>42975.072916666664</c:v>
                </c:pt>
                <c:pt idx="15116">
                  <c:v>42975.083333333336</c:v>
                </c:pt>
                <c:pt idx="15117">
                  <c:v>42975.09375</c:v>
                </c:pt>
                <c:pt idx="15118">
                  <c:v>42975.104166666664</c:v>
                </c:pt>
                <c:pt idx="15119">
                  <c:v>42975.114583333336</c:v>
                </c:pt>
                <c:pt idx="15120">
                  <c:v>42975.125</c:v>
                </c:pt>
                <c:pt idx="15121">
                  <c:v>42975.135416666664</c:v>
                </c:pt>
                <c:pt idx="15122">
                  <c:v>42975.145833333336</c:v>
                </c:pt>
                <c:pt idx="15123">
                  <c:v>42975.15625</c:v>
                </c:pt>
                <c:pt idx="15124">
                  <c:v>42975.166666666664</c:v>
                </c:pt>
                <c:pt idx="15125">
                  <c:v>42975.177083333336</c:v>
                </c:pt>
                <c:pt idx="15126">
                  <c:v>42975.1875</c:v>
                </c:pt>
                <c:pt idx="15127">
                  <c:v>42975.197916666664</c:v>
                </c:pt>
                <c:pt idx="15128">
                  <c:v>42975.208333333336</c:v>
                </c:pt>
                <c:pt idx="15129">
                  <c:v>42975.21875</c:v>
                </c:pt>
                <c:pt idx="15130">
                  <c:v>42975.229166666664</c:v>
                </c:pt>
                <c:pt idx="15131">
                  <c:v>42975.239583333336</c:v>
                </c:pt>
                <c:pt idx="15132">
                  <c:v>42975.25</c:v>
                </c:pt>
                <c:pt idx="15133">
                  <c:v>42975.260416666664</c:v>
                </c:pt>
                <c:pt idx="15134">
                  <c:v>42975.270833333336</c:v>
                </c:pt>
                <c:pt idx="15135">
                  <c:v>42975.28125</c:v>
                </c:pt>
                <c:pt idx="15136">
                  <c:v>42975.291666666664</c:v>
                </c:pt>
                <c:pt idx="15137">
                  <c:v>42975.302083333336</c:v>
                </c:pt>
                <c:pt idx="15138">
                  <c:v>42975.3125</c:v>
                </c:pt>
                <c:pt idx="15139">
                  <c:v>42975.322916666664</c:v>
                </c:pt>
                <c:pt idx="15140">
                  <c:v>42975.333333333336</c:v>
                </c:pt>
                <c:pt idx="15141">
                  <c:v>42975.34375</c:v>
                </c:pt>
                <c:pt idx="15142">
                  <c:v>42975.354166666664</c:v>
                </c:pt>
                <c:pt idx="15143">
                  <c:v>42975.364583333336</c:v>
                </c:pt>
                <c:pt idx="15144">
                  <c:v>42975.375</c:v>
                </c:pt>
                <c:pt idx="15145">
                  <c:v>42975.385416666664</c:v>
                </c:pt>
                <c:pt idx="15146">
                  <c:v>42975.395833333336</c:v>
                </c:pt>
                <c:pt idx="15147">
                  <c:v>42975.40625</c:v>
                </c:pt>
                <c:pt idx="15148">
                  <c:v>42975.416666666664</c:v>
                </c:pt>
                <c:pt idx="15149">
                  <c:v>42975.427083333336</c:v>
                </c:pt>
                <c:pt idx="15150">
                  <c:v>42975.4375</c:v>
                </c:pt>
                <c:pt idx="15151">
                  <c:v>42975.447916666664</c:v>
                </c:pt>
                <c:pt idx="15152">
                  <c:v>42975.458333333336</c:v>
                </c:pt>
                <c:pt idx="15153">
                  <c:v>42975.46875</c:v>
                </c:pt>
                <c:pt idx="15154">
                  <c:v>42975.479166666664</c:v>
                </c:pt>
                <c:pt idx="15155">
                  <c:v>42975.489583333336</c:v>
                </c:pt>
                <c:pt idx="15156">
                  <c:v>42975.5</c:v>
                </c:pt>
                <c:pt idx="15157">
                  <c:v>42975.510416666664</c:v>
                </c:pt>
                <c:pt idx="15158">
                  <c:v>42975.520833333336</c:v>
                </c:pt>
                <c:pt idx="15159">
                  <c:v>42975.53125</c:v>
                </c:pt>
                <c:pt idx="15160">
                  <c:v>42975.541666666664</c:v>
                </c:pt>
                <c:pt idx="15161">
                  <c:v>42975.552083333336</c:v>
                </c:pt>
                <c:pt idx="15162">
                  <c:v>42975.5625</c:v>
                </c:pt>
                <c:pt idx="15163">
                  <c:v>42975.572916666664</c:v>
                </c:pt>
                <c:pt idx="15164">
                  <c:v>42975.583333333336</c:v>
                </c:pt>
                <c:pt idx="15165">
                  <c:v>42975.59375</c:v>
                </c:pt>
                <c:pt idx="15166">
                  <c:v>42975.604166666664</c:v>
                </c:pt>
                <c:pt idx="15167">
                  <c:v>42975.614583333336</c:v>
                </c:pt>
                <c:pt idx="15168">
                  <c:v>42975.625</c:v>
                </c:pt>
                <c:pt idx="15169">
                  <c:v>42975.635416666664</c:v>
                </c:pt>
                <c:pt idx="15170">
                  <c:v>42975.645833333336</c:v>
                </c:pt>
                <c:pt idx="15171">
                  <c:v>42975.65625</c:v>
                </c:pt>
                <c:pt idx="15172">
                  <c:v>42975.666666666664</c:v>
                </c:pt>
                <c:pt idx="15173">
                  <c:v>42975.677083333336</c:v>
                </c:pt>
                <c:pt idx="15174">
                  <c:v>42975.6875</c:v>
                </c:pt>
                <c:pt idx="15175">
                  <c:v>42975.697916666664</c:v>
                </c:pt>
                <c:pt idx="15176">
                  <c:v>42975.708333333336</c:v>
                </c:pt>
                <c:pt idx="15177">
                  <c:v>42975.71875</c:v>
                </c:pt>
                <c:pt idx="15178">
                  <c:v>42975.729166666664</c:v>
                </c:pt>
                <c:pt idx="15179">
                  <c:v>42975.739583333336</c:v>
                </c:pt>
                <c:pt idx="15180">
                  <c:v>42975.75</c:v>
                </c:pt>
                <c:pt idx="15181">
                  <c:v>42975.760416666664</c:v>
                </c:pt>
                <c:pt idx="15182">
                  <c:v>42975.770833333336</c:v>
                </c:pt>
                <c:pt idx="15183">
                  <c:v>42975.78125</c:v>
                </c:pt>
                <c:pt idx="15184">
                  <c:v>42975.791666666664</c:v>
                </c:pt>
                <c:pt idx="15185">
                  <c:v>42975.802083333336</c:v>
                </c:pt>
                <c:pt idx="15186">
                  <c:v>42975.8125</c:v>
                </c:pt>
                <c:pt idx="15187">
                  <c:v>42975.822916666664</c:v>
                </c:pt>
                <c:pt idx="15188">
                  <c:v>42975.833333333336</c:v>
                </c:pt>
                <c:pt idx="15189">
                  <c:v>42975.84375</c:v>
                </c:pt>
                <c:pt idx="15190">
                  <c:v>42975.854166666664</c:v>
                </c:pt>
                <c:pt idx="15191">
                  <c:v>42975.864583333336</c:v>
                </c:pt>
                <c:pt idx="15192">
                  <c:v>42975.875</c:v>
                </c:pt>
                <c:pt idx="15193">
                  <c:v>42975.885416666664</c:v>
                </c:pt>
                <c:pt idx="15194">
                  <c:v>42975.895833333336</c:v>
                </c:pt>
                <c:pt idx="15195">
                  <c:v>42975.90625</c:v>
                </c:pt>
                <c:pt idx="15196">
                  <c:v>42975.916666666664</c:v>
                </c:pt>
                <c:pt idx="15197">
                  <c:v>42975.927083333336</c:v>
                </c:pt>
                <c:pt idx="15198">
                  <c:v>42975.9375</c:v>
                </c:pt>
                <c:pt idx="15199">
                  <c:v>42975.947916666664</c:v>
                </c:pt>
                <c:pt idx="15200">
                  <c:v>42975.958333333336</c:v>
                </c:pt>
                <c:pt idx="15201">
                  <c:v>42975.96875</c:v>
                </c:pt>
                <c:pt idx="15202">
                  <c:v>42975.979166666664</c:v>
                </c:pt>
                <c:pt idx="15203">
                  <c:v>42975.989583333336</c:v>
                </c:pt>
                <c:pt idx="15204">
                  <c:v>42976</c:v>
                </c:pt>
                <c:pt idx="15205">
                  <c:v>42976.010416666664</c:v>
                </c:pt>
                <c:pt idx="15206">
                  <c:v>42976.020833333336</c:v>
                </c:pt>
                <c:pt idx="15207">
                  <c:v>42976.03125</c:v>
                </c:pt>
                <c:pt idx="15208">
                  <c:v>42976.041666666664</c:v>
                </c:pt>
                <c:pt idx="15209">
                  <c:v>42976.052083333336</c:v>
                </c:pt>
                <c:pt idx="15210">
                  <c:v>42976.0625</c:v>
                </c:pt>
                <c:pt idx="15211">
                  <c:v>42976.072916666664</c:v>
                </c:pt>
                <c:pt idx="15212">
                  <c:v>42976.083333333336</c:v>
                </c:pt>
                <c:pt idx="15213">
                  <c:v>42976.09375</c:v>
                </c:pt>
                <c:pt idx="15214">
                  <c:v>42976.104166666664</c:v>
                </c:pt>
                <c:pt idx="15215">
                  <c:v>42976.114583333336</c:v>
                </c:pt>
                <c:pt idx="15216">
                  <c:v>42976.125</c:v>
                </c:pt>
                <c:pt idx="15217">
                  <c:v>42976.135416666664</c:v>
                </c:pt>
                <c:pt idx="15218">
                  <c:v>42976.145833333336</c:v>
                </c:pt>
                <c:pt idx="15219">
                  <c:v>42976.15625</c:v>
                </c:pt>
                <c:pt idx="15220">
                  <c:v>42976.166666666664</c:v>
                </c:pt>
                <c:pt idx="15221">
                  <c:v>42976.177083333336</c:v>
                </c:pt>
                <c:pt idx="15222">
                  <c:v>42976.1875</c:v>
                </c:pt>
                <c:pt idx="15223">
                  <c:v>42976.197916666664</c:v>
                </c:pt>
                <c:pt idx="15224">
                  <c:v>42976.208333333336</c:v>
                </c:pt>
                <c:pt idx="15225">
                  <c:v>42976.21875</c:v>
                </c:pt>
                <c:pt idx="15226">
                  <c:v>42976.229166666664</c:v>
                </c:pt>
                <c:pt idx="15227">
                  <c:v>42976.239583333336</c:v>
                </c:pt>
                <c:pt idx="15228">
                  <c:v>42976.25</c:v>
                </c:pt>
                <c:pt idx="15229">
                  <c:v>42976.260416666664</c:v>
                </c:pt>
                <c:pt idx="15230">
                  <c:v>42976.270833333336</c:v>
                </c:pt>
                <c:pt idx="15231">
                  <c:v>42976.28125</c:v>
                </c:pt>
                <c:pt idx="15232">
                  <c:v>42976.291666666664</c:v>
                </c:pt>
                <c:pt idx="15233">
                  <c:v>42976.302083333336</c:v>
                </c:pt>
                <c:pt idx="15234">
                  <c:v>42976.3125</c:v>
                </c:pt>
                <c:pt idx="15235">
                  <c:v>42976.322916666664</c:v>
                </c:pt>
                <c:pt idx="15236">
                  <c:v>42976.333333333336</c:v>
                </c:pt>
                <c:pt idx="15237">
                  <c:v>42976.34375</c:v>
                </c:pt>
                <c:pt idx="15238">
                  <c:v>42976.354166666664</c:v>
                </c:pt>
                <c:pt idx="15239">
                  <c:v>42976.364583333336</c:v>
                </c:pt>
                <c:pt idx="15240">
                  <c:v>42976.375</c:v>
                </c:pt>
                <c:pt idx="15241">
                  <c:v>42976.385416666664</c:v>
                </c:pt>
                <c:pt idx="15242">
                  <c:v>42976.395833333336</c:v>
                </c:pt>
                <c:pt idx="15243">
                  <c:v>42976.40625</c:v>
                </c:pt>
                <c:pt idx="15244">
                  <c:v>42976.416666666664</c:v>
                </c:pt>
                <c:pt idx="15245">
                  <c:v>42976.427083333336</c:v>
                </c:pt>
                <c:pt idx="15246">
                  <c:v>42976.4375</c:v>
                </c:pt>
                <c:pt idx="15247">
                  <c:v>42976.447916666664</c:v>
                </c:pt>
                <c:pt idx="15248">
                  <c:v>42976.458333333336</c:v>
                </c:pt>
                <c:pt idx="15249">
                  <c:v>42976.46875</c:v>
                </c:pt>
                <c:pt idx="15250">
                  <c:v>42976.479166666664</c:v>
                </c:pt>
                <c:pt idx="15251">
                  <c:v>42976.489583333336</c:v>
                </c:pt>
                <c:pt idx="15252">
                  <c:v>42976.5</c:v>
                </c:pt>
                <c:pt idx="15253">
                  <c:v>42976.510416666664</c:v>
                </c:pt>
                <c:pt idx="15254">
                  <c:v>42976.520833333336</c:v>
                </c:pt>
                <c:pt idx="15255">
                  <c:v>42976.53125</c:v>
                </c:pt>
                <c:pt idx="15256">
                  <c:v>42976.541666666664</c:v>
                </c:pt>
                <c:pt idx="15257">
                  <c:v>42976.552083333336</c:v>
                </c:pt>
                <c:pt idx="15258">
                  <c:v>42976.5625</c:v>
                </c:pt>
                <c:pt idx="15259">
                  <c:v>42976.572916666664</c:v>
                </c:pt>
                <c:pt idx="15260">
                  <c:v>42976.583333333336</c:v>
                </c:pt>
                <c:pt idx="15261">
                  <c:v>42976.59375</c:v>
                </c:pt>
                <c:pt idx="15262">
                  <c:v>42976.604166666664</c:v>
                </c:pt>
                <c:pt idx="15263">
                  <c:v>42976.614583333336</c:v>
                </c:pt>
                <c:pt idx="15264">
                  <c:v>42976.625</c:v>
                </c:pt>
                <c:pt idx="15265">
                  <c:v>42976.635416666664</c:v>
                </c:pt>
                <c:pt idx="15266">
                  <c:v>42976.645833333336</c:v>
                </c:pt>
                <c:pt idx="15267">
                  <c:v>42976.65625</c:v>
                </c:pt>
                <c:pt idx="15268">
                  <c:v>42976.666666666664</c:v>
                </c:pt>
                <c:pt idx="15269">
                  <c:v>42976.677083333336</c:v>
                </c:pt>
                <c:pt idx="15270">
                  <c:v>42976.6875</c:v>
                </c:pt>
                <c:pt idx="15271">
                  <c:v>42976.697916666664</c:v>
                </c:pt>
                <c:pt idx="15272">
                  <c:v>42976.708333333336</c:v>
                </c:pt>
                <c:pt idx="15273">
                  <c:v>42976.71875</c:v>
                </c:pt>
                <c:pt idx="15274">
                  <c:v>42976.729166666664</c:v>
                </c:pt>
                <c:pt idx="15275">
                  <c:v>42976.739583333336</c:v>
                </c:pt>
                <c:pt idx="15276">
                  <c:v>42976.75</c:v>
                </c:pt>
                <c:pt idx="15277">
                  <c:v>42976.760416666664</c:v>
                </c:pt>
                <c:pt idx="15278">
                  <c:v>42976.770833333336</c:v>
                </c:pt>
                <c:pt idx="15279">
                  <c:v>42976.78125</c:v>
                </c:pt>
                <c:pt idx="15280">
                  <c:v>42976.791666666664</c:v>
                </c:pt>
                <c:pt idx="15281">
                  <c:v>42976.802083333336</c:v>
                </c:pt>
                <c:pt idx="15282">
                  <c:v>42976.8125</c:v>
                </c:pt>
                <c:pt idx="15283">
                  <c:v>42976.822916666664</c:v>
                </c:pt>
                <c:pt idx="15284">
                  <c:v>42976.833333333336</c:v>
                </c:pt>
                <c:pt idx="15285">
                  <c:v>42976.84375</c:v>
                </c:pt>
                <c:pt idx="15286">
                  <c:v>42976.854166666664</c:v>
                </c:pt>
                <c:pt idx="15287">
                  <c:v>42976.864583333336</c:v>
                </c:pt>
                <c:pt idx="15288">
                  <c:v>42976.875</c:v>
                </c:pt>
                <c:pt idx="15289">
                  <c:v>42976.885416666664</c:v>
                </c:pt>
                <c:pt idx="15290">
                  <c:v>42976.895833333336</c:v>
                </c:pt>
                <c:pt idx="15291">
                  <c:v>42976.90625</c:v>
                </c:pt>
                <c:pt idx="15292">
                  <c:v>42976.916666666664</c:v>
                </c:pt>
                <c:pt idx="15293">
                  <c:v>42976.927083333336</c:v>
                </c:pt>
                <c:pt idx="15294">
                  <c:v>42976.9375</c:v>
                </c:pt>
                <c:pt idx="15295">
                  <c:v>42976.947916666664</c:v>
                </c:pt>
                <c:pt idx="15296">
                  <c:v>42976.958333333336</c:v>
                </c:pt>
                <c:pt idx="15297">
                  <c:v>42976.96875</c:v>
                </c:pt>
                <c:pt idx="15298">
                  <c:v>42976.979166666664</c:v>
                </c:pt>
                <c:pt idx="15299">
                  <c:v>42976.989583333336</c:v>
                </c:pt>
                <c:pt idx="15300">
                  <c:v>42977</c:v>
                </c:pt>
                <c:pt idx="15301">
                  <c:v>42977.010416666664</c:v>
                </c:pt>
                <c:pt idx="15302">
                  <c:v>42977.020833333336</c:v>
                </c:pt>
                <c:pt idx="15303">
                  <c:v>42977.03125</c:v>
                </c:pt>
                <c:pt idx="15304">
                  <c:v>42977.041666666664</c:v>
                </c:pt>
                <c:pt idx="15305">
                  <c:v>42977.052083333336</c:v>
                </c:pt>
                <c:pt idx="15306">
                  <c:v>42977.0625</c:v>
                </c:pt>
                <c:pt idx="15307">
                  <c:v>42977.072916666664</c:v>
                </c:pt>
                <c:pt idx="15308">
                  <c:v>42977.083333333336</c:v>
                </c:pt>
                <c:pt idx="15309">
                  <c:v>42977.09375</c:v>
                </c:pt>
                <c:pt idx="15310">
                  <c:v>42977.104166666664</c:v>
                </c:pt>
                <c:pt idx="15311">
                  <c:v>42977.114583333336</c:v>
                </c:pt>
                <c:pt idx="15312">
                  <c:v>42977.125</c:v>
                </c:pt>
                <c:pt idx="15313">
                  <c:v>42977.135416666664</c:v>
                </c:pt>
                <c:pt idx="15314">
                  <c:v>42977.145833333336</c:v>
                </c:pt>
                <c:pt idx="15315">
                  <c:v>42977.15625</c:v>
                </c:pt>
                <c:pt idx="15316">
                  <c:v>42977.166666666664</c:v>
                </c:pt>
                <c:pt idx="15317">
                  <c:v>42977.177083333336</c:v>
                </c:pt>
                <c:pt idx="15318">
                  <c:v>42977.1875</c:v>
                </c:pt>
                <c:pt idx="15319">
                  <c:v>42977.197916666664</c:v>
                </c:pt>
                <c:pt idx="15320">
                  <c:v>42977.208333333336</c:v>
                </c:pt>
                <c:pt idx="15321">
                  <c:v>42977.21875</c:v>
                </c:pt>
                <c:pt idx="15322">
                  <c:v>42977.229166666664</c:v>
                </c:pt>
                <c:pt idx="15323">
                  <c:v>42977.239583333336</c:v>
                </c:pt>
                <c:pt idx="15324">
                  <c:v>42977.25</c:v>
                </c:pt>
                <c:pt idx="15325">
                  <c:v>42977.260416666664</c:v>
                </c:pt>
                <c:pt idx="15326">
                  <c:v>42977.270833333336</c:v>
                </c:pt>
                <c:pt idx="15327">
                  <c:v>42977.28125</c:v>
                </c:pt>
                <c:pt idx="15328">
                  <c:v>42977.291666666664</c:v>
                </c:pt>
                <c:pt idx="15329">
                  <c:v>42977.302083333336</c:v>
                </c:pt>
                <c:pt idx="15330">
                  <c:v>42977.3125</c:v>
                </c:pt>
                <c:pt idx="15331">
                  <c:v>42977.322916666664</c:v>
                </c:pt>
                <c:pt idx="15332">
                  <c:v>42977.333333333336</c:v>
                </c:pt>
                <c:pt idx="15333">
                  <c:v>42977.34375</c:v>
                </c:pt>
                <c:pt idx="15334">
                  <c:v>42977.354166666664</c:v>
                </c:pt>
                <c:pt idx="15335">
                  <c:v>42977.364583333336</c:v>
                </c:pt>
                <c:pt idx="15336">
                  <c:v>42977.375</c:v>
                </c:pt>
                <c:pt idx="15337">
                  <c:v>42977.385416666664</c:v>
                </c:pt>
                <c:pt idx="15338">
                  <c:v>42977.395833333336</c:v>
                </c:pt>
                <c:pt idx="15339">
                  <c:v>42977.40625</c:v>
                </c:pt>
                <c:pt idx="15340">
                  <c:v>42977.416666666664</c:v>
                </c:pt>
                <c:pt idx="15341">
                  <c:v>42977.427083333336</c:v>
                </c:pt>
                <c:pt idx="15342">
                  <c:v>42977.4375</c:v>
                </c:pt>
                <c:pt idx="15343">
                  <c:v>42977.447916666664</c:v>
                </c:pt>
                <c:pt idx="15344">
                  <c:v>42977.458333333336</c:v>
                </c:pt>
                <c:pt idx="15345">
                  <c:v>42977.46875</c:v>
                </c:pt>
                <c:pt idx="15346">
                  <c:v>42977.479166666664</c:v>
                </c:pt>
                <c:pt idx="15347">
                  <c:v>42977.489583333336</c:v>
                </c:pt>
                <c:pt idx="15348">
                  <c:v>42977.5</c:v>
                </c:pt>
                <c:pt idx="15349">
                  <c:v>42977.510416666664</c:v>
                </c:pt>
                <c:pt idx="15350">
                  <c:v>42977.520833333336</c:v>
                </c:pt>
                <c:pt idx="15351">
                  <c:v>42977.53125</c:v>
                </c:pt>
                <c:pt idx="15352">
                  <c:v>42977.541666666664</c:v>
                </c:pt>
                <c:pt idx="15353">
                  <c:v>42977.552083333336</c:v>
                </c:pt>
                <c:pt idx="15354">
                  <c:v>42977.5625</c:v>
                </c:pt>
                <c:pt idx="15355">
                  <c:v>42977.572916666664</c:v>
                </c:pt>
                <c:pt idx="15356">
                  <c:v>42977.583333333336</c:v>
                </c:pt>
                <c:pt idx="15357">
                  <c:v>42977.59375</c:v>
                </c:pt>
                <c:pt idx="15358">
                  <c:v>42977.604166666664</c:v>
                </c:pt>
                <c:pt idx="15359">
                  <c:v>42977.614583333336</c:v>
                </c:pt>
                <c:pt idx="15360">
                  <c:v>42977.625</c:v>
                </c:pt>
                <c:pt idx="15361">
                  <c:v>42977.635416666664</c:v>
                </c:pt>
                <c:pt idx="15362">
                  <c:v>42977.645833333336</c:v>
                </c:pt>
                <c:pt idx="15363">
                  <c:v>42977.65625</c:v>
                </c:pt>
                <c:pt idx="15364">
                  <c:v>42977.666666666664</c:v>
                </c:pt>
                <c:pt idx="15365">
                  <c:v>42977.677083333336</c:v>
                </c:pt>
                <c:pt idx="15366">
                  <c:v>42977.6875</c:v>
                </c:pt>
                <c:pt idx="15367">
                  <c:v>42977.697916666664</c:v>
                </c:pt>
                <c:pt idx="15368">
                  <c:v>42977.708333333336</c:v>
                </c:pt>
                <c:pt idx="15369">
                  <c:v>42977.71875</c:v>
                </c:pt>
                <c:pt idx="15370">
                  <c:v>42977.729166666664</c:v>
                </c:pt>
                <c:pt idx="15371">
                  <c:v>42977.739583333336</c:v>
                </c:pt>
                <c:pt idx="15372">
                  <c:v>42977.75</c:v>
                </c:pt>
                <c:pt idx="15373">
                  <c:v>42977.760416666664</c:v>
                </c:pt>
                <c:pt idx="15374">
                  <c:v>42977.770833333336</c:v>
                </c:pt>
                <c:pt idx="15375">
                  <c:v>42977.78125</c:v>
                </c:pt>
                <c:pt idx="15376">
                  <c:v>42977.791666666664</c:v>
                </c:pt>
                <c:pt idx="15377">
                  <c:v>42977.802083333336</c:v>
                </c:pt>
                <c:pt idx="15378">
                  <c:v>42977.8125</c:v>
                </c:pt>
                <c:pt idx="15379">
                  <c:v>42977.822916666664</c:v>
                </c:pt>
                <c:pt idx="15380">
                  <c:v>42977.833333333336</c:v>
                </c:pt>
                <c:pt idx="15381">
                  <c:v>42977.84375</c:v>
                </c:pt>
                <c:pt idx="15382">
                  <c:v>42977.854166666664</c:v>
                </c:pt>
                <c:pt idx="15383">
                  <c:v>42977.864583333336</c:v>
                </c:pt>
                <c:pt idx="15384">
                  <c:v>42977.875</c:v>
                </c:pt>
                <c:pt idx="15385">
                  <c:v>42977.885416666664</c:v>
                </c:pt>
                <c:pt idx="15386">
                  <c:v>42977.895833333336</c:v>
                </c:pt>
                <c:pt idx="15387">
                  <c:v>42977.90625</c:v>
                </c:pt>
                <c:pt idx="15388">
                  <c:v>42977.916666666664</c:v>
                </c:pt>
                <c:pt idx="15389">
                  <c:v>42977.927083333336</c:v>
                </c:pt>
                <c:pt idx="15390">
                  <c:v>42977.9375</c:v>
                </c:pt>
                <c:pt idx="15391">
                  <c:v>42977.947916666664</c:v>
                </c:pt>
                <c:pt idx="15392">
                  <c:v>42977.958333333336</c:v>
                </c:pt>
                <c:pt idx="15393">
                  <c:v>42977.96875</c:v>
                </c:pt>
                <c:pt idx="15394">
                  <c:v>42977.979166666664</c:v>
                </c:pt>
                <c:pt idx="15395">
                  <c:v>42977.989583333336</c:v>
                </c:pt>
                <c:pt idx="15396">
                  <c:v>42978</c:v>
                </c:pt>
                <c:pt idx="15397">
                  <c:v>42978.010416666664</c:v>
                </c:pt>
                <c:pt idx="15398">
                  <c:v>42978.020833333336</c:v>
                </c:pt>
                <c:pt idx="15399">
                  <c:v>42978.03125</c:v>
                </c:pt>
                <c:pt idx="15400">
                  <c:v>42978.041666666664</c:v>
                </c:pt>
                <c:pt idx="15401">
                  <c:v>42978.052083333336</c:v>
                </c:pt>
                <c:pt idx="15402">
                  <c:v>42978.0625</c:v>
                </c:pt>
                <c:pt idx="15403">
                  <c:v>42978.072916666664</c:v>
                </c:pt>
                <c:pt idx="15404">
                  <c:v>42978.083333333336</c:v>
                </c:pt>
                <c:pt idx="15405">
                  <c:v>42978.09375</c:v>
                </c:pt>
                <c:pt idx="15406">
                  <c:v>42978.104166666664</c:v>
                </c:pt>
                <c:pt idx="15407">
                  <c:v>42978.114583333336</c:v>
                </c:pt>
                <c:pt idx="15408">
                  <c:v>42978.125</c:v>
                </c:pt>
                <c:pt idx="15409">
                  <c:v>42978.135416666664</c:v>
                </c:pt>
                <c:pt idx="15410">
                  <c:v>42978.145833333336</c:v>
                </c:pt>
                <c:pt idx="15411">
                  <c:v>42978.15625</c:v>
                </c:pt>
                <c:pt idx="15412">
                  <c:v>42978.166666666664</c:v>
                </c:pt>
                <c:pt idx="15413">
                  <c:v>42978.177083333336</c:v>
                </c:pt>
                <c:pt idx="15414">
                  <c:v>42978.1875</c:v>
                </c:pt>
                <c:pt idx="15415">
                  <c:v>42978.197916666664</c:v>
                </c:pt>
                <c:pt idx="15416">
                  <c:v>42978.208333333336</c:v>
                </c:pt>
                <c:pt idx="15417">
                  <c:v>42978.21875</c:v>
                </c:pt>
                <c:pt idx="15418">
                  <c:v>42978.229166666664</c:v>
                </c:pt>
                <c:pt idx="15419">
                  <c:v>42978.239583333336</c:v>
                </c:pt>
                <c:pt idx="15420">
                  <c:v>42978.25</c:v>
                </c:pt>
                <c:pt idx="15421">
                  <c:v>42978.260416666664</c:v>
                </c:pt>
                <c:pt idx="15422">
                  <c:v>42978.270833333336</c:v>
                </c:pt>
                <c:pt idx="15423">
                  <c:v>42978.28125</c:v>
                </c:pt>
                <c:pt idx="15424">
                  <c:v>42978.291666666664</c:v>
                </c:pt>
                <c:pt idx="15425">
                  <c:v>42978.302083333336</c:v>
                </c:pt>
                <c:pt idx="15426">
                  <c:v>42978.3125</c:v>
                </c:pt>
                <c:pt idx="15427">
                  <c:v>42978.322916666664</c:v>
                </c:pt>
                <c:pt idx="15428">
                  <c:v>42978.333333333336</c:v>
                </c:pt>
                <c:pt idx="15429">
                  <c:v>42978.34375</c:v>
                </c:pt>
                <c:pt idx="15430">
                  <c:v>42978.354166666664</c:v>
                </c:pt>
                <c:pt idx="15431">
                  <c:v>42978.364583333336</c:v>
                </c:pt>
                <c:pt idx="15432">
                  <c:v>42978.375</c:v>
                </c:pt>
                <c:pt idx="15433">
                  <c:v>42978.385416666664</c:v>
                </c:pt>
                <c:pt idx="15434">
                  <c:v>42978.395833333336</c:v>
                </c:pt>
                <c:pt idx="15435">
                  <c:v>42978.40625</c:v>
                </c:pt>
                <c:pt idx="15436">
                  <c:v>42978.416666666664</c:v>
                </c:pt>
                <c:pt idx="15437">
                  <c:v>42978.427083333336</c:v>
                </c:pt>
                <c:pt idx="15438">
                  <c:v>42978.4375</c:v>
                </c:pt>
                <c:pt idx="15439">
                  <c:v>42978.447916666664</c:v>
                </c:pt>
                <c:pt idx="15440">
                  <c:v>42978.458333333336</c:v>
                </c:pt>
                <c:pt idx="15441">
                  <c:v>42978.46875</c:v>
                </c:pt>
                <c:pt idx="15442">
                  <c:v>42978.479166666664</c:v>
                </c:pt>
                <c:pt idx="15443">
                  <c:v>42978.489583333336</c:v>
                </c:pt>
                <c:pt idx="15444">
                  <c:v>42978.5</c:v>
                </c:pt>
                <c:pt idx="15445">
                  <c:v>42978.510416666664</c:v>
                </c:pt>
                <c:pt idx="15446">
                  <c:v>42978.520833333336</c:v>
                </c:pt>
                <c:pt idx="15447">
                  <c:v>42978.53125</c:v>
                </c:pt>
                <c:pt idx="15448">
                  <c:v>42978.541666666664</c:v>
                </c:pt>
                <c:pt idx="15449">
                  <c:v>42978.552083333336</c:v>
                </c:pt>
                <c:pt idx="15450">
                  <c:v>42978.5625</c:v>
                </c:pt>
                <c:pt idx="15451">
                  <c:v>42978.572916666664</c:v>
                </c:pt>
                <c:pt idx="15452">
                  <c:v>42978.583333333336</c:v>
                </c:pt>
                <c:pt idx="15453">
                  <c:v>42978.59375</c:v>
                </c:pt>
                <c:pt idx="15454">
                  <c:v>42978.604166666664</c:v>
                </c:pt>
                <c:pt idx="15455">
                  <c:v>42978.614583333336</c:v>
                </c:pt>
                <c:pt idx="15456">
                  <c:v>42978.625</c:v>
                </c:pt>
                <c:pt idx="15457">
                  <c:v>42978.635416666664</c:v>
                </c:pt>
                <c:pt idx="15458">
                  <c:v>42978.645833333336</c:v>
                </c:pt>
                <c:pt idx="15459">
                  <c:v>42978.65625</c:v>
                </c:pt>
                <c:pt idx="15460">
                  <c:v>42978.666666666664</c:v>
                </c:pt>
                <c:pt idx="15461">
                  <c:v>42978.677083333336</c:v>
                </c:pt>
                <c:pt idx="15462">
                  <c:v>42978.6875</c:v>
                </c:pt>
                <c:pt idx="15463">
                  <c:v>42978.697916666664</c:v>
                </c:pt>
                <c:pt idx="15464">
                  <c:v>42978.708333333336</c:v>
                </c:pt>
                <c:pt idx="15465">
                  <c:v>42978.71875</c:v>
                </c:pt>
                <c:pt idx="15466">
                  <c:v>42978.729166666664</c:v>
                </c:pt>
                <c:pt idx="15467">
                  <c:v>42978.739583333336</c:v>
                </c:pt>
                <c:pt idx="15468">
                  <c:v>42978.75</c:v>
                </c:pt>
                <c:pt idx="15469">
                  <c:v>42978.760416666664</c:v>
                </c:pt>
                <c:pt idx="15470">
                  <c:v>42978.770833333336</c:v>
                </c:pt>
                <c:pt idx="15471">
                  <c:v>42978.78125</c:v>
                </c:pt>
                <c:pt idx="15472">
                  <c:v>42978.791666666664</c:v>
                </c:pt>
                <c:pt idx="15473">
                  <c:v>42978.802083333336</c:v>
                </c:pt>
                <c:pt idx="15474">
                  <c:v>42978.8125</c:v>
                </c:pt>
                <c:pt idx="15475">
                  <c:v>42978.822916666664</c:v>
                </c:pt>
                <c:pt idx="15476">
                  <c:v>42978.833333333336</c:v>
                </c:pt>
                <c:pt idx="15477">
                  <c:v>42978.84375</c:v>
                </c:pt>
                <c:pt idx="15478">
                  <c:v>42978.854166666664</c:v>
                </c:pt>
                <c:pt idx="15479">
                  <c:v>42978.864583333336</c:v>
                </c:pt>
                <c:pt idx="15480">
                  <c:v>42978.875</c:v>
                </c:pt>
                <c:pt idx="15481">
                  <c:v>42978.885416666664</c:v>
                </c:pt>
                <c:pt idx="15482">
                  <c:v>42978.895833333336</c:v>
                </c:pt>
                <c:pt idx="15483">
                  <c:v>42978.90625</c:v>
                </c:pt>
                <c:pt idx="15484">
                  <c:v>42978.916666666664</c:v>
                </c:pt>
                <c:pt idx="15485">
                  <c:v>42978.927083333336</c:v>
                </c:pt>
                <c:pt idx="15486">
                  <c:v>42978.9375</c:v>
                </c:pt>
                <c:pt idx="15487">
                  <c:v>42978.947916666664</c:v>
                </c:pt>
                <c:pt idx="15488">
                  <c:v>42978.958333333336</c:v>
                </c:pt>
                <c:pt idx="15489">
                  <c:v>42978.96875</c:v>
                </c:pt>
                <c:pt idx="15490">
                  <c:v>42978.979166666664</c:v>
                </c:pt>
                <c:pt idx="15491">
                  <c:v>42978.989583333336</c:v>
                </c:pt>
                <c:pt idx="15492">
                  <c:v>42979</c:v>
                </c:pt>
                <c:pt idx="15493">
                  <c:v>42979.010416666664</c:v>
                </c:pt>
                <c:pt idx="15494">
                  <c:v>42979.020833333336</c:v>
                </c:pt>
                <c:pt idx="15495">
                  <c:v>42979.03125</c:v>
                </c:pt>
                <c:pt idx="15496">
                  <c:v>42979.041666666664</c:v>
                </c:pt>
                <c:pt idx="15497">
                  <c:v>42979.052083333336</c:v>
                </c:pt>
                <c:pt idx="15498">
                  <c:v>42979.0625</c:v>
                </c:pt>
                <c:pt idx="15499">
                  <c:v>42979.072916666664</c:v>
                </c:pt>
                <c:pt idx="15500">
                  <c:v>42979.083333333336</c:v>
                </c:pt>
                <c:pt idx="15501">
                  <c:v>42979.09375</c:v>
                </c:pt>
                <c:pt idx="15502">
                  <c:v>42979.104166666664</c:v>
                </c:pt>
                <c:pt idx="15503">
                  <c:v>42979.114583333336</c:v>
                </c:pt>
                <c:pt idx="15504">
                  <c:v>42979.125</c:v>
                </c:pt>
                <c:pt idx="15505">
                  <c:v>42979.135416666664</c:v>
                </c:pt>
                <c:pt idx="15506">
                  <c:v>42979.145833333336</c:v>
                </c:pt>
                <c:pt idx="15507">
                  <c:v>42979.15625</c:v>
                </c:pt>
                <c:pt idx="15508">
                  <c:v>42979.166666666664</c:v>
                </c:pt>
                <c:pt idx="15509">
                  <c:v>42979.177083333336</c:v>
                </c:pt>
                <c:pt idx="15510">
                  <c:v>42979.1875</c:v>
                </c:pt>
                <c:pt idx="15511">
                  <c:v>42979.197916666664</c:v>
                </c:pt>
                <c:pt idx="15512">
                  <c:v>42979.208333333336</c:v>
                </c:pt>
                <c:pt idx="15513">
                  <c:v>42979.21875</c:v>
                </c:pt>
                <c:pt idx="15514">
                  <c:v>42979.229166666664</c:v>
                </c:pt>
                <c:pt idx="15515">
                  <c:v>42979.239583333336</c:v>
                </c:pt>
                <c:pt idx="15516">
                  <c:v>42979.25</c:v>
                </c:pt>
                <c:pt idx="15517">
                  <c:v>42979.260416666664</c:v>
                </c:pt>
                <c:pt idx="15518">
                  <c:v>42979.270833333336</c:v>
                </c:pt>
                <c:pt idx="15519">
                  <c:v>42979.28125</c:v>
                </c:pt>
                <c:pt idx="15520">
                  <c:v>42979.291666666664</c:v>
                </c:pt>
                <c:pt idx="15521">
                  <c:v>42979.302083333336</c:v>
                </c:pt>
                <c:pt idx="15522">
                  <c:v>42979.3125</c:v>
                </c:pt>
                <c:pt idx="15523">
                  <c:v>42979.322916666664</c:v>
                </c:pt>
                <c:pt idx="15524">
                  <c:v>42979.333333333336</c:v>
                </c:pt>
                <c:pt idx="15525">
                  <c:v>42979.34375</c:v>
                </c:pt>
                <c:pt idx="15526">
                  <c:v>42979.354166666664</c:v>
                </c:pt>
                <c:pt idx="15527">
                  <c:v>42979.364583333336</c:v>
                </c:pt>
                <c:pt idx="15528">
                  <c:v>42979.375</c:v>
                </c:pt>
                <c:pt idx="15529">
                  <c:v>42979.385416666664</c:v>
                </c:pt>
                <c:pt idx="15530">
                  <c:v>42979.395833333336</c:v>
                </c:pt>
                <c:pt idx="15531">
                  <c:v>42979.40625</c:v>
                </c:pt>
                <c:pt idx="15532">
                  <c:v>42979.416666666664</c:v>
                </c:pt>
                <c:pt idx="15533">
                  <c:v>42979.427083333336</c:v>
                </c:pt>
                <c:pt idx="15534">
                  <c:v>42979.4375</c:v>
                </c:pt>
                <c:pt idx="15535">
                  <c:v>42979.447916666664</c:v>
                </c:pt>
                <c:pt idx="15536">
                  <c:v>42979.458333333336</c:v>
                </c:pt>
                <c:pt idx="15537">
                  <c:v>42979.46875</c:v>
                </c:pt>
                <c:pt idx="15538">
                  <c:v>42979.479166666664</c:v>
                </c:pt>
                <c:pt idx="15539">
                  <c:v>42979.489583333336</c:v>
                </c:pt>
                <c:pt idx="15540">
                  <c:v>42979.5</c:v>
                </c:pt>
                <c:pt idx="15541">
                  <c:v>42979.510416666664</c:v>
                </c:pt>
                <c:pt idx="15542">
                  <c:v>42979.520833333336</c:v>
                </c:pt>
                <c:pt idx="15543">
                  <c:v>42979.53125</c:v>
                </c:pt>
                <c:pt idx="15544">
                  <c:v>42979.541666666664</c:v>
                </c:pt>
                <c:pt idx="15545">
                  <c:v>42979.552083333336</c:v>
                </c:pt>
                <c:pt idx="15546">
                  <c:v>42979.5625</c:v>
                </c:pt>
                <c:pt idx="15547">
                  <c:v>42979.572916666664</c:v>
                </c:pt>
                <c:pt idx="15548">
                  <c:v>42979.583333333336</c:v>
                </c:pt>
                <c:pt idx="15549">
                  <c:v>42979.59375</c:v>
                </c:pt>
                <c:pt idx="15550">
                  <c:v>42979.604166666664</c:v>
                </c:pt>
                <c:pt idx="15551">
                  <c:v>42979.614583333336</c:v>
                </c:pt>
                <c:pt idx="15552">
                  <c:v>42979.625</c:v>
                </c:pt>
                <c:pt idx="15553">
                  <c:v>42979.635416666664</c:v>
                </c:pt>
                <c:pt idx="15554">
                  <c:v>42979.645833333336</c:v>
                </c:pt>
                <c:pt idx="15555">
                  <c:v>42979.65625</c:v>
                </c:pt>
                <c:pt idx="15556">
                  <c:v>42979.666666666664</c:v>
                </c:pt>
                <c:pt idx="15557">
                  <c:v>42979.677083333336</c:v>
                </c:pt>
                <c:pt idx="15558">
                  <c:v>42979.6875</c:v>
                </c:pt>
                <c:pt idx="15559">
                  <c:v>42979.697916666664</c:v>
                </c:pt>
                <c:pt idx="15560">
                  <c:v>42979.708333333336</c:v>
                </c:pt>
                <c:pt idx="15561">
                  <c:v>42979.71875</c:v>
                </c:pt>
                <c:pt idx="15562">
                  <c:v>42979.729166666664</c:v>
                </c:pt>
                <c:pt idx="15563">
                  <c:v>42979.739583333336</c:v>
                </c:pt>
                <c:pt idx="15564">
                  <c:v>42979.75</c:v>
                </c:pt>
                <c:pt idx="15565">
                  <c:v>42979.760416666664</c:v>
                </c:pt>
                <c:pt idx="15566">
                  <c:v>42979.770833333336</c:v>
                </c:pt>
                <c:pt idx="15567">
                  <c:v>42979.78125</c:v>
                </c:pt>
                <c:pt idx="15568">
                  <c:v>42979.791666666664</c:v>
                </c:pt>
                <c:pt idx="15569">
                  <c:v>42979.802083333336</c:v>
                </c:pt>
                <c:pt idx="15570">
                  <c:v>42979.8125</c:v>
                </c:pt>
                <c:pt idx="15571">
                  <c:v>42979.822916666664</c:v>
                </c:pt>
                <c:pt idx="15572">
                  <c:v>42979.833333333336</c:v>
                </c:pt>
                <c:pt idx="15573">
                  <c:v>42979.84375</c:v>
                </c:pt>
                <c:pt idx="15574">
                  <c:v>42979.854166666664</c:v>
                </c:pt>
                <c:pt idx="15575">
                  <c:v>42979.864583333336</c:v>
                </c:pt>
                <c:pt idx="15576">
                  <c:v>42979.875</c:v>
                </c:pt>
                <c:pt idx="15577">
                  <c:v>42979.885416666664</c:v>
                </c:pt>
                <c:pt idx="15578">
                  <c:v>42979.895833333336</c:v>
                </c:pt>
                <c:pt idx="15579">
                  <c:v>42979.90625</c:v>
                </c:pt>
                <c:pt idx="15580">
                  <c:v>42979.916666666664</c:v>
                </c:pt>
                <c:pt idx="15581">
                  <c:v>42979.927083333336</c:v>
                </c:pt>
                <c:pt idx="15582">
                  <c:v>42979.9375</c:v>
                </c:pt>
                <c:pt idx="15583">
                  <c:v>42979.947916666664</c:v>
                </c:pt>
                <c:pt idx="15584">
                  <c:v>42979.958333333336</c:v>
                </c:pt>
                <c:pt idx="15585">
                  <c:v>42979.96875</c:v>
                </c:pt>
                <c:pt idx="15586">
                  <c:v>42979.979166666664</c:v>
                </c:pt>
                <c:pt idx="15587">
                  <c:v>42979.989583333336</c:v>
                </c:pt>
                <c:pt idx="15588">
                  <c:v>42980</c:v>
                </c:pt>
                <c:pt idx="15589">
                  <c:v>42980.010416666664</c:v>
                </c:pt>
                <c:pt idx="15590">
                  <c:v>42980.020833333336</c:v>
                </c:pt>
                <c:pt idx="15591">
                  <c:v>42980.03125</c:v>
                </c:pt>
                <c:pt idx="15592">
                  <c:v>42980.041666666664</c:v>
                </c:pt>
                <c:pt idx="15593">
                  <c:v>42980.052083333336</c:v>
                </c:pt>
                <c:pt idx="15594">
                  <c:v>42980.0625</c:v>
                </c:pt>
                <c:pt idx="15595">
                  <c:v>42980.072916666664</c:v>
                </c:pt>
                <c:pt idx="15596">
                  <c:v>42980.083333333336</c:v>
                </c:pt>
                <c:pt idx="15597">
                  <c:v>42980.09375</c:v>
                </c:pt>
                <c:pt idx="15598">
                  <c:v>42980.104166666664</c:v>
                </c:pt>
                <c:pt idx="15599">
                  <c:v>42980.114583333336</c:v>
                </c:pt>
                <c:pt idx="15600">
                  <c:v>42980.125</c:v>
                </c:pt>
                <c:pt idx="15601">
                  <c:v>42980.135416666664</c:v>
                </c:pt>
                <c:pt idx="15602">
                  <c:v>42980.145833333336</c:v>
                </c:pt>
                <c:pt idx="15603">
                  <c:v>42980.15625</c:v>
                </c:pt>
                <c:pt idx="15604">
                  <c:v>42980.166666666664</c:v>
                </c:pt>
                <c:pt idx="15605">
                  <c:v>42980.177083333336</c:v>
                </c:pt>
                <c:pt idx="15606">
                  <c:v>42980.1875</c:v>
                </c:pt>
                <c:pt idx="15607">
                  <c:v>42980.197916666664</c:v>
                </c:pt>
                <c:pt idx="15608">
                  <c:v>42980.208333333336</c:v>
                </c:pt>
                <c:pt idx="15609">
                  <c:v>42980.21875</c:v>
                </c:pt>
                <c:pt idx="15610">
                  <c:v>42980.229166666664</c:v>
                </c:pt>
                <c:pt idx="15611">
                  <c:v>42980.239583333336</c:v>
                </c:pt>
                <c:pt idx="15612">
                  <c:v>42980.25</c:v>
                </c:pt>
                <c:pt idx="15613">
                  <c:v>42980.260416666664</c:v>
                </c:pt>
                <c:pt idx="15614">
                  <c:v>42980.270833333336</c:v>
                </c:pt>
                <c:pt idx="15615">
                  <c:v>42980.28125</c:v>
                </c:pt>
                <c:pt idx="15616">
                  <c:v>42980.291666666664</c:v>
                </c:pt>
                <c:pt idx="15617">
                  <c:v>42980.302083333336</c:v>
                </c:pt>
                <c:pt idx="15618">
                  <c:v>42980.3125</c:v>
                </c:pt>
                <c:pt idx="15619">
                  <c:v>42980.322916666664</c:v>
                </c:pt>
                <c:pt idx="15620">
                  <c:v>42980.333333333336</c:v>
                </c:pt>
                <c:pt idx="15621">
                  <c:v>42980.34375</c:v>
                </c:pt>
                <c:pt idx="15622">
                  <c:v>42980.354166666664</c:v>
                </c:pt>
                <c:pt idx="15623">
                  <c:v>42980.364583333336</c:v>
                </c:pt>
                <c:pt idx="15624">
                  <c:v>42980.375</c:v>
                </c:pt>
                <c:pt idx="15625">
                  <c:v>42980.385416666664</c:v>
                </c:pt>
                <c:pt idx="15626">
                  <c:v>42980.395833333336</c:v>
                </c:pt>
                <c:pt idx="15627">
                  <c:v>42980.40625</c:v>
                </c:pt>
                <c:pt idx="15628">
                  <c:v>42980.416666666664</c:v>
                </c:pt>
                <c:pt idx="15629">
                  <c:v>42980.427083333336</c:v>
                </c:pt>
                <c:pt idx="15630">
                  <c:v>42980.4375</c:v>
                </c:pt>
                <c:pt idx="15631">
                  <c:v>42980.447916666664</c:v>
                </c:pt>
                <c:pt idx="15632">
                  <c:v>42980.458333333336</c:v>
                </c:pt>
                <c:pt idx="15633">
                  <c:v>42980.46875</c:v>
                </c:pt>
                <c:pt idx="15634">
                  <c:v>42980.479166666664</c:v>
                </c:pt>
                <c:pt idx="15635">
                  <c:v>42980.489583333336</c:v>
                </c:pt>
                <c:pt idx="15636">
                  <c:v>42980.5</c:v>
                </c:pt>
                <c:pt idx="15637">
                  <c:v>42980.510416666664</c:v>
                </c:pt>
                <c:pt idx="15638">
                  <c:v>42980.520833333336</c:v>
                </c:pt>
                <c:pt idx="15639">
                  <c:v>42980.53125</c:v>
                </c:pt>
                <c:pt idx="15640">
                  <c:v>42980.541666666664</c:v>
                </c:pt>
                <c:pt idx="15641">
                  <c:v>42980.552083333336</c:v>
                </c:pt>
                <c:pt idx="15642">
                  <c:v>42980.5625</c:v>
                </c:pt>
                <c:pt idx="15643">
                  <c:v>42980.572916666664</c:v>
                </c:pt>
                <c:pt idx="15644">
                  <c:v>42980.583333333336</c:v>
                </c:pt>
                <c:pt idx="15645">
                  <c:v>42980.59375</c:v>
                </c:pt>
                <c:pt idx="15646">
                  <c:v>42980.604166666664</c:v>
                </c:pt>
                <c:pt idx="15647">
                  <c:v>42980.614583333336</c:v>
                </c:pt>
                <c:pt idx="15648">
                  <c:v>42980.625</c:v>
                </c:pt>
                <c:pt idx="15649">
                  <c:v>42980.635416666664</c:v>
                </c:pt>
                <c:pt idx="15650">
                  <c:v>42980.645833333336</c:v>
                </c:pt>
                <c:pt idx="15651">
                  <c:v>42980.65625</c:v>
                </c:pt>
                <c:pt idx="15652">
                  <c:v>42980.666666666664</c:v>
                </c:pt>
                <c:pt idx="15653">
                  <c:v>42980.677083333336</c:v>
                </c:pt>
                <c:pt idx="15654">
                  <c:v>42980.6875</c:v>
                </c:pt>
                <c:pt idx="15655">
                  <c:v>42980.697916666664</c:v>
                </c:pt>
                <c:pt idx="15656">
                  <c:v>42980.708333333336</c:v>
                </c:pt>
                <c:pt idx="15657">
                  <c:v>42980.71875</c:v>
                </c:pt>
                <c:pt idx="15658">
                  <c:v>42980.729166666664</c:v>
                </c:pt>
                <c:pt idx="15659">
                  <c:v>42980.739583333336</c:v>
                </c:pt>
                <c:pt idx="15660">
                  <c:v>42980.75</c:v>
                </c:pt>
                <c:pt idx="15661">
                  <c:v>42980.760416666664</c:v>
                </c:pt>
                <c:pt idx="15662">
                  <c:v>42980.770833333336</c:v>
                </c:pt>
                <c:pt idx="15663">
                  <c:v>42980.78125</c:v>
                </c:pt>
                <c:pt idx="15664">
                  <c:v>42980.791666666664</c:v>
                </c:pt>
                <c:pt idx="15665">
                  <c:v>42980.802083333336</c:v>
                </c:pt>
                <c:pt idx="15666">
                  <c:v>42980.8125</c:v>
                </c:pt>
                <c:pt idx="15667">
                  <c:v>42980.822916666664</c:v>
                </c:pt>
                <c:pt idx="15668">
                  <c:v>42980.833333333336</c:v>
                </c:pt>
                <c:pt idx="15669">
                  <c:v>42980.84375</c:v>
                </c:pt>
                <c:pt idx="15670">
                  <c:v>42980.854166666664</c:v>
                </c:pt>
                <c:pt idx="15671">
                  <c:v>42980.864583333336</c:v>
                </c:pt>
                <c:pt idx="15672">
                  <c:v>42980.875</c:v>
                </c:pt>
                <c:pt idx="15673">
                  <c:v>42980.885416666664</c:v>
                </c:pt>
                <c:pt idx="15674">
                  <c:v>42980.895833333336</c:v>
                </c:pt>
                <c:pt idx="15675">
                  <c:v>42980.90625</c:v>
                </c:pt>
                <c:pt idx="15676">
                  <c:v>42980.916666666664</c:v>
                </c:pt>
                <c:pt idx="15677">
                  <c:v>42980.927083333336</c:v>
                </c:pt>
                <c:pt idx="15678">
                  <c:v>42980.9375</c:v>
                </c:pt>
                <c:pt idx="15679">
                  <c:v>42980.947916666664</c:v>
                </c:pt>
                <c:pt idx="15680">
                  <c:v>42980.958333333336</c:v>
                </c:pt>
                <c:pt idx="15681">
                  <c:v>42980.96875</c:v>
                </c:pt>
                <c:pt idx="15682">
                  <c:v>42980.979166666664</c:v>
                </c:pt>
                <c:pt idx="15683">
                  <c:v>42980.989583333336</c:v>
                </c:pt>
                <c:pt idx="15684">
                  <c:v>42981</c:v>
                </c:pt>
                <c:pt idx="15685">
                  <c:v>42981.010416666664</c:v>
                </c:pt>
                <c:pt idx="15686">
                  <c:v>42981.020833333336</c:v>
                </c:pt>
                <c:pt idx="15687">
                  <c:v>42981.03125</c:v>
                </c:pt>
                <c:pt idx="15688">
                  <c:v>42981.041666666664</c:v>
                </c:pt>
                <c:pt idx="15689">
                  <c:v>42981.052083333336</c:v>
                </c:pt>
                <c:pt idx="15690">
                  <c:v>42981.0625</c:v>
                </c:pt>
                <c:pt idx="15691">
                  <c:v>42981.072916666664</c:v>
                </c:pt>
                <c:pt idx="15692">
                  <c:v>42981.083333333336</c:v>
                </c:pt>
                <c:pt idx="15693">
                  <c:v>42981.09375</c:v>
                </c:pt>
                <c:pt idx="15694">
                  <c:v>42981.104166666664</c:v>
                </c:pt>
                <c:pt idx="15695">
                  <c:v>42981.114583333336</c:v>
                </c:pt>
                <c:pt idx="15696">
                  <c:v>42981.125</c:v>
                </c:pt>
                <c:pt idx="15697">
                  <c:v>42981.135416666664</c:v>
                </c:pt>
                <c:pt idx="15698">
                  <c:v>42981.145833333336</c:v>
                </c:pt>
                <c:pt idx="15699">
                  <c:v>42981.15625</c:v>
                </c:pt>
                <c:pt idx="15700">
                  <c:v>42981.166666666664</c:v>
                </c:pt>
                <c:pt idx="15701">
                  <c:v>42981.177083333336</c:v>
                </c:pt>
                <c:pt idx="15702">
                  <c:v>42981.1875</c:v>
                </c:pt>
                <c:pt idx="15703">
                  <c:v>42981.197916666664</c:v>
                </c:pt>
                <c:pt idx="15704">
                  <c:v>42981.208333333336</c:v>
                </c:pt>
                <c:pt idx="15705">
                  <c:v>42981.21875</c:v>
                </c:pt>
                <c:pt idx="15706">
                  <c:v>42981.229166666664</c:v>
                </c:pt>
                <c:pt idx="15707">
                  <c:v>42981.239583333336</c:v>
                </c:pt>
                <c:pt idx="15708">
                  <c:v>42981.25</c:v>
                </c:pt>
                <c:pt idx="15709">
                  <c:v>42981.260416666664</c:v>
                </c:pt>
                <c:pt idx="15710">
                  <c:v>42981.270833333336</c:v>
                </c:pt>
                <c:pt idx="15711">
                  <c:v>42981.28125</c:v>
                </c:pt>
                <c:pt idx="15712">
                  <c:v>42981.291666666664</c:v>
                </c:pt>
                <c:pt idx="15713">
                  <c:v>42981.302083333336</c:v>
                </c:pt>
                <c:pt idx="15714">
                  <c:v>42981.3125</c:v>
                </c:pt>
                <c:pt idx="15715">
                  <c:v>42981.322916666664</c:v>
                </c:pt>
                <c:pt idx="15716">
                  <c:v>42981.333333333336</c:v>
                </c:pt>
                <c:pt idx="15717">
                  <c:v>42981.34375</c:v>
                </c:pt>
                <c:pt idx="15718">
                  <c:v>42981.354166666664</c:v>
                </c:pt>
                <c:pt idx="15719">
                  <c:v>42981.364583333336</c:v>
                </c:pt>
                <c:pt idx="15720">
                  <c:v>42981.375</c:v>
                </c:pt>
                <c:pt idx="15721">
                  <c:v>42981.385416666664</c:v>
                </c:pt>
                <c:pt idx="15722">
                  <c:v>42981.395833333336</c:v>
                </c:pt>
                <c:pt idx="15723">
                  <c:v>42981.40625</c:v>
                </c:pt>
                <c:pt idx="15724">
                  <c:v>42981.416666666664</c:v>
                </c:pt>
                <c:pt idx="15725">
                  <c:v>42981.427083333336</c:v>
                </c:pt>
                <c:pt idx="15726">
                  <c:v>42981.4375</c:v>
                </c:pt>
                <c:pt idx="15727">
                  <c:v>42981.447916666664</c:v>
                </c:pt>
                <c:pt idx="15728">
                  <c:v>42981.458333333336</c:v>
                </c:pt>
                <c:pt idx="15729">
                  <c:v>42981.46875</c:v>
                </c:pt>
                <c:pt idx="15730">
                  <c:v>42981.479166666664</c:v>
                </c:pt>
                <c:pt idx="15731">
                  <c:v>42981.489583333336</c:v>
                </c:pt>
                <c:pt idx="15732">
                  <c:v>42981.5</c:v>
                </c:pt>
                <c:pt idx="15733">
                  <c:v>42981.510416666664</c:v>
                </c:pt>
                <c:pt idx="15734">
                  <c:v>42981.520833333336</c:v>
                </c:pt>
                <c:pt idx="15735">
                  <c:v>42981.53125</c:v>
                </c:pt>
                <c:pt idx="15736">
                  <c:v>42981.541666666664</c:v>
                </c:pt>
                <c:pt idx="15737">
                  <c:v>42981.552083333336</c:v>
                </c:pt>
                <c:pt idx="15738">
                  <c:v>42981.5625</c:v>
                </c:pt>
                <c:pt idx="15739">
                  <c:v>42981.572916666664</c:v>
                </c:pt>
                <c:pt idx="15740">
                  <c:v>42981.583333333336</c:v>
                </c:pt>
                <c:pt idx="15741">
                  <c:v>42981.59375</c:v>
                </c:pt>
                <c:pt idx="15742">
                  <c:v>42981.604166666664</c:v>
                </c:pt>
                <c:pt idx="15743">
                  <c:v>42981.614583333336</c:v>
                </c:pt>
                <c:pt idx="15744">
                  <c:v>42981.625</c:v>
                </c:pt>
                <c:pt idx="15745">
                  <c:v>42981.635416666664</c:v>
                </c:pt>
                <c:pt idx="15746">
                  <c:v>42981.645833333336</c:v>
                </c:pt>
                <c:pt idx="15747">
                  <c:v>42981.65625</c:v>
                </c:pt>
                <c:pt idx="15748">
                  <c:v>42981.666666666664</c:v>
                </c:pt>
                <c:pt idx="15749">
                  <c:v>42981.677083333336</c:v>
                </c:pt>
                <c:pt idx="15750">
                  <c:v>42981.6875</c:v>
                </c:pt>
                <c:pt idx="15751">
                  <c:v>42981.697916666664</c:v>
                </c:pt>
                <c:pt idx="15752">
                  <c:v>42981.708333333336</c:v>
                </c:pt>
                <c:pt idx="15753">
                  <c:v>42981.71875</c:v>
                </c:pt>
                <c:pt idx="15754">
                  <c:v>42981.729166666664</c:v>
                </c:pt>
                <c:pt idx="15755">
                  <c:v>42981.739583333336</c:v>
                </c:pt>
                <c:pt idx="15756">
                  <c:v>42981.75</c:v>
                </c:pt>
                <c:pt idx="15757">
                  <c:v>42981.760416666664</c:v>
                </c:pt>
                <c:pt idx="15758">
                  <c:v>42981.770833333336</c:v>
                </c:pt>
                <c:pt idx="15759">
                  <c:v>42981.78125</c:v>
                </c:pt>
                <c:pt idx="15760">
                  <c:v>42981.791666666664</c:v>
                </c:pt>
                <c:pt idx="15761">
                  <c:v>42981.802083333336</c:v>
                </c:pt>
                <c:pt idx="15762">
                  <c:v>42981.8125</c:v>
                </c:pt>
                <c:pt idx="15763">
                  <c:v>42981.822916666664</c:v>
                </c:pt>
                <c:pt idx="15764">
                  <c:v>42981.833333333336</c:v>
                </c:pt>
                <c:pt idx="15765">
                  <c:v>42981.84375</c:v>
                </c:pt>
                <c:pt idx="15766">
                  <c:v>42981.854166666664</c:v>
                </c:pt>
                <c:pt idx="15767">
                  <c:v>42981.864583333336</c:v>
                </c:pt>
                <c:pt idx="15768">
                  <c:v>42981.875</c:v>
                </c:pt>
                <c:pt idx="15769">
                  <c:v>42981.885416666664</c:v>
                </c:pt>
                <c:pt idx="15770">
                  <c:v>42981.895833333336</c:v>
                </c:pt>
                <c:pt idx="15771">
                  <c:v>42981.90625</c:v>
                </c:pt>
                <c:pt idx="15772">
                  <c:v>42981.916666666664</c:v>
                </c:pt>
                <c:pt idx="15773">
                  <c:v>42981.927083333336</c:v>
                </c:pt>
                <c:pt idx="15774">
                  <c:v>42981.9375</c:v>
                </c:pt>
                <c:pt idx="15775">
                  <c:v>42981.947916666664</c:v>
                </c:pt>
                <c:pt idx="15776">
                  <c:v>42981.958333333336</c:v>
                </c:pt>
                <c:pt idx="15777">
                  <c:v>42981.96875</c:v>
                </c:pt>
                <c:pt idx="15778">
                  <c:v>42981.979166666664</c:v>
                </c:pt>
                <c:pt idx="15779">
                  <c:v>42981.989583333336</c:v>
                </c:pt>
                <c:pt idx="15780">
                  <c:v>42982</c:v>
                </c:pt>
                <c:pt idx="15781">
                  <c:v>42982.010416666664</c:v>
                </c:pt>
                <c:pt idx="15782">
                  <c:v>42982.020833333336</c:v>
                </c:pt>
                <c:pt idx="15783">
                  <c:v>42982.03125</c:v>
                </c:pt>
                <c:pt idx="15784">
                  <c:v>42982.041666666664</c:v>
                </c:pt>
                <c:pt idx="15785">
                  <c:v>42982.052083333336</c:v>
                </c:pt>
                <c:pt idx="15786">
                  <c:v>42982.0625</c:v>
                </c:pt>
                <c:pt idx="15787">
                  <c:v>42982.072916666664</c:v>
                </c:pt>
                <c:pt idx="15788">
                  <c:v>42982.083333333336</c:v>
                </c:pt>
                <c:pt idx="15789">
                  <c:v>42982.09375</c:v>
                </c:pt>
                <c:pt idx="15790">
                  <c:v>42982.104166666664</c:v>
                </c:pt>
                <c:pt idx="15791">
                  <c:v>42982.114583333336</c:v>
                </c:pt>
                <c:pt idx="15792">
                  <c:v>42982.125</c:v>
                </c:pt>
                <c:pt idx="15793">
                  <c:v>42982.135416666664</c:v>
                </c:pt>
                <c:pt idx="15794">
                  <c:v>42982.145833333336</c:v>
                </c:pt>
                <c:pt idx="15795">
                  <c:v>42982.15625</c:v>
                </c:pt>
                <c:pt idx="15796">
                  <c:v>42982.166666666664</c:v>
                </c:pt>
                <c:pt idx="15797">
                  <c:v>42982.177083333336</c:v>
                </c:pt>
                <c:pt idx="15798">
                  <c:v>42982.1875</c:v>
                </c:pt>
                <c:pt idx="15799">
                  <c:v>42982.197916666664</c:v>
                </c:pt>
                <c:pt idx="15800">
                  <c:v>42982.208333333336</c:v>
                </c:pt>
                <c:pt idx="15801">
                  <c:v>42982.21875</c:v>
                </c:pt>
                <c:pt idx="15802">
                  <c:v>42982.229166666664</c:v>
                </c:pt>
                <c:pt idx="15803">
                  <c:v>42982.239583333336</c:v>
                </c:pt>
                <c:pt idx="15804">
                  <c:v>42982.25</c:v>
                </c:pt>
                <c:pt idx="15805">
                  <c:v>42982.260416666664</c:v>
                </c:pt>
                <c:pt idx="15806">
                  <c:v>42982.270833333336</c:v>
                </c:pt>
                <c:pt idx="15807">
                  <c:v>42982.28125</c:v>
                </c:pt>
                <c:pt idx="15808">
                  <c:v>42982.291666666664</c:v>
                </c:pt>
                <c:pt idx="15809">
                  <c:v>42982.302083333336</c:v>
                </c:pt>
                <c:pt idx="15810">
                  <c:v>42982.3125</c:v>
                </c:pt>
                <c:pt idx="15811">
                  <c:v>42982.322916666664</c:v>
                </c:pt>
                <c:pt idx="15812">
                  <c:v>42982.333333333336</c:v>
                </c:pt>
                <c:pt idx="15813">
                  <c:v>42982.34375</c:v>
                </c:pt>
                <c:pt idx="15814">
                  <c:v>42982.354166666664</c:v>
                </c:pt>
                <c:pt idx="15815">
                  <c:v>42982.364583333336</c:v>
                </c:pt>
                <c:pt idx="15816">
                  <c:v>42982.375</c:v>
                </c:pt>
                <c:pt idx="15817">
                  <c:v>42982.385416666664</c:v>
                </c:pt>
                <c:pt idx="15818">
                  <c:v>42982.395833333336</c:v>
                </c:pt>
                <c:pt idx="15819">
                  <c:v>42982.40625</c:v>
                </c:pt>
                <c:pt idx="15820">
                  <c:v>42982.416666666664</c:v>
                </c:pt>
                <c:pt idx="15821">
                  <c:v>42982.427083333336</c:v>
                </c:pt>
                <c:pt idx="15822">
                  <c:v>42982.4375</c:v>
                </c:pt>
                <c:pt idx="15823">
                  <c:v>42982.447916666664</c:v>
                </c:pt>
                <c:pt idx="15824">
                  <c:v>42982.458333333336</c:v>
                </c:pt>
                <c:pt idx="15825">
                  <c:v>42982.46875</c:v>
                </c:pt>
                <c:pt idx="15826">
                  <c:v>42982.479166666664</c:v>
                </c:pt>
                <c:pt idx="15827">
                  <c:v>42982.489583333336</c:v>
                </c:pt>
                <c:pt idx="15828">
                  <c:v>42982.5</c:v>
                </c:pt>
                <c:pt idx="15829">
                  <c:v>42982.510416666664</c:v>
                </c:pt>
                <c:pt idx="15830">
                  <c:v>42982.520833333336</c:v>
                </c:pt>
                <c:pt idx="15831">
                  <c:v>42982.53125</c:v>
                </c:pt>
                <c:pt idx="15832">
                  <c:v>42982.541666666664</c:v>
                </c:pt>
                <c:pt idx="15833">
                  <c:v>42982.552083333336</c:v>
                </c:pt>
                <c:pt idx="15834">
                  <c:v>42982.5625</c:v>
                </c:pt>
                <c:pt idx="15835">
                  <c:v>42982.572916666664</c:v>
                </c:pt>
                <c:pt idx="15836">
                  <c:v>42982.583333333336</c:v>
                </c:pt>
                <c:pt idx="15837">
                  <c:v>42982.59375</c:v>
                </c:pt>
                <c:pt idx="15838">
                  <c:v>42982.604166666664</c:v>
                </c:pt>
                <c:pt idx="15839">
                  <c:v>42982.614583333336</c:v>
                </c:pt>
                <c:pt idx="15840">
                  <c:v>42982.625</c:v>
                </c:pt>
                <c:pt idx="15841">
                  <c:v>42982.635416666664</c:v>
                </c:pt>
                <c:pt idx="15842">
                  <c:v>42982.645833333336</c:v>
                </c:pt>
                <c:pt idx="15843">
                  <c:v>42982.65625</c:v>
                </c:pt>
                <c:pt idx="15844">
                  <c:v>42982.666666666664</c:v>
                </c:pt>
                <c:pt idx="15845">
                  <c:v>42982.677083333336</c:v>
                </c:pt>
                <c:pt idx="15846">
                  <c:v>42982.6875</c:v>
                </c:pt>
                <c:pt idx="15847">
                  <c:v>42982.697916666664</c:v>
                </c:pt>
                <c:pt idx="15848">
                  <c:v>42982.708333333336</c:v>
                </c:pt>
                <c:pt idx="15849">
                  <c:v>42982.71875</c:v>
                </c:pt>
                <c:pt idx="15850">
                  <c:v>42982.729166666664</c:v>
                </c:pt>
                <c:pt idx="15851">
                  <c:v>42982.739583333336</c:v>
                </c:pt>
                <c:pt idx="15852">
                  <c:v>42982.75</c:v>
                </c:pt>
                <c:pt idx="15853">
                  <c:v>42982.760416666664</c:v>
                </c:pt>
                <c:pt idx="15854">
                  <c:v>42982.770833333336</c:v>
                </c:pt>
                <c:pt idx="15855">
                  <c:v>42982.78125</c:v>
                </c:pt>
                <c:pt idx="15856">
                  <c:v>42982.791666666664</c:v>
                </c:pt>
                <c:pt idx="15857">
                  <c:v>42982.802083333336</c:v>
                </c:pt>
                <c:pt idx="15858">
                  <c:v>42982.8125</c:v>
                </c:pt>
                <c:pt idx="15859">
                  <c:v>42982.822916666664</c:v>
                </c:pt>
                <c:pt idx="15860">
                  <c:v>42982.833333333336</c:v>
                </c:pt>
                <c:pt idx="15861">
                  <c:v>42982.84375</c:v>
                </c:pt>
                <c:pt idx="15862">
                  <c:v>42982.854166666664</c:v>
                </c:pt>
                <c:pt idx="15863">
                  <c:v>42982.864583333336</c:v>
                </c:pt>
                <c:pt idx="15864">
                  <c:v>42982.875</c:v>
                </c:pt>
                <c:pt idx="15865">
                  <c:v>42982.885416666664</c:v>
                </c:pt>
                <c:pt idx="15866">
                  <c:v>42982.895833333336</c:v>
                </c:pt>
                <c:pt idx="15867">
                  <c:v>42982.90625</c:v>
                </c:pt>
                <c:pt idx="15868">
                  <c:v>42982.916666666664</c:v>
                </c:pt>
                <c:pt idx="15869">
                  <c:v>42982.927083333336</c:v>
                </c:pt>
                <c:pt idx="15870">
                  <c:v>42982.9375</c:v>
                </c:pt>
                <c:pt idx="15871">
                  <c:v>42982.947916666664</c:v>
                </c:pt>
                <c:pt idx="15872">
                  <c:v>42982.958333333336</c:v>
                </c:pt>
                <c:pt idx="15873">
                  <c:v>42982.96875</c:v>
                </c:pt>
                <c:pt idx="15874">
                  <c:v>42982.979166666664</c:v>
                </c:pt>
                <c:pt idx="15875">
                  <c:v>42982.989583333336</c:v>
                </c:pt>
                <c:pt idx="15876">
                  <c:v>42983</c:v>
                </c:pt>
                <c:pt idx="15877">
                  <c:v>42983.010416666664</c:v>
                </c:pt>
                <c:pt idx="15878">
                  <c:v>42983.020833333336</c:v>
                </c:pt>
                <c:pt idx="15879">
                  <c:v>42983.03125</c:v>
                </c:pt>
                <c:pt idx="15880">
                  <c:v>42983.041666666664</c:v>
                </c:pt>
                <c:pt idx="15881">
                  <c:v>42983.052083333336</c:v>
                </c:pt>
                <c:pt idx="15882">
                  <c:v>42983.0625</c:v>
                </c:pt>
                <c:pt idx="15883">
                  <c:v>42983.072916666664</c:v>
                </c:pt>
                <c:pt idx="15884">
                  <c:v>42983.083333333336</c:v>
                </c:pt>
                <c:pt idx="15885">
                  <c:v>42983.09375</c:v>
                </c:pt>
                <c:pt idx="15886">
                  <c:v>42983.104166666664</c:v>
                </c:pt>
                <c:pt idx="15887">
                  <c:v>42983.114583333336</c:v>
                </c:pt>
                <c:pt idx="15888">
                  <c:v>42983.125</c:v>
                </c:pt>
                <c:pt idx="15889">
                  <c:v>42983.135416666664</c:v>
                </c:pt>
                <c:pt idx="15890">
                  <c:v>42983.145833333336</c:v>
                </c:pt>
                <c:pt idx="15891">
                  <c:v>42983.15625</c:v>
                </c:pt>
                <c:pt idx="15892">
                  <c:v>42983.166666666664</c:v>
                </c:pt>
                <c:pt idx="15893">
                  <c:v>42983.177083333336</c:v>
                </c:pt>
                <c:pt idx="15894">
                  <c:v>42983.1875</c:v>
                </c:pt>
                <c:pt idx="15895">
                  <c:v>42983.197916666664</c:v>
                </c:pt>
                <c:pt idx="15896">
                  <c:v>42983.208333333336</c:v>
                </c:pt>
                <c:pt idx="15897">
                  <c:v>42983.21875</c:v>
                </c:pt>
                <c:pt idx="15898">
                  <c:v>42983.229166666664</c:v>
                </c:pt>
                <c:pt idx="15899">
                  <c:v>42983.239583333336</c:v>
                </c:pt>
                <c:pt idx="15900">
                  <c:v>42983.25</c:v>
                </c:pt>
                <c:pt idx="15901">
                  <c:v>42983.260416666664</c:v>
                </c:pt>
                <c:pt idx="15902">
                  <c:v>42983.270833333336</c:v>
                </c:pt>
                <c:pt idx="15903">
                  <c:v>42983.28125</c:v>
                </c:pt>
                <c:pt idx="15904">
                  <c:v>42983.291666666664</c:v>
                </c:pt>
                <c:pt idx="15905">
                  <c:v>42983.302083333336</c:v>
                </c:pt>
                <c:pt idx="15906">
                  <c:v>42983.3125</c:v>
                </c:pt>
                <c:pt idx="15907">
                  <c:v>42983.322916666664</c:v>
                </c:pt>
                <c:pt idx="15908">
                  <c:v>42983.333333333336</c:v>
                </c:pt>
                <c:pt idx="15909">
                  <c:v>42983.34375</c:v>
                </c:pt>
                <c:pt idx="15910">
                  <c:v>42983.354166666664</c:v>
                </c:pt>
                <c:pt idx="15911">
                  <c:v>42983.364583333336</c:v>
                </c:pt>
                <c:pt idx="15912">
                  <c:v>42983.375</c:v>
                </c:pt>
                <c:pt idx="15913">
                  <c:v>42983.385416666664</c:v>
                </c:pt>
                <c:pt idx="15914">
                  <c:v>42983.395833333336</c:v>
                </c:pt>
                <c:pt idx="15915">
                  <c:v>42983.40625</c:v>
                </c:pt>
                <c:pt idx="15916">
                  <c:v>42983.416666666664</c:v>
                </c:pt>
                <c:pt idx="15917">
                  <c:v>42983.427083333336</c:v>
                </c:pt>
                <c:pt idx="15918">
                  <c:v>42983.4375</c:v>
                </c:pt>
                <c:pt idx="15919">
                  <c:v>42983.447916666664</c:v>
                </c:pt>
                <c:pt idx="15920">
                  <c:v>42983.458333333336</c:v>
                </c:pt>
                <c:pt idx="15921">
                  <c:v>42983.46875</c:v>
                </c:pt>
                <c:pt idx="15922">
                  <c:v>42983.479166666664</c:v>
                </c:pt>
                <c:pt idx="15923">
                  <c:v>42983.489583333336</c:v>
                </c:pt>
                <c:pt idx="15924">
                  <c:v>42983.5</c:v>
                </c:pt>
                <c:pt idx="15925">
                  <c:v>42983.510416666664</c:v>
                </c:pt>
                <c:pt idx="15926">
                  <c:v>42983.520833333336</c:v>
                </c:pt>
                <c:pt idx="15927">
                  <c:v>42983.53125</c:v>
                </c:pt>
                <c:pt idx="15928">
                  <c:v>42983.541666666664</c:v>
                </c:pt>
                <c:pt idx="15929">
                  <c:v>42983.552083333336</c:v>
                </c:pt>
                <c:pt idx="15930">
                  <c:v>42983.5625</c:v>
                </c:pt>
                <c:pt idx="15931">
                  <c:v>42983.572916666664</c:v>
                </c:pt>
                <c:pt idx="15932">
                  <c:v>42983.583333333336</c:v>
                </c:pt>
                <c:pt idx="15933">
                  <c:v>42983.59375</c:v>
                </c:pt>
                <c:pt idx="15934">
                  <c:v>42983.604166666664</c:v>
                </c:pt>
                <c:pt idx="15935">
                  <c:v>42983.614583333336</c:v>
                </c:pt>
                <c:pt idx="15936">
                  <c:v>42983.625</c:v>
                </c:pt>
                <c:pt idx="15937">
                  <c:v>42983.635416666664</c:v>
                </c:pt>
                <c:pt idx="15938">
                  <c:v>42983.645833333336</c:v>
                </c:pt>
                <c:pt idx="15939">
                  <c:v>42983.65625</c:v>
                </c:pt>
                <c:pt idx="15940">
                  <c:v>42983.666666666664</c:v>
                </c:pt>
                <c:pt idx="15941">
                  <c:v>42983.677083333336</c:v>
                </c:pt>
                <c:pt idx="15942">
                  <c:v>42983.6875</c:v>
                </c:pt>
                <c:pt idx="15943">
                  <c:v>42983.697916666664</c:v>
                </c:pt>
                <c:pt idx="15944">
                  <c:v>42983.708333333336</c:v>
                </c:pt>
                <c:pt idx="15945">
                  <c:v>42983.71875</c:v>
                </c:pt>
                <c:pt idx="15946">
                  <c:v>42983.729166666664</c:v>
                </c:pt>
                <c:pt idx="15947">
                  <c:v>42983.739583333336</c:v>
                </c:pt>
                <c:pt idx="15948">
                  <c:v>42983.75</c:v>
                </c:pt>
                <c:pt idx="15949">
                  <c:v>42983.760416666664</c:v>
                </c:pt>
                <c:pt idx="15950">
                  <c:v>42983.770833333336</c:v>
                </c:pt>
                <c:pt idx="15951">
                  <c:v>42983.78125</c:v>
                </c:pt>
                <c:pt idx="15952">
                  <c:v>42983.791666666664</c:v>
                </c:pt>
                <c:pt idx="15953">
                  <c:v>42983.802083333336</c:v>
                </c:pt>
                <c:pt idx="15954">
                  <c:v>42983.8125</c:v>
                </c:pt>
                <c:pt idx="15955">
                  <c:v>42983.822916666664</c:v>
                </c:pt>
                <c:pt idx="15956">
                  <c:v>42983.833333333336</c:v>
                </c:pt>
                <c:pt idx="15957">
                  <c:v>42983.84375</c:v>
                </c:pt>
                <c:pt idx="15958">
                  <c:v>42983.854166666664</c:v>
                </c:pt>
                <c:pt idx="15959">
                  <c:v>42983.864583333336</c:v>
                </c:pt>
                <c:pt idx="15960">
                  <c:v>42983.875</c:v>
                </c:pt>
                <c:pt idx="15961">
                  <c:v>42983.885416666664</c:v>
                </c:pt>
                <c:pt idx="15962">
                  <c:v>42983.895833333336</c:v>
                </c:pt>
                <c:pt idx="15963">
                  <c:v>42983.90625</c:v>
                </c:pt>
                <c:pt idx="15964">
                  <c:v>42983.916666666664</c:v>
                </c:pt>
                <c:pt idx="15965">
                  <c:v>42983.927083333336</c:v>
                </c:pt>
                <c:pt idx="15966">
                  <c:v>42983.9375</c:v>
                </c:pt>
                <c:pt idx="15967">
                  <c:v>42983.947916666664</c:v>
                </c:pt>
                <c:pt idx="15968">
                  <c:v>42983.958333333336</c:v>
                </c:pt>
                <c:pt idx="15969">
                  <c:v>42983.96875</c:v>
                </c:pt>
                <c:pt idx="15970">
                  <c:v>42983.979166666664</c:v>
                </c:pt>
                <c:pt idx="15971">
                  <c:v>42983.989583333336</c:v>
                </c:pt>
                <c:pt idx="15972">
                  <c:v>42984</c:v>
                </c:pt>
                <c:pt idx="15973">
                  <c:v>42984.010416666664</c:v>
                </c:pt>
                <c:pt idx="15974">
                  <c:v>42984.020833333336</c:v>
                </c:pt>
                <c:pt idx="15975">
                  <c:v>42984.03125</c:v>
                </c:pt>
                <c:pt idx="15976">
                  <c:v>42984.041666666664</c:v>
                </c:pt>
                <c:pt idx="15977">
                  <c:v>42984.052083333336</c:v>
                </c:pt>
                <c:pt idx="15978">
                  <c:v>42984.0625</c:v>
                </c:pt>
                <c:pt idx="15979">
                  <c:v>42984.072916666664</c:v>
                </c:pt>
                <c:pt idx="15980">
                  <c:v>42984.083333333336</c:v>
                </c:pt>
                <c:pt idx="15981">
                  <c:v>42984.09375</c:v>
                </c:pt>
                <c:pt idx="15982">
                  <c:v>42984.104166666664</c:v>
                </c:pt>
                <c:pt idx="15983">
                  <c:v>42984.114583333336</c:v>
                </c:pt>
                <c:pt idx="15984">
                  <c:v>42984.125</c:v>
                </c:pt>
                <c:pt idx="15985">
                  <c:v>42984.135416666664</c:v>
                </c:pt>
                <c:pt idx="15986">
                  <c:v>42984.145833333336</c:v>
                </c:pt>
                <c:pt idx="15987">
                  <c:v>42984.15625</c:v>
                </c:pt>
                <c:pt idx="15988">
                  <c:v>42984.166666666664</c:v>
                </c:pt>
                <c:pt idx="15989">
                  <c:v>42984.177083333336</c:v>
                </c:pt>
                <c:pt idx="15990">
                  <c:v>42984.1875</c:v>
                </c:pt>
                <c:pt idx="15991">
                  <c:v>42984.197916666664</c:v>
                </c:pt>
                <c:pt idx="15992">
                  <c:v>42984.208333333336</c:v>
                </c:pt>
                <c:pt idx="15993">
                  <c:v>42984.21875</c:v>
                </c:pt>
                <c:pt idx="15994">
                  <c:v>42984.229166666664</c:v>
                </c:pt>
                <c:pt idx="15995">
                  <c:v>42984.239583333336</c:v>
                </c:pt>
                <c:pt idx="15996">
                  <c:v>42984.25</c:v>
                </c:pt>
                <c:pt idx="15997">
                  <c:v>42984.260416666664</c:v>
                </c:pt>
                <c:pt idx="15998">
                  <c:v>42984.270833333336</c:v>
                </c:pt>
                <c:pt idx="15999">
                  <c:v>42984.28125</c:v>
                </c:pt>
                <c:pt idx="16000">
                  <c:v>42984.291666666664</c:v>
                </c:pt>
                <c:pt idx="16001">
                  <c:v>42984.302083333336</c:v>
                </c:pt>
                <c:pt idx="16002">
                  <c:v>42984.3125</c:v>
                </c:pt>
                <c:pt idx="16003">
                  <c:v>42984.322916666664</c:v>
                </c:pt>
                <c:pt idx="16004">
                  <c:v>42984.333333333336</c:v>
                </c:pt>
                <c:pt idx="16005">
                  <c:v>42984.34375</c:v>
                </c:pt>
                <c:pt idx="16006">
                  <c:v>42984.354166666664</c:v>
                </c:pt>
                <c:pt idx="16007">
                  <c:v>42984.364583333336</c:v>
                </c:pt>
                <c:pt idx="16008">
                  <c:v>42984.375</c:v>
                </c:pt>
                <c:pt idx="16009">
                  <c:v>42984.385416666664</c:v>
                </c:pt>
                <c:pt idx="16010">
                  <c:v>42984.395833333336</c:v>
                </c:pt>
                <c:pt idx="16011">
                  <c:v>42984.40625</c:v>
                </c:pt>
                <c:pt idx="16012">
                  <c:v>42984.416666666664</c:v>
                </c:pt>
                <c:pt idx="16013">
                  <c:v>42984.427083333336</c:v>
                </c:pt>
                <c:pt idx="16014">
                  <c:v>42984.4375</c:v>
                </c:pt>
                <c:pt idx="16015">
                  <c:v>42984.447916666664</c:v>
                </c:pt>
                <c:pt idx="16016">
                  <c:v>42984.458333333336</c:v>
                </c:pt>
                <c:pt idx="16017">
                  <c:v>42984.46875</c:v>
                </c:pt>
                <c:pt idx="16018">
                  <c:v>42984.479166666664</c:v>
                </c:pt>
                <c:pt idx="16019">
                  <c:v>42984.489583333336</c:v>
                </c:pt>
                <c:pt idx="16020">
                  <c:v>42984.5</c:v>
                </c:pt>
                <c:pt idx="16021">
                  <c:v>42984.510416666664</c:v>
                </c:pt>
                <c:pt idx="16022">
                  <c:v>42984.520833333336</c:v>
                </c:pt>
                <c:pt idx="16023">
                  <c:v>42984.53125</c:v>
                </c:pt>
                <c:pt idx="16024">
                  <c:v>42984.541666666664</c:v>
                </c:pt>
                <c:pt idx="16025">
                  <c:v>42984.552083333336</c:v>
                </c:pt>
                <c:pt idx="16026">
                  <c:v>42984.5625</c:v>
                </c:pt>
                <c:pt idx="16027">
                  <c:v>42984.572916666664</c:v>
                </c:pt>
                <c:pt idx="16028">
                  <c:v>42984.583333333336</c:v>
                </c:pt>
                <c:pt idx="16029">
                  <c:v>42984.59375</c:v>
                </c:pt>
                <c:pt idx="16030">
                  <c:v>42984.604166666664</c:v>
                </c:pt>
                <c:pt idx="16031">
                  <c:v>42984.614583333336</c:v>
                </c:pt>
                <c:pt idx="16032">
                  <c:v>42984.625</c:v>
                </c:pt>
                <c:pt idx="16033">
                  <c:v>42984.635416666664</c:v>
                </c:pt>
                <c:pt idx="16034">
                  <c:v>42984.645833333336</c:v>
                </c:pt>
                <c:pt idx="16035">
                  <c:v>42984.65625</c:v>
                </c:pt>
                <c:pt idx="16036">
                  <c:v>42984.666666666664</c:v>
                </c:pt>
                <c:pt idx="16037">
                  <c:v>42984.677083333336</c:v>
                </c:pt>
                <c:pt idx="16038">
                  <c:v>42984.6875</c:v>
                </c:pt>
                <c:pt idx="16039">
                  <c:v>42984.697916666664</c:v>
                </c:pt>
                <c:pt idx="16040">
                  <c:v>42984.708333333336</c:v>
                </c:pt>
                <c:pt idx="16041">
                  <c:v>42984.71875</c:v>
                </c:pt>
                <c:pt idx="16042">
                  <c:v>42984.729166666664</c:v>
                </c:pt>
                <c:pt idx="16043">
                  <c:v>42984.739583333336</c:v>
                </c:pt>
                <c:pt idx="16044">
                  <c:v>42984.75</c:v>
                </c:pt>
                <c:pt idx="16045">
                  <c:v>42984.760416666664</c:v>
                </c:pt>
                <c:pt idx="16046">
                  <c:v>42984.770833333336</c:v>
                </c:pt>
                <c:pt idx="16047">
                  <c:v>42984.78125</c:v>
                </c:pt>
                <c:pt idx="16048">
                  <c:v>42984.791666666664</c:v>
                </c:pt>
                <c:pt idx="16049">
                  <c:v>42984.802083333336</c:v>
                </c:pt>
                <c:pt idx="16050">
                  <c:v>42984.8125</c:v>
                </c:pt>
                <c:pt idx="16051">
                  <c:v>42984.822916666664</c:v>
                </c:pt>
                <c:pt idx="16052">
                  <c:v>42984.833333333336</c:v>
                </c:pt>
                <c:pt idx="16053">
                  <c:v>42984.84375</c:v>
                </c:pt>
                <c:pt idx="16054">
                  <c:v>42984.854166666664</c:v>
                </c:pt>
                <c:pt idx="16055">
                  <c:v>42984.864583333336</c:v>
                </c:pt>
                <c:pt idx="16056">
                  <c:v>42984.875</c:v>
                </c:pt>
                <c:pt idx="16057">
                  <c:v>42984.885416666664</c:v>
                </c:pt>
                <c:pt idx="16058">
                  <c:v>42984.895833333336</c:v>
                </c:pt>
                <c:pt idx="16059">
                  <c:v>42984.90625</c:v>
                </c:pt>
                <c:pt idx="16060">
                  <c:v>42984.916666666664</c:v>
                </c:pt>
                <c:pt idx="16061">
                  <c:v>42984.927083333336</c:v>
                </c:pt>
                <c:pt idx="16062">
                  <c:v>42984.9375</c:v>
                </c:pt>
                <c:pt idx="16063">
                  <c:v>42984.947916666664</c:v>
                </c:pt>
                <c:pt idx="16064">
                  <c:v>42984.958333333336</c:v>
                </c:pt>
                <c:pt idx="16065">
                  <c:v>42984.96875</c:v>
                </c:pt>
                <c:pt idx="16066">
                  <c:v>42984.979166666664</c:v>
                </c:pt>
                <c:pt idx="16067">
                  <c:v>42984.989583333336</c:v>
                </c:pt>
                <c:pt idx="16068">
                  <c:v>42985</c:v>
                </c:pt>
                <c:pt idx="16069">
                  <c:v>42985.010416666664</c:v>
                </c:pt>
                <c:pt idx="16070">
                  <c:v>42985.020833333336</c:v>
                </c:pt>
                <c:pt idx="16071">
                  <c:v>42985.03125</c:v>
                </c:pt>
                <c:pt idx="16072">
                  <c:v>42985.041666666664</c:v>
                </c:pt>
                <c:pt idx="16073">
                  <c:v>42985.052083333336</c:v>
                </c:pt>
                <c:pt idx="16074">
                  <c:v>42985.0625</c:v>
                </c:pt>
                <c:pt idx="16075">
                  <c:v>42985.072916666664</c:v>
                </c:pt>
                <c:pt idx="16076">
                  <c:v>42985.083333333336</c:v>
                </c:pt>
                <c:pt idx="16077">
                  <c:v>42985.09375</c:v>
                </c:pt>
                <c:pt idx="16078">
                  <c:v>42985.104166666664</c:v>
                </c:pt>
                <c:pt idx="16079">
                  <c:v>42985.114583333336</c:v>
                </c:pt>
                <c:pt idx="16080">
                  <c:v>42985.125</c:v>
                </c:pt>
                <c:pt idx="16081">
                  <c:v>42985.135416666664</c:v>
                </c:pt>
                <c:pt idx="16082">
                  <c:v>42985.145833333336</c:v>
                </c:pt>
                <c:pt idx="16083">
                  <c:v>42985.15625</c:v>
                </c:pt>
                <c:pt idx="16084">
                  <c:v>42985.166666666664</c:v>
                </c:pt>
                <c:pt idx="16085">
                  <c:v>42985.177083333336</c:v>
                </c:pt>
                <c:pt idx="16086">
                  <c:v>42985.1875</c:v>
                </c:pt>
                <c:pt idx="16087">
                  <c:v>42985.197916666664</c:v>
                </c:pt>
                <c:pt idx="16088">
                  <c:v>42985.208333333336</c:v>
                </c:pt>
                <c:pt idx="16089">
                  <c:v>42985.21875</c:v>
                </c:pt>
                <c:pt idx="16090">
                  <c:v>42985.229166666664</c:v>
                </c:pt>
                <c:pt idx="16091">
                  <c:v>42985.239583333336</c:v>
                </c:pt>
                <c:pt idx="16092">
                  <c:v>42985.25</c:v>
                </c:pt>
                <c:pt idx="16093">
                  <c:v>42985.260416666664</c:v>
                </c:pt>
                <c:pt idx="16094">
                  <c:v>42985.270833333336</c:v>
                </c:pt>
                <c:pt idx="16095">
                  <c:v>42985.28125</c:v>
                </c:pt>
                <c:pt idx="16096">
                  <c:v>42985.291666666664</c:v>
                </c:pt>
                <c:pt idx="16097">
                  <c:v>42985.302083333336</c:v>
                </c:pt>
                <c:pt idx="16098">
                  <c:v>42985.3125</c:v>
                </c:pt>
                <c:pt idx="16099">
                  <c:v>42985.322916666664</c:v>
                </c:pt>
                <c:pt idx="16100">
                  <c:v>42985.333333333336</c:v>
                </c:pt>
                <c:pt idx="16101">
                  <c:v>42985.34375</c:v>
                </c:pt>
                <c:pt idx="16102">
                  <c:v>42985.354166666664</c:v>
                </c:pt>
                <c:pt idx="16103">
                  <c:v>42985.364583333336</c:v>
                </c:pt>
                <c:pt idx="16104">
                  <c:v>42985.375</c:v>
                </c:pt>
                <c:pt idx="16105">
                  <c:v>42985.385416666664</c:v>
                </c:pt>
                <c:pt idx="16106">
                  <c:v>42985.395833333336</c:v>
                </c:pt>
                <c:pt idx="16107">
                  <c:v>42985.40625</c:v>
                </c:pt>
                <c:pt idx="16108">
                  <c:v>42985.416666666664</c:v>
                </c:pt>
                <c:pt idx="16109">
                  <c:v>42985.427083333336</c:v>
                </c:pt>
                <c:pt idx="16110">
                  <c:v>42985.4375</c:v>
                </c:pt>
                <c:pt idx="16111">
                  <c:v>42985.447916666664</c:v>
                </c:pt>
                <c:pt idx="16112">
                  <c:v>42985.458333333336</c:v>
                </c:pt>
                <c:pt idx="16113">
                  <c:v>42985.46875</c:v>
                </c:pt>
                <c:pt idx="16114">
                  <c:v>42985.479166666664</c:v>
                </c:pt>
                <c:pt idx="16115">
                  <c:v>42985.489583333336</c:v>
                </c:pt>
                <c:pt idx="16116">
                  <c:v>42985.5</c:v>
                </c:pt>
                <c:pt idx="16117">
                  <c:v>42985.510416666664</c:v>
                </c:pt>
                <c:pt idx="16118">
                  <c:v>42985.520833333336</c:v>
                </c:pt>
                <c:pt idx="16119">
                  <c:v>42985.53125</c:v>
                </c:pt>
                <c:pt idx="16120">
                  <c:v>42985.541666666664</c:v>
                </c:pt>
                <c:pt idx="16121">
                  <c:v>42985.552083333336</c:v>
                </c:pt>
                <c:pt idx="16122">
                  <c:v>42985.5625</c:v>
                </c:pt>
                <c:pt idx="16123">
                  <c:v>42985.572916666664</c:v>
                </c:pt>
                <c:pt idx="16124">
                  <c:v>42985.583333333336</c:v>
                </c:pt>
                <c:pt idx="16125">
                  <c:v>42985.59375</c:v>
                </c:pt>
                <c:pt idx="16126">
                  <c:v>42985.604166666664</c:v>
                </c:pt>
                <c:pt idx="16127">
                  <c:v>42985.614583333336</c:v>
                </c:pt>
                <c:pt idx="16128">
                  <c:v>42985.625</c:v>
                </c:pt>
                <c:pt idx="16129">
                  <c:v>42985.635416666664</c:v>
                </c:pt>
                <c:pt idx="16130">
                  <c:v>42985.645833333336</c:v>
                </c:pt>
                <c:pt idx="16131">
                  <c:v>42985.65625</c:v>
                </c:pt>
                <c:pt idx="16132">
                  <c:v>42985.666666666664</c:v>
                </c:pt>
                <c:pt idx="16133">
                  <c:v>42985.677083333336</c:v>
                </c:pt>
                <c:pt idx="16134">
                  <c:v>42985.6875</c:v>
                </c:pt>
                <c:pt idx="16135">
                  <c:v>42985.697916666664</c:v>
                </c:pt>
                <c:pt idx="16136">
                  <c:v>42985.708333333336</c:v>
                </c:pt>
                <c:pt idx="16137">
                  <c:v>42985.71875</c:v>
                </c:pt>
                <c:pt idx="16138">
                  <c:v>42985.729166666664</c:v>
                </c:pt>
                <c:pt idx="16139">
                  <c:v>42985.739583333336</c:v>
                </c:pt>
                <c:pt idx="16140">
                  <c:v>42985.75</c:v>
                </c:pt>
                <c:pt idx="16141">
                  <c:v>42985.760416666664</c:v>
                </c:pt>
                <c:pt idx="16142">
                  <c:v>42985.770833333336</c:v>
                </c:pt>
                <c:pt idx="16143">
                  <c:v>42985.78125</c:v>
                </c:pt>
                <c:pt idx="16144">
                  <c:v>42985.791666666664</c:v>
                </c:pt>
                <c:pt idx="16145">
                  <c:v>42985.802083333336</c:v>
                </c:pt>
                <c:pt idx="16146">
                  <c:v>42985.8125</c:v>
                </c:pt>
                <c:pt idx="16147">
                  <c:v>42985.822916666664</c:v>
                </c:pt>
                <c:pt idx="16148">
                  <c:v>42985.833333333336</c:v>
                </c:pt>
                <c:pt idx="16149">
                  <c:v>42985.84375</c:v>
                </c:pt>
                <c:pt idx="16150">
                  <c:v>42985.854166666664</c:v>
                </c:pt>
                <c:pt idx="16151">
                  <c:v>42985.864583333336</c:v>
                </c:pt>
                <c:pt idx="16152">
                  <c:v>42985.875</c:v>
                </c:pt>
                <c:pt idx="16153">
                  <c:v>42985.885416666664</c:v>
                </c:pt>
                <c:pt idx="16154">
                  <c:v>42985.895833333336</c:v>
                </c:pt>
                <c:pt idx="16155">
                  <c:v>42985.90625</c:v>
                </c:pt>
                <c:pt idx="16156">
                  <c:v>42985.916666666664</c:v>
                </c:pt>
                <c:pt idx="16157">
                  <c:v>42985.927083333336</c:v>
                </c:pt>
                <c:pt idx="16158">
                  <c:v>42985.9375</c:v>
                </c:pt>
                <c:pt idx="16159">
                  <c:v>42985.947916666664</c:v>
                </c:pt>
                <c:pt idx="16160">
                  <c:v>42985.958333333336</c:v>
                </c:pt>
                <c:pt idx="16161">
                  <c:v>42985.96875</c:v>
                </c:pt>
                <c:pt idx="16162">
                  <c:v>42985.979166666664</c:v>
                </c:pt>
                <c:pt idx="16163">
                  <c:v>42985.989583333336</c:v>
                </c:pt>
                <c:pt idx="16164">
                  <c:v>42986</c:v>
                </c:pt>
                <c:pt idx="16165">
                  <c:v>42986.010416666664</c:v>
                </c:pt>
                <c:pt idx="16166">
                  <c:v>42986.020833333336</c:v>
                </c:pt>
                <c:pt idx="16167">
                  <c:v>42986.03125</c:v>
                </c:pt>
                <c:pt idx="16168">
                  <c:v>42986.041666666664</c:v>
                </c:pt>
                <c:pt idx="16169">
                  <c:v>42986.052083333336</c:v>
                </c:pt>
                <c:pt idx="16170">
                  <c:v>42986.0625</c:v>
                </c:pt>
                <c:pt idx="16171">
                  <c:v>42986.072916666664</c:v>
                </c:pt>
                <c:pt idx="16172">
                  <c:v>42986.083333333336</c:v>
                </c:pt>
                <c:pt idx="16173">
                  <c:v>42986.09375</c:v>
                </c:pt>
                <c:pt idx="16174">
                  <c:v>42986.104166666664</c:v>
                </c:pt>
                <c:pt idx="16175">
                  <c:v>42986.114583333336</c:v>
                </c:pt>
                <c:pt idx="16176">
                  <c:v>42986.125</c:v>
                </c:pt>
                <c:pt idx="16177">
                  <c:v>42986.135416666664</c:v>
                </c:pt>
                <c:pt idx="16178">
                  <c:v>42986.145833333336</c:v>
                </c:pt>
                <c:pt idx="16179">
                  <c:v>42986.15625</c:v>
                </c:pt>
                <c:pt idx="16180">
                  <c:v>42986.166666666664</c:v>
                </c:pt>
                <c:pt idx="16181">
                  <c:v>42986.177083333336</c:v>
                </c:pt>
                <c:pt idx="16182">
                  <c:v>42986.1875</c:v>
                </c:pt>
                <c:pt idx="16183">
                  <c:v>42986.197916666664</c:v>
                </c:pt>
                <c:pt idx="16184">
                  <c:v>42986.208333333336</c:v>
                </c:pt>
                <c:pt idx="16185">
                  <c:v>42986.21875</c:v>
                </c:pt>
                <c:pt idx="16186">
                  <c:v>42986.229166666664</c:v>
                </c:pt>
                <c:pt idx="16187">
                  <c:v>42986.239583333336</c:v>
                </c:pt>
                <c:pt idx="16188">
                  <c:v>42986.25</c:v>
                </c:pt>
                <c:pt idx="16189">
                  <c:v>42986.260416666664</c:v>
                </c:pt>
                <c:pt idx="16190">
                  <c:v>42986.270833333336</c:v>
                </c:pt>
                <c:pt idx="16191">
                  <c:v>42986.28125</c:v>
                </c:pt>
                <c:pt idx="16192">
                  <c:v>42986.291666666664</c:v>
                </c:pt>
                <c:pt idx="16193">
                  <c:v>42986.302083333336</c:v>
                </c:pt>
                <c:pt idx="16194">
                  <c:v>42986.3125</c:v>
                </c:pt>
                <c:pt idx="16195">
                  <c:v>42986.322916666664</c:v>
                </c:pt>
                <c:pt idx="16196">
                  <c:v>42986.333333333336</c:v>
                </c:pt>
                <c:pt idx="16197">
                  <c:v>42986.34375</c:v>
                </c:pt>
                <c:pt idx="16198">
                  <c:v>42986.354166666664</c:v>
                </c:pt>
                <c:pt idx="16199">
                  <c:v>42986.364583333336</c:v>
                </c:pt>
                <c:pt idx="16200">
                  <c:v>42986.375</c:v>
                </c:pt>
                <c:pt idx="16201">
                  <c:v>42986.385416666664</c:v>
                </c:pt>
                <c:pt idx="16202">
                  <c:v>42986.395833333336</c:v>
                </c:pt>
                <c:pt idx="16203">
                  <c:v>42986.40625</c:v>
                </c:pt>
                <c:pt idx="16204">
                  <c:v>42986.416666666664</c:v>
                </c:pt>
                <c:pt idx="16205">
                  <c:v>42986.427083333336</c:v>
                </c:pt>
                <c:pt idx="16206">
                  <c:v>42986.4375</c:v>
                </c:pt>
                <c:pt idx="16207">
                  <c:v>42986.447916666664</c:v>
                </c:pt>
                <c:pt idx="16208">
                  <c:v>42986.458333333336</c:v>
                </c:pt>
                <c:pt idx="16209">
                  <c:v>42986.46875</c:v>
                </c:pt>
                <c:pt idx="16210">
                  <c:v>42986.479166666664</c:v>
                </c:pt>
                <c:pt idx="16211">
                  <c:v>42986.489583333336</c:v>
                </c:pt>
                <c:pt idx="16212">
                  <c:v>42986.5</c:v>
                </c:pt>
                <c:pt idx="16213">
                  <c:v>42986.510416666664</c:v>
                </c:pt>
                <c:pt idx="16214">
                  <c:v>42986.520833333336</c:v>
                </c:pt>
                <c:pt idx="16215">
                  <c:v>42986.53125</c:v>
                </c:pt>
                <c:pt idx="16216">
                  <c:v>42986.541666666664</c:v>
                </c:pt>
                <c:pt idx="16217">
                  <c:v>42986.552083333336</c:v>
                </c:pt>
                <c:pt idx="16218">
                  <c:v>42986.5625</c:v>
                </c:pt>
                <c:pt idx="16219">
                  <c:v>42986.572916666664</c:v>
                </c:pt>
                <c:pt idx="16220">
                  <c:v>42986.583333333336</c:v>
                </c:pt>
                <c:pt idx="16221">
                  <c:v>42986.59375</c:v>
                </c:pt>
                <c:pt idx="16222">
                  <c:v>42986.604166666664</c:v>
                </c:pt>
                <c:pt idx="16223">
                  <c:v>42986.614583333336</c:v>
                </c:pt>
                <c:pt idx="16224">
                  <c:v>42986.625</c:v>
                </c:pt>
                <c:pt idx="16225">
                  <c:v>42986.635416666664</c:v>
                </c:pt>
                <c:pt idx="16226">
                  <c:v>42986.645833333336</c:v>
                </c:pt>
                <c:pt idx="16227">
                  <c:v>42986.65625</c:v>
                </c:pt>
                <c:pt idx="16228">
                  <c:v>42986.666666666664</c:v>
                </c:pt>
                <c:pt idx="16229">
                  <c:v>42986.677083333336</c:v>
                </c:pt>
                <c:pt idx="16230">
                  <c:v>42986.6875</c:v>
                </c:pt>
                <c:pt idx="16231">
                  <c:v>42986.697916666664</c:v>
                </c:pt>
                <c:pt idx="16232">
                  <c:v>42986.708333333336</c:v>
                </c:pt>
                <c:pt idx="16233">
                  <c:v>42986.71875</c:v>
                </c:pt>
                <c:pt idx="16234">
                  <c:v>42986.729166666664</c:v>
                </c:pt>
                <c:pt idx="16235">
                  <c:v>42986.739583333336</c:v>
                </c:pt>
                <c:pt idx="16236">
                  <c:v>42986.75</c:v>
                </c:pt>
                <c:pt idx="16237">
                  <c:v>42986.760416666664</c:v>
                </c:pt>
                <c:pt idx="16238">
                  <c:v>42986.770833333336</c:v>
                </c:pt>
                <c:pt idx="16239">
                  <c:v>42986.78125</c:v>
                </c:pt>
                <c:pt idx="16240">
                  <c:v>42986.791666666664</c:v>
                </c:pt>
                <c:pt idx="16241">
                  <c:v>42986.802083333336</c:v>
                </c:pt>
                <c:pt idx="16242">
                  <c:v>42986.8125</c:v>
                </c:pt>
                <c:pt idx="16243">
                  <c:v>42986.822916666664</c:v>
                </c:pt>
                <c:pt idx="16244">
                  <c:v>42986.833333333336</c:v>
                </c:pt>
                <c:pt idx="16245">
                  <c:v>42986.84375</c:v>
                </c:pt>
                <c:pt idx="16246">
                  <c:v>42986.854166666664</c:v>
                </c:pt>
                <c:pt idx="16247">
                  <c:v>42986.864583333336</c:v>
                </c:pt>
                <c:pt idx="16248">
                  <c:v>42986.875</c:v>
                </c:pt>
                <c:pt idx="16249">
                  <c:v>42986.885416666664</c:v>
                </c:pt>
                <c:pt idx="16250">
                  <c:v>42986.895833333336</c:v>
                </c:pt>
                <c:pt idx="16251">
                  <c:v>42986.90625</c:v>
                </c:pt>
                <c:pt idx="16252">
                  <c:v>42986.916666666664</c:v>
                </c:pt>
                <c:pt idx="16253">
                  <c:v>42986.927083333336</c:v>
                </c:pt>
                <c:pt idx="16254">
                  <c:v>42986.9375</c:v>
                </c:pt>
                <c:pt idx="16255">
                  <c:v>42986.947916666664</c:v>
                </c:pt>
                <c:pt idx="16256">
                  <c:v>42986.958333333336</c:v>
                </c:pt>
                <c:pt idx="16257">
                  <c:v>42986.96875</c:v>
                </c:pt>
                <c:pt idx="16258">
                  <c:v>42986.979166666664</c:v>
                </c:pt>
                <c:pt idx="16259">
                  <c:v>42986.989583333336</c:v>
                </c:pt>
                <c:pt idx="16260">
                  <c:v>42987</c:v>
                </c:pt>
                <c:pt idx="16261">
                  <c:v>42987.010416666664</c:v>
                </c:pt>
                <c:pt idx="16262">
                  <c:v>42987.020833333336</c:v>
                </c:pt>
                <c:pt idx="16263">
                  <c:v>42987.03125</c:v>
                </c:pt>
                <c:pt idx="16264">
                  <c:v>42987.041666666664</c:v>
                </c:pt>
                <c:pt idx="16265">
                  <c:v>42987.052083333336</c:v>
                </c:pt>
                <c:pt idx="16266">
                  <c:v>42987.0625</c:v>
                </c:pt>
                <c:pt idx="16267">
                  <c:v>42987.072916666664</c:v>
                </c:pt>
                <c:pt idx="16268">
                  <c:v>42987.083333333336</c:v>
                </c:pt>
                <c:pt idx="16269">
                  <c:v>42987.09375</c:v>
                </c:pt>
                <c:pt idx="16270">
                  <c:v>42987.104166666664</c:v>
                </c:pt>
                <c:pt idx="16271">
                  <c:v>42987.114583333336</c:v>
                </c:pt>
                <c:pt idx="16272">
                  <c:v>42987.125</c:v>
                </c:pt>
                <c:pt idx="16273">
                  <c:v>42987.135416666664</c:v>
                </c:pt>
                <c:pt idx="16274">
                  <c:v>42987.145833333336</c:v>
                </c:pt>
                <c:pt idx="16275">
                  <c:v>42987.15625</c:v>
                </c:pt>
                <c:pt idx="16276">
                  <c:v>42987.166666666664</c:v>
                </c:pt>
                <c:pt idx="16277">
                  <c:v>42987.177083333336</c:v>
                </c:pt>
                <c:pt idx="16278">
                  <c:v>42987.1875</c:v>
                </c:pt>
                <c:pt idx="16279">
                  <c:v>42987.197916666664</c:v>
                </c:pt>
                <c:pt idx="16280">
                  <c:v>42987.208333333336</c:v>
                </c:pt>
                <c:pt idx="16281">
                  <c:v>42987.21875</c:v>
                </c:pt>
                <c:pt idx="16282">
                  <c:v>42987.229166666664</c:v>
                </c:pt>
                <c:pt idx="16283">
                  <c:v>42987.239583333336</c:v>
                </c:pt>
                <c:pt idx="16284">
                  <c:v>42987.25</c:v>
                </c:pt>
                <c:pt idx="16285">
                  <c:v>42987.260416666664</c:v>
                </c:pt>
                <c:pt idx="16286">
                  <c:v>42987.270833333336</c:v>
                </c:pt>
                <c:pt idx="16287">
                  <c:v>42987.28125</c:v>
                </c:pt>
                <c:pt idx="16288">
                  <c:v>42987.291666666664</c:v>
                </c:pt>
                <c:pt idx="16289">
                  <c:v>42987.302083333336</c:v>
                </c:pt>
                <c:pt idx="16290">
                  <c:v>42987.3125</c:v>
                </c:pt>
                <c:pt idx="16291">
                  <c:v>42987.322916666664</c:v>
                </c:pt>
                <c:pt idx="16292">
                  <c:v>42987.333333333336</c:v>
                </c:pt>
                <c:pt idx="16293">
                  <c:v>42987.34375</c:v>
                </c:pt>
                <c:pt idx="16294">
                  <c:v>42987.354166666664</c:v>
                </c:pt>
                <c:pt idx="16295">
                  <c:v>42987.364583333336</c:v>
                </c:pt>
                <c:pt idx="16296">
                  <c:v>42987.375</c:v>
                </c:pt>
                <c:pt idx="16297">
                  <c:v>42987.385416666664</c:v>
                </c:pt>
                <c:pt idx="16298">
                  <c:v>42987.395833333336</c:v>
                </c:pt>
                <c:pt idx="16299">
                  <c:v>42987.40625</c:v>
                </c:pt>
                <c:pt idx="16300">
                  <c:v>42987.416666666664</c:v>
                </c:pt>
                <c:pt idx="16301">
                  <c:v>42987.427083333336</c:v>
                </c:pt>
                <c:pt idx="16302">
                  <c:v>42987.4375</c:v>
                </c:pt>
                <c:pt idx="16303">
                  <c:v>42987.447916666664</c:v>
                </c:pt>
                <c:pt idx="16304">
                  <c:v>42987.458333333336</c:v>
                </c:pt>
                <c:pt idx="16305">
                  <c:v>42987.46875</c:v>
                </c:pt>
                <c:pt idx="16306">
                  <c:v>42987.479166666664</c:v>
                </c:pt>
                <c:pt idx="16307">
                  <c:v>42987.489583333336</c:v>
                </c:pt>
                <c:pt idx="16308">
                  <c:v>42987.5</c:v>
                </c:pt>
                <c:pt idx="16309">
                  <c:v>42987.510416666664</c:v>
                </c:pt>
                <c:pt idx="16310">
                  <c:v>42987.520833333336</c:v>
                </c:pt>
                <c:pt idx="16311">
                  <c:v>42987.53125</c:v>
                </c:pt>
                <c:pt idx="16312">
                  <c:v>42987.541666666664</c:v>
                </c:pt>
                <c:pt idx="16313">
                  <c:v>42987.552083333336</c:v>
                </c:pt>
                <c:pt idx="16314">
                  <c:v>42987.5625</c:v>
                </c:pt>
                <c:pt idx="16315">
                  <c:v>42987.572916666664</c:v>
                </c:pt>
                <c:pt idx="16316">
                  <c:v>42987.583333333336</c:v>
                </c:pt>
                <c:pt idx="16317">
                  <c:v>42987.59375</c:v>
                </c:pt>
                <c:pt idx="16318">
                  <c:v>42987.604166666664</c:v>
                </c:pt>
                <c:pt idx="16319">
                  <c:v>42987.614583333336</c:v>
                </c:pt>
                <c:pt idx="16320">
                  <c:v>42987.625</c:v>
                </c:pt>
                <c:pt idx="16321">
                  <c:v>42987.635416666664</c:v>
                </c:pt>
                <c:pt idx="16322">
                  <c:v>42987.645833333336</c:v>
                </c:pt>
                <c:pt idx="16323">
                  <c:v>42987.65625</c:v>
                </c:pt>
                <c:pt idx="16324">
                  <c:v>42987.666666666664</c:v>
                </c:pt>
                <c:pt idx="16325">
                  <c:v>42987.677083333336</c:v>
                </c:pt>
                <c:pt idx="16326">
                  <c:v>42987.6875</c:v>
                </c:pt>
                <c:pt idx="16327">
                  <c:v>42987.697916666664</c:v>
                </c:pt>
                <c:pt idx="16328">
                  <c:v>42987.708333333336</c:v>
                </c:pt>
                <c:pt idx="16329">
                  <c:v>42987.71875</c:v>
                </c:pt>
                <c:pt idx="16330">
                  <c:v>42987.729166666664</c:v>
                </c:pt>
                <c:pt idx="16331">
                  <c:v>42987.739583333336</c:v>
                </c:pt>
                <c:pt idx="16332">
                  <c:v>42987.75</c:v>
                </c:pt>
                <c:pt idx="16333">
                  <c:v>42987.760416666664</c:v>
                </c:pt>
                <c:pt idx="16334">
                  <c:v>42987.770833333336</c:v>
                </c:pt>
                <c:pt idx="16335">
                  <c:v>42987.78125</c:v>
                </c:pt>
                <c:pt idx="16336">
                  <c:v>42987.791666666664</c:v>
                </c:pt>
                <c:pt idx="16337">
                  <c:v>42987.802083333336</c:v>
                </c:pt>
                <c:pt idx="16338">
                  <c:v>42987.8125</c:v>
                </c:pt>
                <c:pt idx="16339">
                  <c:v>42987.822916666664</c:v>
                </c:pt>
                <c:pt idx="16340">
                  <c:v>42987.833333333336</c:v>
                </c:pt>
                <c:pt idx="16341">
                  <c:v>42987.84375</c:v>
                </c:pt>
                <c:pt idx="16342">
                  <c:v>42987.854166666664</c:v>
                </c:pt>
                <c:pt idx="16343">
                  <c:v>42987.864583333336</c:v>
                </c:pt>
                <c:pt idx="16344">
                  <c:v>42987.875</c:v>
                </c:pt>
                <c:pt idx="16345">
                  <c:v>42987.885416666664</c:v>
                </c:pt>
                <c:pt idx="16346">
                  <c:v>42987.895833333336</c:v>
                </c:pt>
                <c:pt idx="16347">
                  <c:v>42987.90625</c:v>
                </c:pt>
                <c:pt idx="16348">
                  <c:v>42987.916666666664</c:v>
                </c:pt>
                <c:pt idx="16349">
                  <c:v>42987.927083333336</c:v>
                </c:pt>
                <c:pt idx="16350">
                  <c:v>42987.9375</c:v>
                </c:pt>
                <c:pt idx="16351">
                  <c:v>42987.947916666664</c:v>
                </c:pt>
                <c:pt idx="16352">
                  <c:v>42987.958333333336</c:v>
                </c:pt>
                <c:pt idx="16353">
                  <c:v>42987.96875</c:v>
                </c:pt>
                <c:pt idx="16354">
                  <c:v>42987.979166666664</c:v>
                </c:pt>
                <c:pt idx="16355">
                  <c:v>42987.989583333336</c:v>
                </c:pt>
                <c:pt idx="16356">
                  <c:v>42988</c:v>
                </c:pt>
                <c:pt idx="16357">
                  <c:v>42988.010416666664</c:v>
                </c:pt>
                <c:pt idx="16358">
                  <c:v>42988.020833333336</c:v>
                </c:pt>
                <c:pt idx="16359">
                  <c:v>42988.03125</c:v>
                </c:pt>
                <c:pt idx="16360">
                  <c:v>42988.041666666664</c:v>
                </c:pt>
                <c:pt idx="16361">
                  <c:v>42988.052083333336</c:v>
                </c:pt>
                <c:pt idx="16362">
                  <c:v>42988.0625</c:v>
                </c:pt>
                <c:pt idx="16363">
                  <c:v>42988.072916666664</c:v>
                </c:pt>
                <c:pt idx="16364">
                  <c:v>42988.083333333336</c:v>
                </c:pt>
                <c:pt idx="16365">
                  <c:v>42988.09375</c:v>
                </c:pt>
                <c:pt idx="16366">
                  <c:v>42988.104166666664</c:v>
                </c:pt>
                <c:pt idx="16367">
                  <c:v>42988.114583333336</c:v>
                </c:pt>
                <c:pt idx="16368">
                  <c:v>42988.125</c:v>
                </c:pt>
                <c:pt idx="16369">
                  <c:v>42988.135416666664</c:v>
                </c:pt>
                <c:pt idx="16370">
                  <c:v>42988.145833333336</c:v>
                </c:pt>
                <c:pt idx="16371">
                  <c:v>42988.15625</c:v>
                </c:pt>
                <c:pt idx="16372">
                  <c:v>42988.166666666664</c:v>
                </c:pt>
                <c:pt idx="16373">
                  <c:v>42988.177083333336</c:v>
                </c:pt>
                <c:pt idx="16374">
                  <c:v>42988.1875</c:v>
                </c:pt>
                <c:pt idx="16375">
                  <c:v>42988.197916666664</c:v>
                </c:pt>
                <c:pt idx="16376">
                  <c:v>42988.208333333336</c:v>
                </c:pt>
                <c:pt idx="16377">
                  <c:v>42988.21875</c:v>
                </c:pt>
                <c:pt idx="16378">
                  <c:v>42988.229166666664</c:v>
                </c:pt>
                <c:pt idx="16379">
                  <c:v>42988.239583333336</c:v>
                </c:pt>
                <c:pt idx="16380">
                  <c:v>42988.25</c:v>
                </c:pt>
                <c:pt idx="16381">
                  <c:v>42988.260416666664</c:v>
                </c:pt>
                <c:pt idx="16382">
                  <c:v>42988.270833333336</c:v>
                </c:pt>
                <c:pt idx="16383">
                  <c:v>42988.28125</c:v>
                </c:pt>
                <c:pt idx="16384">
                  <c:v>42988.291666666664</c:v>
                </c:pt>
                <c:pt idx="16385">
                  <c:v>42988.302083333336</c:v>
                </c:pt>
                <c:pt idx="16386">
                  <c:v>42988.3125</c:v>
                </c:pt>
                <c:pt idx="16387">
                  <c:v>42988.322916666664</c:v>
                </c:pt>
                <c:pt idx="16388">
                  <c:v>42988.333333333336</c:v>
                </c:pt>
                <c:pt idx="16389">
                  <c:v>42988.34375</c:v>
                </c:pt>
                <c:pt idx="16390">
                  <c:v>42988.354166666664</c:v>
                </c:pt>
                <c:pt idx="16391">
                  <c:v>42988.364583333336</c:v>
                </c:pt>
                <c:pt idx="16392">
                  <c:v>42988.375</c:v>
                </c:pt>
                <c:pt idx="16393">
                  <c:v>42988.385416666664</c:v>
                </c:pt>
                <c:pt idx="16394">
                  <c:v>42988.395833333336</c:v>
                </c:pt>
                <c:pt idx="16395">
                  <c:v>42988.40625</c:v>
                </c:pt>
                <c:pt idx="16396">
                  <c:v>42988.416666666664</c:v>
                </c:pt>
                <c:pt idx="16397">
                  <c:v>42988.427083333336</c:v>
                </c:pt>
                <c:pt idx="16398">
                  <c:v>42988.4375</c:v>
                </c:pt>
                <c:pt idx="16399">
                  <c:v>42988.447916666664</c:v>
                </c:pt>
                <c:pt idx="16400">
                  <c:v>42988.458333333336</c:v>
                </c:pt>
                <c:pt idx="16401">
                  <c:v>42988.46875</c:v>
                </c:pt>
                <c:pt idx="16402">
                  <c:v>42988.479166666664</c:v>
                </c:pt>
                <c:pt idx="16403">
                  <c:v>42988.489583333336</c:v>
                </c:pt>
                <c:pt idx="16404">
                  <c:v>42988.5</c:v>
                </c:pt>
                <c:pt idx="16405">
                  <c:v>42988.510416666664</c:v>
                </c:pt>
                <c:pt idx="16406">
                  <c:v>42988.520833333336</c:v>
                </c:pt>
                <c:pt idx="16407">
                  <c:v>42988.53125</c:v>
                </c:pt>
                <c:pt idx="16408">
                  <c:v>42988.541666666664</c:v>
                </c:pt>
                <c:pt idx="16409">
                  <c:v>42988.552083333336</c:v>
                </c:pt>
                <c:pt idx="16410">
                  <c:v>42988.5625</c:v>
                </c:pt>
                <c:pt idx="16411">
                  <c:v>42988.572916666664</c:v>
                </c:pt>
                <c:pt idx="16412">
                  <c:v>42988.583333333336</c:v>
                </c:pt>
                <c:pt idx="16413">
                  <c:v>42988.59375</c:v>
                </c:pt>
                <c:pt idx="16414">
                  <c:v>42988.604166666664</c:v>
                </c:pt>
                <c:pt idx="16415">
                  <c:v>42988.614583333336</c:v>
                </c:pt>
                <c:pt idx="16416">
                  <c:v>42988.625</c:v>
                </c:pt>
                <c:pt idx="16417">
                  <c:v>42988.635416666664</c:v>
                </c:pt>
                <c:pt idx="16418">
                  <c:v>42988.645833333336</c:v>
                </c:pt>
                <c:pt idx="16419">
                  <c:v>42988.65625</c:v>
                </c:pt>
                <c:pt idx="16420">
                  <c:v>42988.666666666664</c:v>
                </c:pt>
                <c:pt idx="16421">
                  <c:v>42988.677083333336</c:v>
                </c:pt>
                <c:pt idx="16422">
                  <c:v>42988.6875</c:v>
                </c:pt>
                <c:pt idx="16423">
                  <c:v>42988.697916666664</c:v>
                </c:pt>
                <c:pt idx="16424">
                  <c:v>42988.708333333336</c:v>
                </c:pt>
                <c:pt idx="16425">
                  <c:v>42988.71875</c:v>
                </c:pt>
                <c:pt idx="16426">
                  <c:v>42988.729166666664</c:v>
                </c:pt>
                <c:pt idx="16427">
                  <c:v>42988.739583333336</c:v>
                </c:pt>
                <c:pt idx="16428">
                  <c:v>42988.75</c:v>
                </c:pt>
                <c:pt idx="16429">
                  <c:v>42988.760416666664</c:v>
                </c:pt>
                <c:pt idx="16430">
                  <c:v>42988.770833333336</c:v>
                </c:pt>
                <c:pt idx="16431">
                  <c:v>42988.78125</c:v>
                </c:pt>
                <c:pt idx="16432">
                  <c:v>42988.791666666664</c:v>
                </c:pt>
                <c:pt idx="16433">
                  <c:v>42988.802083333336</c:v>
                </c:pt>
                <c:pt idx="16434">
                  <c:v>42988.8125</c:v>
                </c:pt>
                <c:pt idx="16435">
                  <c:v>42988.822916666664</c:v>
                </c:pt>
                <c:pt idx="16436">
                  <c:v>42988.833333333336</c:v>
                </c:pt>
                <c:pt idx="16437">
                  <c:v>42988.84375</c:v>
                </c:pt>
                <c:pt idx="16438">
                  <c:v>42988.854166666664</c:v>
                </c:pt>
                <c:pt idx="16439">
                  <c:v>42988.864583333336</c:v>
                </c:pt>
                <c:pt idx="16440">
                  <c:v>42988.875</c:v>
                </c:pt>
                <c:pt idx="16441">
                  <c:v>42988.885416666664</c:v>
                </c:pt>
                <c:pt idx="16442">
                  <c:v>42988.895833333336</c:v>
                </c:pt>
                <c:pt idx="16443">
                  <c:v>42988.90625</c:v>
                </c:pt>
                <c:pt idx="16444">
                  <c:v>42988.916666666664</c:v>
                </c:pt>
                <c:pt idx="16445">
                  <c:v>42988.927083333336</c:v>
                </c:pt>
                <c:pt idx="16446">
                  <c:v>42988.9375</c:v>
                </c:pt>
                <c:pt idx="16447">
                  <c:v>42988.947916666664</c:v>
                </c:pt>
                <c:pt idx="16448">
                  <c:v>42988.958333333336</c:v>
                </c:pt>
                <c:pt idx="16449">
                  <c:v>42988.96875</c:v>
                </c:pt>
                <c:pt idx="16450">
                  <c:v>42988.979166666664</c:v>
                </c:pt>
                <c:pt idx="16451">
                  <c:v>42988.989583333336</c:v>
                </c:pt>
                <c:pt idx="16452">
                  <c:v>42989</c:v>
                </c:pt>
                <c:pt idx="16453">
                  <c:v>42989.010416666664</c:v>
                </c:pt>
                <c:pt idx="16454">
                  <c:v>42989.020833333336</c:v>
                </c:pt>
                <c:pt idx="16455">
                  <c:v>42989.03125</c:v>
                </c:pt>
                <c:pt idx="16456">
                  <c:v>42989.041666666664</c:v>
                </c:pt>
                <c:pt idx="16457">
                  <c:v>42989.052083333336</c:v>
                </c:pt>
                <c:pt idx="16458">
                  <c:v>42989.0625</c:v>
                </c:pt>
                <c:pt idx="16459">
                  <c:v>42989.072916666664</c:v>
                </c:pt>
                <c:pt idx="16460">
                  <c:v>42989.083333333336</c:v>
                </c:pt>
                <c:pt idx="16461">
                  <c:v>42989.09375</c:v>
                </c:pt>
                <c:pt idx="16462">
                  <c:v>42989.104166666664</c:v>
                </c:pt>
                <c:pt idx="16463">
                  <c:v>42989.114583333336</c:v>
                </c:pt>
                <c:pt idx="16464">
                  <c:v>42989.125</c:v>
                </c:pt>
                <c:pt idx="16465">
                  <c:v>42989.135416666664</c:v>
                </c:pt>
                <c:pt idx="16466">
                  <c:v>42989.145833333336</c:v>
                </c:pt>
                <c:pt idx="16467">
                  <c:v>42989.15625</c:v>
                </c:pt>
                <c:pt idx="16468">
                  <c:v>42989.166666666664</c:v>
                </c:pt>
                <c:pt idx="16469">
                  <c:v>42989.177083333336</c:v>
                </c:pt>
                <c:pt idx="16470">
                  <c:v>42989.1875</c:v>
                </c:pt>
                <c:pt idx="16471">
                  <c:v>42989.197916666664</c:v>
                </c:pt>
                <c:pt idx="16472">
                  <c:v>42989.208333333336</c:v>
                </c:pt>
                <c:pt idx="16473">
                  <c:v>42989.21875</c:v>
                </c:pt>
                <c:pt idx="16474">
                  <c:v>42989.229166666664</c:v>
                </c:pt>
                <c:pt idx="16475">
                  <c:v>42989.239583333336</c:v>
                </c:pt>
                <c:pt idx="16476">
                  <c:v>42989.25</c:v>
                </c:pt>
                <c:pt idx="16477">
                  <c:v>42989.260416666664</c:v>
                </c:pt>
                <c:pt idx="16478">
                  <c:v>42989.270833333336</c:v>
                </c:pt>
                <c:pt idx="16479">
                  <c:v>42989.28125</c:v>
                </c:pt>
                <c:pt idx="16480">
                  <c:v>42989.291666666664</c:v>
                </c:pt>
                <c:pt idx="16481">
                  <c:v>42989.302083333336</c:v>
                </c:pt>
                <c:pt idx="16482">
                  <c:v>42989.3125</c:v>
                </c:pt>
                <c:pt idx="16483">
                  <c:v>42989.322916666664</c:v>
                </c:pt>
                <c:pt idx="16484">
                  <c:v>42989.333333333336</c:v>
                </c:pt>
                <c:pt idx="16485">
                  <c:v>42989.34375</c:v>
                </c:pt>
                <c:pt idx="16486">
                  <c:v>42989.354166666664</c:v>
                </c:pt>
                <c:pt idx="16487">
                  <c:v>42989.364583333336</c:v>
                </c:pt>
                <c:pt idx="16488">
                  <c:v>42989.375</c:v>
                </c:pt>
                <c:pt idx="16489">
                  <c:v>42989.385416666664</c:v>
                </c:pt>
                <c:pt idx="16490">
                  <c:v>42989.395833333336</c:v>
                </c:pt>
                <c:pt idx="16491">
                  <c:v>42989.40625</c:v>
                </c:pt>
                <c:pt idx="16492">
                  <c:v>42989.416666666664</c:v>
                </c:pt>
                <c:pt idx="16493">
                  <c:v>42989.427083333336</c:v>
                </c:pt>
                <c:pt idx="16494">
                  <c:v>42989.4375</c:v>
                </c:pt>
                <c:pt idx="16495">
                  <c:v>42989.447916666664</c:v>
                </c:pt>
                <c:pt idx="16496">
                  <c:v>42989.458333333336</c:v>
                </c:pt>
                <c:pt idx="16497">
                  <c:v>42989.46875</c:v>
                </c:pt>
                <c:pt idx="16498">
                  <c:v>42989.479166666664</c:v>
                </c:pt>
                <c:pt idx="16499">
                  <c:v>42989.489583333336</c:v>
                </c:pt>
                <c:pt idx="16500">
                  <c:v>42989.5</c:v>
                </c:pt>
                <c:pt idx="16501">
                  <c:v>42989.510416666664</c:v>
                </c:pt>
                <c:pt idx="16502">
                  <c:v>42989.520833333336</c:v>
                </c:pt>
                <c:pt idx="16503">
                  <c:v>42989.53125</c:v>
                </c:pt>
                <c:pt idx="16504">
                  <c:v>42989.541666666664</c:v>
                </c:pt>
                <c:pt idx="16505">
                  <c:v>42989.552083333336</c:v>
                </c:pt>
                <c:pt idx="16506">
                  <c:v>42989.5625</c:v>
                </c:pt>
                <c:pt idx="16507">
                  <c:v>42989.572916666664</c:v>
                </c:pt>
                <c:pt idx="16508">
                  <c:v>42989.583333333336</c:v>
                </c:pt>
                <c:pt idx="16509">
                  <c:v>42989.59375</c:v>
                </c:pt>
                <c:pt idx="16510">
                  <c:v>42989.604166666664</c:v>
                </c:pt>
                <c:pt idx="16511">
                  <c:v>42989.614583333336</c:v>
                </c:pt>
                <c:pt idx="16512">
                  <c:v>42989.625</c:v>
                </c:pt>
                <c:pt idx="16513">
                  <c:v>42989.635416666664</c:v>
                </c:pt>
                <c:pt idx="16514">
                  <c:v>42989.645833333336</c:v>
                </c:pt>
                <c:pt idx="16515">
                  <c:v>42989.65625</c:v>
                </c:pt>
                <c:pt idx="16516">
                  <c:v>42989.666666666664</c:v>
                </c:pt>
                <c:pt idx="16517">
                  <c:v>42989.677083333336</c:v>
                </c:pt>
                <c:pt idx="16518">
                  <c:v>42989.6875</c:v>
                </c:pt>
                <c:pt idx="16519">
                  <c:v>42989.697916666664</c:v>
                </c:pt>
                <c:pt idx="16520">
                  <c:v>42989.708333333336</c:v>
                </c:pt>
                <c:pt idx="16521">
                  <c:v>42989.71875</c:v>
                </c:pt>
                <c:pt idx="16522">
                  <c:v>42989.729166666664</c:v>
                </c:pt>
                <c:pt idx="16523">
                  <c:v>42989.739583333336</c:v>
                </c:pt>
                <c:pt idx="16524">
                  <c:v>42989.75</c:v>
                </c:pt>
                <c:pt idx="16525">
                  <c:v>42989.760416666664</c:v>
                </c:pt>
                <c:pt idx="16526">
                  <c:v>42989.770833333336</c:v>
                </c:pt>
                <c:pt idx="16527">
                  <c:v>42989.78125</c:v>
                </c:pt>
                <c:pt idx="16528">
                  <c:v>42989.791666666664</c:v>
                </c:pt>
                <c:pt idx="16529">
                  <c:v>42989.802083333336</c:v>
                </c:pt>
                <c:pt idx="16530">
                  <c:v>42989.8125</c:v>
                </c:pt>
                <c:pt idx="16531">
                  <c:v>42989.822916666664</c:v>
                </c:pt>
                <c:pt idx="16532">
                  <c:v>42989.833333333336</c:v>
                </c:pt>
                <c:pt idx="16533">
                  <c:v>42989.84375</c:v>
                </c:pt>
                <c:pt idx="16534">
                  <c:v>42989.854166666664</c:v>
                </c:pt>
                <c:pt idx="16535">
                  <c:v>42989.864583333336</c:v>
                </c:pt>
                <c:pt idx="16536">
                  <c:v>42989.875</c:v>
                </c:pt>
                <c:pt idx="16537">
                  <c:v>42989.885416666664</c:v>
                </c:pt>
                <c:pt idx="16538">
                  <c:v>42989.895833333336</c:v>
                </c:pt>
                <c:pt idx="16539">
                  <c:v>42989.90625</c:v>
                </c:pt>
                <c:pt idx="16540">
                  <c:v>42989.916666666664</c:v>
                </c:pt>
                <c:pt idx="16541">
                  <c:v>42989.927083333336</c:v>
                </c:pt>
                <c:pt idx="16542">
                  <c:v>42989.9375</c:v>
                </c:pt>
                <c:pt idx="16543">
                  <c:v>42989.947916666664</c:v>
                </c:pt>
                <c:pt idx="16544">
                  <c:v>42989.958333333336</c:v>
                </c:pt>
                <c:pt idx="16545">
                  <c:v>42989.96875</c:v>
                </c:pt>
                <c:pt idx="16546">
                  <c:v>42989.979166666664</c:v>
                </c:pt>
                <c:pt idx="16547">
                  <c:v>42989.989583333336</c:v>
                </c:pt>
                <c:pt idx="16548">
                  <c:v>42990</c:v>
                </c:pt>
                <c:pt idx="16549">
                  <c:v>42990.010416666664</c:v>
                </c:pt>
                <c:pt idx="16550">
                  <c:v>42990.020833333336</c:v>
                </c:pt>
                <c:pt idx="16551">
                  <c:v>42990.03125</c:v>
                </c:pt>
                <c:pt idx="16552">
                  <c:v>42990.041666666664</c:v>
                </c:pt>
                <c:pt idx="16553">
                  <c:v>42990.052083333336</c:v>
                </c:pt>
                <c:pt idx="16554">
                  <c:v>42990.0625</c:v>
                </c:pt>
                <c:pt idx="16555">
                  <c:v>42990.072916666664</c:v>
                </c:pt>
                <c:pt idx="16556">
                  <c:v>42990.083333333336</c:v>
                </c:pt>
                <c:pt idx="16557">
                  <c:v>42990.09375</c:v>
                </c:pt>
                <c:pt idx="16558">
                  <c:v>42990.104166666664</c:v>
                </c:pt>
                <c:pt idx="16559">
                  <c:v>42990.114583333336</c:v>
                </c:pt>
                <c:pt idx="16560">
                  <c:v>42990.125</c:v>
                </c:pt>
                <c:pt idx="16561">
                  <c:v>42990.135416666664</c:v>
                </c:pt>
                <c:pt idx="16562">
                  <c:v>42990.145833333336</c:v>
                </c:pt>
                <c:pt idx="16563">
                  <c:v>42990.15625</c:v>
                </c:pt>
                <c:pt idx="16564">
                  <c:v>42990.166666666664</c:v>
                </c:pt>
                <c:pt idx="16565">
                  <c:v>42990.177083333336</c:v>
                </c:pt>
                <c:pt idx="16566">
                  <c:v>42990.1875</c:v>
                </c:pt>
                <c:pt idx="16567">
                  <c:v>42990.197916666664</c:v>
                </c:pt>
                <c:pt idx="16568">
                  <c:v>42990.208333333336</c:v>
                </c:pt>
                <c:pt idx="16569">
                  <c:v>42990.21875</c:v>
                </c:pt>
                <c:pt idx="16570">
                  <c:v>42990.229166666664</c:v>
                </c:pt>
                <c:pt idx="16571">
                  <c:v>42990.239583333336</c:v>
                </c:pt>
                <c:pt idx="16572">
                  <c:v>42990.25</c:v>
                </c:pt>
                <c:pt idx="16573">
                  <c:v>42990.260416666664</c:v>
                </c:pt>
                <c:pt idx="16574">
                  <c:v>42990.270833333336</c:v>
                </c:pt>
                <c:pt idx="16575">
                  <c:v>42990.28125</c:v>
                </c:pt>
                <c:pt idx="16576">
                  <c:v>42990.291666666664</c:v>
                </c:pt>
                <c:pt idx="16577">
                  <c:v>42990.302083333336</c:v>
                </c:pt>
                <c:pt idx="16578">
                  <c:v>42990.3125</c:v>
                </c:pt>
                <c:pt idx="16579">
                  <c:v>42990.322916666664</c:v>
                </c:pt>
                <c:pt idx="16580">
                  <c:v>42990.333333333336</c:v>
                </c:pt>
                <c:pt idx="16581">
                  <c:v>42990.34375</c:v>
                </c:pt>
                <c:pt idx="16582">
                  <c:v>42990.354166666664</c:v>
                </c:pt>
                <c:pt idx="16583">
                  <c:v>42990.364583333336</c:v>
                </c:pt>
                <c:pt idx="16584">
                  <c:v>42990.375</c:v>
                </c:pt>
                <c:pt idx="16585">
                  <c:v>42990.385416666664</c:v>
                </c:pt>
                <c:pt idx="16586">
                  <c:v>42990.395833333336</c:v>
                </c:pt>
                <c:pt idx="16587">
                  <c:v>42990.40625</c:v>
                </c:pt>
                <c:pt idx="16588">
                  <c:v>42990.416666666664</c:v>
                </c:pt>
                <c:pt idx="16589">
                  <c:v>42990.427083333336</c:v>
                </c:pt>
                <c:pt idx="16590">
                  <c:v>42990.4375</c:v>
                </c:pt>
                <c:pt idx="16591">
                  <c:v>42990.447916666664</c:v>
                </c:pt>
                <c:pt idx="16592">
                  <c:v>42990.458333333336</c:v>
                </c:pt>
                <c:pt idx="16593">
                  <c:v>42990.46875</c:v>
                </c:pt>
                <c:pt idx="16594">
                  <c:v>42990.479166666664</c:v>
                </c:pt>
                <c:pt idx="16595">
                  <c:v>42990.489583333336</c:v>
                </c:pt>
                <c:pt idx="16596">
                  <c:v>42990.5</c:v>
                </c:pt>
                <c:pt idx="16597">
                  <c:v>42990.510416666664</c:v>
                </c:pt>
                <c:pt idx="16598">
                  <c:v>42990.520833333336</c:v>
                </c:pt>
                <c:pt idx="16599">
                  <c:v>42990.53125</c:v>
                </c:pt>
                <c:pt idx="16600">
                  <c:v>42990.541666666664</c:v>
                </c:pt>
                <c:pt idx="16601">
                  <c:v>42990.552083333336</c:v>
                </c:pt>
                <c:pt idx="16602">
                  <c:v>42990.5625</c:v>
                </c:pt>
                <c:pt idx="16603">
                  <c:v>42990.572916666664</c:v>
                </c:pt>
                <c:pt idx="16604">
                  <c:v>42990.583333333336</c:v>
                </c:pt>
                <c:pt idx="16605">
                  <c:v>42990.59375</c:v>
                </c:pt>
                <c:pt idx="16606">
                  <c:v>42990.604166666664</c:v>
                </c:pt>
                <c:pt idx="16607">
                  <c:v>42990.614583333336</c:v>
                </c:pt>
                <c:pt idx="16608">
                  <c:v>42990.625</c:v>
                </c:pt>
                <c:pt idx="16609">
                  <c:v>42990.635416666664</c:v>
                </c:pt>
                <c:pt idx="16610">
                  <c:v>42990.645833333336</c:v>
                </c:pt>
                <c:pt idx="16611">
                  <c:v>42990.65625</c:v>
                </c:pt>
                <c:pt idx="16612">
                  <c:v>42990.666666666664</c:v>
                </c:pt>
                <c:pt idx="16613">
                  <c:v>42990.677083333336</c:v>
                </c:pt>
                <c:pt idx="16614">
                  <c:v>42990.6875</c:v>
                </c:pt>
                <c:pt idx="16615">
                  <c:v>42990.697916666664</c:v>
                </c:pt>
                <c:pt idx="16616">
                  <c:v>42990.708333333336</c:v>
                </c:pt>
                <c:pt idx="16617">
                  <c:v>42990.71875</c:v>
                </c:pt>
                <c:pt idx="16618">
                  <c:v>42990.729166666664</c:v>
                </c:pt>
                <c:pt idx="16619">
                  <c:v>42990.739583333336</c:v>
                </c:pt>
                <c:pt idx="16620">
                  <c:v>42990.75</c:v>
                </c:pt>
                <c:pt idx="16621">
                  <c:v>42990.760416666664</c:v>
                </c:pt>
                <c:pt idx="16622">
                  <c:v>42990.770833333336</c:v>
                </c:pt>
                <c:pt idx="16623">
                  <c:v>42990.78125</c:v>
                </c:pt>
                <c:pt idx="16624">
                  <c:v>42990.791666666664</c:v>
                </c:pt>
                <c:pt idx="16625">
                  <c:v>42990.802083333336</c:v>
                </c:pt>
                <c:pt idx="16626">
                  <c:v>42990.8125</c:v>
                </c:pt>
                <c:pt idx="16627">
                  <c:v>42990.822916666664</c:v>
                </c:pt>
                <c:pt idx="16628">
                  <c:v>42990.833333333336</c:v>
                </c:pt>
                <c:pt idx="16629">
                  <c:v>42990.84375</c:v>
                </c:pt>
                <c:pt idx="16630">
                  <c:v>42990.854166666664</c:v>
                </c:pt>
                <c:pt idx="16631">
                  <c:v>42990.864583333336</c:v>
                </c:pt>
                <c:pt idx="16632">
                  <c:v>42990.875</c:v>
                </c:pt>
                <c:pt idx="16633">
                  <c:v>42990.885416666664</c:v>
                </c:pt>
                <c:pt idx="16634">
                  <c:v>42990.895833333336</c:v>
                </c:pt>
                <c:pt idx="16635">
                  <c:v>42990.90625</c:v>
                </c:pt>
                <c:pt idx="16636">
                  <c:v>42990.916666666664</c:v>
                </c:pt>
                <c:pt idx="16637">
                  <c:v>42990.927083333336</c:v>
                </c:pt>
                <c:pt idx="16638">
                  <c:v>42990.9375</c:v>
                </c:pt>
                <c:pt idx="16639">
                  <c:v>42990.947916666664</c:v>
                </c:pt>
                <c:pt idx="16640">
                  <c:v>42990.958333333336</c:v>
                </c:pt>
                <c:pt idx="16641">
                  <c:v>42990.96875</c:v>
                </c:pt>
                <c:pt idx="16642">
                  <c:v>42990.979166666664</c:v>
                </c:pt>
                <c:pt idx="16643">
                  <c:v>42990.989583333336</c:v>
                </c:pt>
                <c:pt idx="16644">
                  <c:v>42991</c:v>
                </c:pt>
                <c:pt idx="16645">
                  <c:v>42991.010416666664</c:v>
                </c:pt>
                <c:pt idx="16646">
                  <c:v>42991.020833333336</c:v>
                </c:pt>
                <c:pt idx="16647">
                  <c:v>42991.03125</c:v>
                </c:pt>
                <c:pt idx="16648">
                  <c:v>42991.041666666664</c:v>
                </c:pt>
                <c:pt idx="16649">
                  <c:v>42991.052083333336</c:v>
                </c:pt>
                <c:pt idx="16650">
                  <c:v>42991.0625</c:v>
                </c:pt>
                <c:pt idx="16651">
                  <c:v>42991.072916666664</c:v>
                </c:pt>
                <c:pt idx="16652">
                  <c:v>42991.083333333336</c:v>
                </c:pt>
                <c:pt idx="16653">
                  <c:v>42991.09375</c:v>
                </c:pt>
                <c:pt idx="16654">
                  <c:v>42991.104166666664</c:v>
                </c:pt>
                <c:pt idx="16655">
                  <c:v>42991.114583333336</c:v>
                </c:pt>
                <c:pt idx="16656">
                  <c:v>42991.125</c:v>
                </c:pt>
                <c:pt idx="16657">
                  <c:v>42991.135416666664</c:v>
                </c:pt>
                <c:pt idx="16658">
                  <c:v>42991.145833333336</c:v>
                </c:pt>
                <c:pt idx="16659">
                  <c:v>42991.15625</c:v>
                </c:pt>
                <c:pt idx="16660">
                  <c:v>42991.166666666664</c:v>
                </c:pt>
                <c:pt idx="16661">
                  <c:v>42991.177083333336</c:v>
                </c:pt>
                <c:pt idx="16662">
                  <c:v>42991.1875</c:v>
                </c:pt>
                <c:pt idx="16663">
                  <c:v>42991.197916666664</c:v>
                </c:pt>
                <c:pt idx="16664">
                  <c:v>42991.208333333336</c:v>
                </c:pt>
                <c:pt idx="16665">
                  <c:v>42991.21875</c:v>
                </c:pt>
                <c:pt idx="16666">
                  <c:v>42991.229166666664</c:v>
                </c:pt>
                <c:pt idx="16667">
                  <c:v>42991.239583333336</c:v>
                </c:pt>
                <c:pt idx="16668">
                  <c:v>42991.25</c:v>
                </c:pt>
                <c:pt idx="16669">
                  <c:v>42991.260416666664</c:v>
                </c:pt>
                <c:pt idx="16670">
                  <c:v>42991.270833333336</c:v>
                </c:pt>
                <c:pt idx="16671">
                  <c:v>42991.28125</c:v>
                </c:pt>
                <c:pt idx="16672">
                  <c:v>42991.291666666664</c:v>
                </c:pt>
                <c:pt idx="16673">
                  <c:v>42991.302083333336</c:v>
                </c:pt>
                <c:pt idx="16674">
                  <c:v>42991.3125</c:v>
                </c:pt>
                <c:pt idx="16675">
                  <c:v>42991.322916666664</c:v>
                </c:pt>
                <c:pt idx="16676">
                  <c:v>42991.333333333336</c:v>
                </c:pt>
                <c:pt idx="16677">
                  <c:v>42991.34375</c:v>
                </c:pt>
                <c:pt idx="16678">
                  <c:v>42991.354166666664</c:v>
                </c:pt>
                <c:pt idx="16679">
                  <c:v>42991.364583333336</c:v>
                </c:pt>
                <c:pt idx="16680">
                  <c:v>42991.375</c:v>
                </c:pt>
                <c:pt idx="16681">
                  <c:v>42991.385416666664</c:v>
                </c:pt>
                <c:pt idx="16682">
                  <c:v>42991.395833333336</c:v>
                </c:pt>
                <c:pt idx="16683">
                  <c:v>42991.40625</c:v>
                </c:pt>
                <c:pt idx="16684">
                  <c:v>42991.416666666664</c:v>
                </c:pt>
                <c:pt idx="16685">
                  <c:v>42991.427083333336</c:v>
                </c:pt>
                <c:pt idx="16686">
                  <c:v>42991.4375</c:v>
                </c:pt>
                <c:pt idx="16687">
                  <c:v>42991.447916666664</c:v>
                </c:pt>
                <c:pt idx="16688">
                  <c:v>42991.458333333336</c:v>
                </c:pt>
                <c:pt idx="16689">
                  <c:v>42991.46875</c:v>
                </c:pt>
                <c:pt idx="16690">
                  <c:v>42991.479166666664</c:v>
                </c:pt>
                <c:pt idx="16691">
                  <c:v>42991.489583333336</c:v>
                </c:pt>
                <c:pt idx="16692">
                  <c:v>42991.5</c:v>
                </c:pt>
                <c:pt idx="16693">
                  <c:v>42991.510416666664</c:v>
                </c:pt>
                <c:pt idx="16694">
                  <c:v>42991.520833333336</c:v>
                </c:pt>
                <c:pt idx="16695">
                  <c:v>42991.53125</c:v>
                </c:pt>
                <c:pt idx="16696">
                  <c:v>42991.541666666664</c:v>
                </c:pt>
                <c:pt idx="16697">
                  <c:v>42991.552083333336</c:v>
                </c:pt>
                <c:pt idx="16698">
                  <c:v>42991.5625</c:v>
                </c:pt>
                <c:pt idx="16699">
                  <c:v>42991.572916666664</c:v>
                </c:pt>
                <c:pt idx="16700">
                  <c:v>42991.583333333336</c:v>
                </c:pt>
                <c:pt idx="16701">
                  <c:v>42991.59375</c:v>
                </c:pt>
                <c:pt idx="16702">
                  <c:v>42991.604166666664</c:v>
                </c:pt>
                <c:pt idx="16703">
                  <c:v>42991.614583333336</c:v>
                </c:pt>
                <c:pt idx="16704">
                  <c:v>42991.625</c:v>
                </c:pt>
                <c:pt idx="16705">
                  <c:v>42991.635416666664</c:v>
                </c:pt>
                <c:pt idx="16706">
                  <c:v>42991.645833333336</c:v>
                </c:pt>
                <c:pt idx="16707">
                  <c:v>42991.65625</c:v>
                </c:pt>
                <c:pt idx="16708">
                  <c:v>42991.666666666664</c:v>
                </c:pt>
                <c:pt idx="16709">
                  <c:v>42991.677083333336</c:v>
                </c:pt>
                <c:pt idx="16710">
                  <c:v>42991.6875</c:v>
                </c:pt>
                <c:pt idx="16711">
                  <c:v>42991.697916666664</c:v>
                </c:pt>
                <c:pt idx="16712">
                  <c:v>42991.708333333336</c:v>
                </c:pt>
                <c:pt idx="16713">
                  <c:v>42991.71875</c:v>
                </c:pt>
                <c:pt idx="16714">
                  <c:v>42991.729166666664</c:v>
                </c:pt>
                <c:pt idx="16715">
                  <c:v>42991.739583333336</c:v>
                </c:pt>
                <c:pt idx="16716">
                  <c:v>42991.75</c:v>
                </c:pt>
                <c:pt idx="16717">
                  <c:v>42991.760416666664</c:v>
                </c:pt>
                <c:pt idx="16718">
                  <c:v>42991.770833333336</c:v>
                </c:pt>
                <c:pt idx="16719">
                  <c:v>42991.78125</c:v>
                </c:pt>
                <c:pt idx="16720">
                  <c:v>42991.791666666664</c:v>
                </c:pt>
                <c:pt idx="16721">
                  <c:v>42991.802083333336</c:v>
                </c:pt>
                <c:pt idx="16722">
                  <c:v>42991.8125</c:v>
                </c:pt>
                <c:pt idx="16723">
                  <c:v>42991.822916666664</c:v>
                </c:pt>
                <c:pt idx="16724">
                  <c:v>42991.833333333336</c:v>
                </c:pt>
                <c:pt idx="16725">
                  <c:v>42991.84375</c:v>
                </c:pt>
                <c:pt idx="16726">
                  <c:v>42991.854166666664</c:v>
                </c:pt>
                <c:pt idx="16727">
                  <c:v>42991.864583333336</c:v>
                </c:pt>
                <c:pt idx="16728">
                  <c:v>42991.875</c:v>
                </c:pt>
                <c:pt idx="16729">
                  <c:v>42991.885416666664</c:v>
                </c:pt>
                <c:pt idx="16730">
                  <c:v>42991.895833333336</c:v>
                </c:pt>
                <c:pt idx="16731">
                  <c:v>42991.90625</c:v>
                </c:pt>
                <c:pt idx="16732">
                  <c:v>42991.916666666664</c:v>
                </c:pt>
                <c:pt idx="16733">
                  <c:v>42991.927083333336</c:v>
                </c:pt>
                <c:pt idx="16734">
                  <c:v>42991.9375</c:v>
                </c:pt>
                <c:pt idx="16735">
                  <c:v>42991.947916666664</c:v>
                </c:pt>
                <c:pt idx="16736">
                  <c:v>42991.958333333336</c:v>
                </c:pt>
                <c:pt idx="16737">
                  <c:v>42991.96875</c:v>
                </c:pt>
                <c:pt idx="16738">
                  <c:v>42991.979166666664</c:v>
                </c:pt>
                <c:pt idx="16739">
                  <c:v>42991.989583333336</c:v>
                </c:pt>
                <c:pt idx="16740">
                  <c:v>42992</c:v>
                </c:pt>
                <c:pt idx="16741">
                  <c:v>42992.010416666664</c:v>
                </c:pt>
                <c:pt idx="16742">
                  <c:v>42992.020833333336</c:v>
                </c:pt>
                <c:pt idx="16743">
                  <c:v>42992.03125</c:v>
                </c:pt>
                <c:pt idx="16744">
                  <c:v>42992.041666666664</c:v>
                </c:pt>
                <c:pt idx="16745">
                  <c:v>42992.052083333336</c:v>
                </c:pt>
                <c:pt idx="16746">
                  <c:v>42992.0625</c:v>
                </c:pt>
                <c:pt idx="16747">
                  <c:v>42992.072916666664</c:v>
                </c:pt>
                <c:pt idx="16748">
                  <c:v>42992.083333333336</c:v>
                </c:pt>
                <c:pt idx="16749">
                  <c:v>42992.09375</c:v>
                </c:pt>
                <c:pt idx="16750">
                  <c:v>42992.104166666664</c:v>
                </c:pt>
                <c:pt idx="16751">
                  <c:v>42992.114583333336</c:v>
                </c:pt>
                <c:pt idx="16752">
                  <c:v>42992.125</c:v>
                </c:pt>
                <c:pt idx="16753">
                  <c:v>42992.135416666664</c:v>
                </c:pt>
                <c:pt idx="16754">
                  <c:v>42992.145833333336</c:v>
                </c:pt>
                <c:pt idx="16755">
                  <c:v>42992.15625</c:v>
                </c:pt>
                <c:pt idx="16756">
                  <c:v>42992.166666666664</c:v>
                </c:pt>
                <c:pt idx="16757">
                  <c:v>42992.177083333336</c:v>
                </c:pt>
                <c:pt idx="16758">
                  <c:v>42992.1875</c:v>
                </c:pt>
                <c:pt idx="16759">
                  <c:v>42992.197916666664</c:v>
                </c:pt>
                <c:pt idx="16760">
                  <c:v>42992.208333333336</c:v>
                </c:pt>
                <c:pt idx="16761">
                  <c:v>42992.21875</c:v>
                </c:pt>
                <c:pt idx="16762">
                  <c:v>42992.229166666664</c:v>
                </c:pt>
                <c:pt idx="16763">
                  <c:v>42992.239583333336</c:v>
                </c:pt>
                <c:pt idx="16764">
                  <c:v>42992.25</c:v>
                </c:pt>
                <c:pt idx="16765">
                  <c:v>42992.260416666664</c:v>
                </c:pt>
                <c:pt idx="16766">
                  <c:v>42992.270833333336</c:v>
                </c:pt>
                <c:pt idx="16767">
                  <c:v>42992.28125</c:v>
                </c:pt>
                <c:pt idx="16768">
                  <c:v>42992.291666666664</c:v>
                </c:pt>
                <c:pt idx="16769">
                  <c:v>42992.302083333336</c:v>
                </c:pt>
                <c:pt idx="16770">
                  <c:v>42992.3125</c:v>
                </c:pt>
                <c:pt idx="16771">
                  <c:v>42992.322916666664</c:v>
                </c:pt>
                <c:pt idx="16772">
                  <c:v>42992.333333333336</c:v>
                </c:pt>
                <c:pt idx="16773">
                  <c:v>42992.34375</c:v>
                </c:pt>
                <c:pt idx="16774">
                  <c:v>42992.354166666664</c:v>
                </c:pt>
                <c:pt idx="16775">
                  <c:v>42992.364583333336</c:v>
                </c:pt>
                <c:pt idx="16776">
                  <c:v>42992.375</c:v>
                </c:pt>
                <c:pt idx="16777">
                  <c:v>42992.385416666664</c:v>
                </c:pt>
                <c:pt idx="16778">
                  <c:v>42992.395833333336</c:v>
                </c:pt>
                <c:pt idx="16779">
                  <c:v>42992.40625</c:v>
                </c:pt>
                <c:pt idx="16780">
                  <c:v>42992.416666666664</c:v>
                </c:pt>
                <c:pt idx="16781">
                  <c:v>42992.427083333336</c:v>
                </c:pt>
                <c:pt idx="16782">
                  <c:v>42992.4375</c:v>
                </c:pt>
                <c:pt idx="16783">
                  <c:v>42992.447916666664</c:v>
                </c:pt>
                <c:pt idx="16784">
                  <c:v>42992.458333333336</c:v>
                </c:pt>
                <c:pt idx="16785">
                  <c:v>42992.46875</c:v>
                </c:pt>
                <c:pt idx="16786">
                  <c:v>42992.479166666664</c:v>
                </c:pt>
                <c:pt idx="16787">
                  <c:v>42992.489583333336</c:v>
                </c:pt>
                <c:pt idx="16788">
                  <c:v>42992.5</c:v>
                </c:pt>
                <c:pt idx="16789">
                  <c:v>42992.510416666664</c:v>
                </c:pt>
                <c:pt idx="16790">
                  <c:v>42992.520833333336</c:v>
                </c:pt>
                <c:pt idx="16791">
                  <c:v>42992.53125</c:v>
                </c:pt>
                <c:pt idx="16792">
                  <c:v>42992.541666666664</c:v>
                </c:pt>
                <c:pt idx="16793">
                  <c:v>42992.552083333336</c:v>
                </c:pt>
                <c:pt idx="16794">
                  <c:v>42992.5625</c:v>
                </c:pt>
                <c:pt idx="16795">
                  <c:v>42992.572916666664</c:v>
                </c:pt>
                <c:pt idx="16796">
                  <c:v>42992.583333333336</c:v>
                </c:pt>
                <c:pt idx="16797">
                  <c:v>42992.59375</c:v>
                </c:pt>
                <c:pt idx="16798">
                  <c:v>42992.604166666664</c:v>
                </c:pt>
                <c:pt idx="16799">
                  <c:v>42992.614583333336</c:v>
                </c:pt>
                <c:pt idx="16800">
                  <c:v>42992.625</c:v>
                </c:pt>
                <c:pt idx="16801">
                  <c:v>42992.635416666664</c:v>
                </c:pt>
                <c:pt idx="16802">
                  <c:v>42992.645833333336</c:v>
                </c:pt>
                <c:pt idx="16803">
                  <c:v>42992.65625</c:v>
                </c:pt>
                <c:pt idx="16804">
                  <c:v>42992.666666666664</c:v>
                </c:pt>
                <c:pt idx="16805">
                  <c:v>42992.677083333336</c:v>
                </c:pt>
                <c:pt idx="16806">
                  <c:v>42992.6875</c:v>
                </c:pt>
                <c:pt idx="16807">
                  <c:v>42992.697916666664</c:v>
                </c:pt>
                <c:pt idx="16808">
                  <c:v>42992.708333333336</c:v>
                </c:pt>
                <c:pt idx="16809">
                  <c:v>42992.71875</c:v>
                </c:pt>
                <c:pt idx="16810">
                  <c:v>42992.729166666664</c:v>
                </c:pt>
                <c:pt idx="16811">
                  <c:v>42992.739583333336</c:v>
                </c:pt>
                <c:pt idx="16812">
                  <c:v>42992.75</c:v>
                </c:pt>
                <c:pt idx="16813">
                  <c:v>42992.760416666664</c:v>
                </c:pt>
                <c:pt idx="16814">
                  <c:v>42992.770833333336</c:v>
                </c:pt>
                <c:pt idx="16815">
                  <c:v>42992.78125</c:v>
                </c:pt>
                <c:pt idx="16816">
                  <c:v>42992.791666666664</c:v>
                </c:pt>
                <c:pt idx="16817">
                  <c:v>42992.802083333336</c:v>
                </c:pt>
                <c:pt idx="16818">
                  <c:v>42992.8125</c:v>
                </c:pt>
                <c:pt idx="16819">
                  <c:v>42992.822916666664</c:v>
                </c:pt>
                <c:pt idx="16820">
                  <c:v>42992.833333333336</c:v>
                </c:pt>
                <c:pt idx="16821">
                  <c:v>42992.84375</c:v>
                </c:pt>
                <c:pt idx="16822">
                  <c:v>42992.854166666664</c:v>
                </c:pt>
                <c:pt idx="16823">
                  <c:v>42992.864583333336</c:v>
                </c:pt>
                <c:pt idx="16824">
                  <c:v>42992.875</c:v>
                </c:pt>
                <c:pt idx="16825">
                  <c:v>42992.885416666664</c:v>
                </c:pt>
                <c:pt idx="16826">
                  <c:v>42992.895833333336</c:v>
                </c:pt>
                <c:pt idx="16827">
                  <c:v>42992.90625</c:v>
                </c:pt>
                <c:pt idx="16828">
                  <c:v>42992.916666666664</c:v>
                </c:pt>
                <c:pt idx="16829">
                  <c:v>42992.927083333336</c:v>
                </c:pt>
                <c:pt idx="16830">
                  <c:v>42992.9375</c:v>
                </c:pt>
                <c:pt idx="16831">
                  <c:v>42992.947916666664</c:v>
                </c:pt>
                <c:pt idx="16832">
                  <c:v>42992.958333333336</c:v>
                </c:pt>
                <c:pt idx="16833">
                  <c:v>42992.96875</c:v>
                </c:pt>
                <c:pt idx="16834">
                  <c:v>42992.979166666664</c:v>
                </c:pt>
                <c:pt idx="16835">
                  <c:v>42992.989583333336</c:v>
                </c:pt>
                <c:pt idx="16836">
                  <c:v>42993</c:v>
                </c:pt>
                <c:pt idx="16837">
                  <c:v>42993.010416666664</c:v>
                </c:pt>
                <c:pt idx="16838">
                  <c:v>42993.020833333336</c:v>
                </c:pt>
                <c:pt idx="16839">
                  <c:v>42993.03125</c:v>
                </c:pt>
                <c:pt idx="16840">
                  <c:v>42993.041666666664</c:v>
                </c:pt>
                <c:pt idx="16841">
                  <c:v>42993.052083333336</c:v>
                </c:pt>
                <c:pt idx="16842">
                  <c:v>42993.0625</c:v>
                </c:pt>
                <c:pt idx="16843">
                  <c:v>42993.072916666664</c:v>
                </c:pt>
                <c:pt idx="16844">
                  <c:v>42993.083333333336</c:v>
                </c:pt>
                <c:pt idx="16845">
                  <c:v>42993.09375</c:v>
                </c:pt>
                <c:pt idx="16846">
                  <c:v>42993.104166666664</c:v>
                </c:pt>
                <c:pt idx="16847">
                  <c:v>42993.114583333336</c:v>
                </c:pt>
                <c:pt idx="16848">
                  <c:v>42993.125</c:v>
                </c:pt>
                <c:pt idx="16849">
                  <c:v>42993.135416666664</c:v>
                </c:pt>
                <c:pt idx="16850">
                  <c:v>42993.145833333336</c:v>
                </c:pt>
                <c:pt idx="16851">
                  <c:v>42993.15625</c:v>
                </c:pt>
                <c:pt idx="16852">
                  <c:v>42993.166666666664</c:v>
                </c:pt>
                <c:pt idx="16853">
                  <c:v>42993.177083333336</c:v>
                </c:pt>
                <c:pt idx="16854">
                  <c:v>42993.1875</c:v>
                </c:pt>
                <c:pt idx="16855">
                  <c:v>42993.197916666664</c:v>
                </c:pt>
                <c:pt idx="16856">
                  <c:v>42993.208333333336</c:v>
                </c:pt>
                <c:pt idx="16857">
                  <c:v>42993.21875</c:v>
                </c:pt>
                <c:pt idx="16858">
                  <c:v>42993.229166666664</c:v>
                </c:pt>
                <c:pt idx="16859">
                  <c:v>42993.239583333336</c:v>
                </c:pt>
                <c:pt idx="16860">
                  <c:v>42993.25</c:v>
                </c:pt>
                <c:pt idx="16861">
                  <c:v>42993.260416666664</c:v>
                </c:pt>
                <c:pt idx="16862">
                  <c:v>42993.270833333336</c:v>
                </c:pt>
                <c:pt idx="16863">
                  <c:v>42993.28125</c:v>
                </c:pt>
                <c:pt idx="16864">
                  <c:v>42993.291666666664</c:v>
                </c:pt>
                <c:pt idx="16865">
                  <c:v>42993.302083333336</c:v>
                </c:pt>
                <c:pt idx="16866">
                  <c:v>42993.3125</c:v>
                </c:pt>
                <c:pt idx="16867">
                  <c:v>42993.322916666664</c:v>
                </c:pt>
                <c:pt idx="16868">
                  <c:v>42993.333333333336</c:v>
                </c:pt>
                <c:pt idx="16869">
                  <c:v>42993.34375</c:v>
                </c:pt>
                <c:pt idx="16870">
                  <c:v>42993.354166666664</c:v>
                </c:pt>
                <c:pt idx="16871">
                  <c:v>42993.364583333336</c:v>
                </c:pt>
                <c:pt idx="16872">
                  <c:v>42993.375</c:v>
                </c:pt>
                <c:pt idx="16873">
                  <c:v>42993.385416666664</c:v>
                </c:pt>
                <c:pt idx="16874">
                  <c:v>42993.395833333336</c:v>
                </c:pt>
                <c:pt idx="16875">
                  <c:v>42993.40625</c:v>
                </c:pt>
                <c:pt idx="16876">
                  <c:v>42993.416666666664</c:v>
                </c:pt>
                <c:pt idx="16877">
                  <c:v>42993.427083333336</c:v>
                </c:pt>
                <c:pt idx="16878">
                  <c:v>42993.4375</c:v>
                </c:pt>
                <c:pt idx="16879">
                  <c:v>42993.447916666664</c:v>
                </c:pt>
                <c:pt idx="16880">
                  <c:v>42993.458333333336</c:v>
                </c:pt>
                <c:pt idx="16881">
                  <c:v>42993.46875</c:v>
                </c:pt>
                <c:pt idx="16882">
                  <c:v>42993.479166666664</c:v>
                </c:pt>
                <c:pt idx="16883">
                  <c:v>42993.489583333336</c:v>
                </c:pt>
                <c:pt idx="16884">
                  <c:v>42993.5</c:v>
                </c:pt>
                <c:pt idx="16885">
                  <c:v>42993.510416666664</c:v>
                </c:pt>
                <c:pt idx="16886">
                  <c:v>42993.520833333336</c:v>
                </c:pt>
                <c:pt idx="16887">
                  <c:v>42993.53125</c:v>
                </c:pt>
                <c:pt idx="16888">
                  <c:v>42993.541666666664</c:v>
                </c:pt>
                <c:pt idx="16889">
                  <c:v>42993.552083333336</c:v>
                </c:pt>
                <c:pt idx="16890">
                  <c:v>42993.5625</c:v>
                </c:pt>
                <c:pt idx="16891">
                  <c:v>42993.572916666664</c:v>
                </c:pt>
                <c:pt idx="16892">
                  <c:v>42993.583333333336</c:v>
                </c:pt>
                <c:pt idx="16893">
                  <c:v>42993.59375</c:v>
                </c:pt>
                <c:pt idx="16894">
                  <c:v>42993.604166666664</c:v>
                </c:pt>
                <c:pt idx="16895">
                  <c:v>42993.614583333336</c:v>
                </c:pt>
                <c:pt idx="16896">
                  <c:v>42993.625</c:v>
                </c:pt>
                <c:pt idx="16897">
                  <c:v>42993.635416666664</c:v>
                </c:pt>
                <c:pt idx="16898">
                  <c:v>42993.645833333336</c:v>
                </c:pt>
                <c:pt idx="16899">
                  <c:v>42993.65625</c:v>
                </c:pt>
                <c:pt idx="16900">
                  <c:v>42993.666666666664</c:v>
                </c:pt>
                <c:pt idx="16901">
                  <c:v>42993.677083333336</c:v>
                </c:pt>
                <c:pt idx="16902">
                  <c:v>42993.6875</c:v>
                </c:pt>
                <c:pt idx="16903">
                  <c:v>42993.697916666664</c:v>
                </c:pt>
                <c:pt idx="16904">
                  <c:v>42993.708333333336</c:v>
                </c:pt>
                <c:pt idx="16905">
                  <c:v>42993.71875</c:v>
                </c:pt>
                <c:pt idx="16906">
                  <c:v>42993.729166666664</c:v>
                </c:pt>
                <c:pt idx="16907">
                  <c:v>42993.739583333336</c:v>
                </c:pt>
                <c:pt idx="16908">
                  <c:v>42993.75</c:v>
                </c:pt>
                <c:pt idx="16909">
                  <c:v>42993.760416666664</c:v>
                </c:pt>
                <c:pt idx="16910">
                  <c:v>42993.770833333336</c:v>
                </c:pt>
                <c:pt idx="16911">
                  <c:v>42993.78125</c:v>
                </c:pt>
                <c:pt idx="16912">
                  <c:v>42993.791666666664</c:v>
                </c:pt>
                <c:pt idx="16913">
                  <c:v>42993.802083333336</c:v>
                </c:pt>
                <c:pt idx="16914">
                  <c:v>42993.8125</c:v>
                </c:pt>
                <c:pt idx="16915">
                  <c:v>42993.822916666664</c:v>
                </c:pt>
                <c:pt idx="16916">
                  <c:v>42993.833333333336</c:v>
                </c:pt>
                <c:pt idx="16917">
                  <c:v>42993.84375</c:v>
                </c:pt>
                <c:pt idx="16918">
                  <c:v>42993.854166666664</c:v>
                </c:pt>
                <c:pt idx="16919">
                  <c:v>42993.864583333336</c:v>
                </c:pt>
                <c:pt idx="16920">
                  <c:v>42993.875</c:v>
                </c:pt>
                <c:pt idx="16921">
                  <c:v>42993.885416666664</c:v>
                </c:pt>
                <c:pt idx="16922">
                  <c:v>42993.895833333336</c:v>
                </c:pt>
                <c:pt idx="16923">
                  <c:v>42993.90625</c:v>
                </c:pt>
                <c:pt idx="16924">
                  <c:v>42993.916666666664</c:v>
                </c:pt>
                <c:pt idx="16925">
                  <c:v>42993.927083333336</c:v>
                </c:pt>
                <c:pt idx="16926">
                  <c:v>42993.9375</c:v>
                </c:pt>
                <c:pt idx="16927">
                  <c:v>42993.947916666664</c:v>
                </c:pt>
                <c:pt idx="16928">
                  <c:v>42993.958333333336</c:v>
                </c:pt>
                <c:pt idx="16929">
                  <c:v>42993.96875</c:v>
                </c:pt>
                <c:pt idx="16930">
                  <c:v>42993.979166666664</c:v>
                </c:pt>
                <c:pt idx="16931">
                  <c:v>42993.989583333336</c:v>
                </c:pt>
                <c:pt idx="16932">
                  <c:v>42994</c:v>
                </c:pt>
                <c:pt idx="16933">
                  <c:v>42994.010416666664</c:v>
                </c:pt>
                <c:pt idx="16934">
                  <c:v>42994.020833333336</c:v>
                </c:pt>
                <c:pt idx="16935">
                  <c:v>42994.03125</c:v>
                </c:pt>
                <c:pt idx="16936">
                  <c:v>42994.041666666664</c:v>
                </c:pt>
                <c:pt idx="16937">
                  <c:v>42994.052083333336</c:v>
                </c:pt>
                <c:pt idx="16938">
                  <c:v>42994.0625</c:v>
                </c:pt>
                <c:pt idx="16939">
                  <c:v>42994.072916666664</c:v>
                </c:pt>
                <c:pt idx="16940">
                  <c:v>42994.083333333336</c:v>
                </c:pt>
                <c:pt idx="16941">
                  <c:v>42994.09375</c:v>
                </c:pt>
                <c:pt idx="16942">
                  <c:v>42994.104166666664</c:v>
                </c:pt>
                <c:pt idx="16943">
                  <c:v>42994.114583333336</c:v>
                </c:pt>
                <c:pt idx="16944">
                  <c:v>42994.125</c:v>
                </c:pt>
                <c:pt idx="16945">
                  <c:v>42994.135416666664</c:v>
                </c:pt>
                <c:pt idx="16946">
                  <c:v>42994.145833333336</c:v>
                </c:pt>
                <c:pt idx="16947">
                  <c:v>42994.15625</c:v>
                </c:pt>
                <c:pt idx="16948">
                  <c:v>42994.166666666664</c:v>
                </c:pt>
                <c:pt idx="16949">
                  <c:v>42994.177083333336</c:v>
                </c:pt>
                <c:pt idx="16950">
                  <c:v>42994.1875</c:v>
                </c:pt>
                <c:pt idx="16951">
                  <c:v>42994.197916666664</c:v>
                </c:pt>
                <c:pt idx="16952">
                  <c:v>42994.208333333336</c:v>
                </c:pt>
                <c:pt idx="16953">
                  <c:v>42994.21875</c:v>
                </c:pt>
                <c:pt idx="16954">
                  <c:v>42994.229166666664</c:v>
                </c:pt>
                <c:pt idx="16955">
                  <c:v>42994.239583333336</c:v>
                </c:pt>
                <c:pt idx="16956">
                  <c:v>42994.25</c:v>
                </c:pt>
                <c:pt idx="16957">
                  <c:v>42994.260416666664</c:v>
                </c:pt>
                <c:pt idx="16958">
                  <c:v>42994.270833333336</c:v>
                </c:pt>
                <c:pt idx="16959">
                  <c:v>42994.28125</c:v>
                </c:pt>
                <c:pt idx="16960">
                  <c:v>42994.291666666664</c:v>
                </c:pt>
                <c:pt idx="16961">
                  <c:v>42994.302083333336</c:v>
                </c:pt>
                <c:pt idx="16962">
                  <c:v>42994.3125</c:v>
                </c:pt>
                <c:pt idx="16963">
                  <c:v>42994.322916666664</c:v>
                </c:pt>
                <c:pt idx="16964">
                  <c:v>42994.333333333336</c:v>
                </c:pt>
                <c:pt idx="16965">
                  <c:v>42994.34375</c:v>
                </c:pt>
                <c:pt idx="16966">
                  <c:v>42994.354166666664</c:v>
                </c:pt>
                <c:pt idx="16967">
                  <c:v>42994.364583333336</c:v>
                </c:pt>
                <c:pt idx="16968">
                  <c:v>42994.375</c:v>
                </c:pt>
                <c:pt idx="16969">
                  <c:v>42994.385416666664</c:v>
                </c:pt>
                <c:pt idx="16970">
                  <c:v>42994.395833333336</c:v>
                </c:pt>
                <c:pt idx="16971">
                  <c:v>42994.40625</c:v>
                </c:pt>
                <c:pt idx="16972">
                  <c:v>42994.416666666664</c:v>
                </c:pt>
                <c:pt idx="16973">
                  <c:v>42994.427083333336</c:v>
                </c:pt>
                <c:pt idx="16974">
                  <c:v>42994.4375</c:v>
                </c:pt>
                <c:pt idx="16975">
                  <c:v>42994.447916666664</c:v>
                </c:pt>
                <c:pt idx="16976">
                  <c:v>42994.458333333336</c:v>
                </c:pt>
                <c:pt idx="16977">
                  <c:v>42994.46875</c:v>
                </c:pt>
                <c:pt idx="16978">
                  <c:v>42994.479166666664</c:v>
                </c:pt>
                <c:pt idx="16979">
                  <c:v>42994.489583333336</c:v>
                </c:pt>
                <c:pt idx="16980">
                  <c:v>42994.5</c:v>
                </c:pt>
                <c:pt idx="16981">
                  <c:v>42994.510416666664</c:v>
                </c:pt>
                <c:pt idx="16982">
                  <c:v>42994.520833333336</c:v>
                </c:pt>
                <c:pt idx="16983">
                  <c:v>42994.53125</c:v>
                </c:pt>
                <c:pt idx="16984">
                  <c:v>42994.541666666664</c:v>
                </c:pt>
                <c:pt idx="16985">
                  <c:v>42994.552083333336</c:v>
                </c:pt>
                <c:pt idx="16986">
                  <c:v>42994.5625</c:v>
                </c:pt>
                <c:pt idx="16987">
                  <c:v>42994.572916666664</c:v>
                </c:pt>
                <c:pt idx="16988">
                  <c:v>42994.583333333336</c:v>
                </c:pt>
                <c:pt idx="16989">
                  <c:v>42994.59375</c:v>
                </c:pt>
                <c:pt idx="16990">
                  <c:v>42994.604166666664</c:v>
                </c:pt>
                <c:pt idx="16991">
                  <c:v>42994.614583333336</c:v>
                </c:pt>
                <c:pt idx="16992">
                  <c:v>42994.625</c:v>
                </c:pt>
                <c:pt idx="16993">
                  <c:v>42994.635416666664</c:v>
                </c:pt>
                <c:pt idx="16994">
                  <c:v>42994.645833333336</c:v>
                </c:pt>
                <c:pt idx="16995">
                  <c:v>42994.65625</c:v>
                </c:pt>
                <c:pt idx="16996">
                  <c:v>42994.666666666664</c:v>
                </c:pt>
                <c:pt idx="16997">
                  <c:v>42994.677083333336</c:v>
                </c:pt>
                <c:pt idx="16998">
                  <c:v>42994.6875</c:v>
                </c:pt>
                <c:pt idx="16999">
                  <c:v>42994.697916666664</c:v>
                </c:pt>
                <c:pt idx="17000">
                  <c:v>42994.708333333336</c:v>
                </c:pt>
                <c:pt idx="17001">
                  <c:v>42994.71875</c:v>
                </c:pt>
                <c:pt idx="17002">
                  <c:v>42994.729166666664</c:v>
                </c:pt>
                <c:pt idx="17003">
                  <c:v>42994.739583333336</c:v>
                </c:pt>
                <c:pt idx="17004">
                  <c:v>42994.75</c:v>
                </c:pt>
                <c:pt idx="17005">
                  <c:v>42994.760416666664</c:v>
                </c:pt>
                <c:pt idx="17006">
                  <c:v>42994.770833333336</c:v>
                </c:pt>
                <c:pt idx="17007">
                  <c:v>42994.78125</c:v>
                </c:pt>
                <c:pt idx="17008">
                  <c:v>42994.791666666664</c:v>
                </c:pt>
                <c:pt idx="17009">
                  <c:v>42994.802083333336</c:v>
                </c:pt>
                <c:pt idx="17010">
                  <c:v>42994.8125</c:v>
                </c:pt>
                <c:pt idx="17011">
                  <c:v>42994.822916666664</c:v>
                </c:pt>
                <c:pt idx="17012">
                  <c:v>42994.833333333336</c:v>
                </c:pt>
                <c:pt idx="17013">
                  <c:v>42994.84375</c:v>
                </c:pt>
                <c:pt idx="17014">
                  <c:v>42994.854166666664</c:v>
                </c:pt>
                <c:pt idx="17015">
                  <c:v>42994.864583333336</c:v>
                </c:pt>
                <c:pt idx="17016">
                  <c:v>42994.875</c:v>
                </c:pt>
                <c:pt idx="17017">
                  <c:v>42994.885416666664</c:v>
                </c:pt>
                <c:pt idx="17018">
                  <c:v>42994.895833333336</c:v>
                </c:pt>
                <c:pt idx="17019">
                  <c:v>42994.90625</c:v>
                </c:pt>
                <c:pt idx="17020">
                  <c:v>42994.916666666664</c:v>
                </c:pt>
                <c:pt idx="17021">
                  <c:v>42994.927083333336</c:v>
                </c:pt>
                <c:pt idx="17022">
                  <c:v>42994.9375</c:v>
                </c:pt>
                <c:pt idx="17023">
                  <c:v>42994.947916666664</c:v>
                </c:pt>
                <c:pt idx="17024">
                  <c:v>42994.958333333336</c:v>
                </c:pt>
                <c:pt idx="17025">
                  <c:v>42994.96875</c:v>
                </c:pt>
                <c:pt idx="17026">
                  <c:v>42994.979166666664</c:v>
                </c:pt>
                <c:pt idx="17027">
                  <c:v>42994.989583333336</c:v>
                </c:pt>
                <c:pt idx="17028">
                  <c:v>42995</c:v>
                </c:pt>
                <c:pt idx="17029">
                  <c:v>42995.010416666664</c:v>
                </c:pt>
                <c:pt idx="17030">
                  <c:v>42995.020833333336</c:v>
                </c:pt>
                <c:pt idx="17031">
                  <c:v>42995.03125</c:v>
                </c:pt>
                <c:pt idx="17032">
                  <c:v>42995.041666666664</c:v>
                </c:pt>
                <c:pt idx="17033">
                  <c:v>42995.052083333336</c:v>
                </c:pt>
                <c:pt idx="17034">
                  <c:v>42995.0625</c:v>
                </c:pt>
                <c:pt idx="17035">
                  <c:v>42995.072916666664</c:v>
                </c:pt>
                <c:pt idx="17036">
                  <c:v>42995.083333333336</c:v>
                </c:pt>
                <c:pt idx="17037">
                  <c:v>42995.09375</c:v>
                </c:pt>
                <c:pt idx="17038">
                  <c:v>42995.104166666664</c:v>
                </c:pt>
                <c:pt idx="17039">
                  <c:v>42995.114583333336</c:v>
                </c:pt>
                <c:pt idx="17040">
                  <c:v>42995.125</c:v>
                </c:pt>
                <c:pt idx="17041">
                  <c:v>42995.135416666664</c:v>
                </c:pt>
                <c:pt idx="17042">
                  <c:v>42995.145833333336</c:v>
                </c:pt>
                <c:pt idx="17043">
                  <c:v>42995.15625</c:v>
                </c:pt>
                <c:pt idx="17044">
                  <c:v>42995.166666666664</c:v>
                </c:pt>
                <c:pt idx="17045">
                  <c:v>42995.177083333336</c:v>
                </c:pt>
                <c:pt idx="17046">
                  <c:v>42995.1875</c:v>
                </c:pt>
                <c:pt idx="17047">
                  <c:v>42995.197916666664</c:v>
                </c:pt>
                <c:pt idx="17048">
                  <c:v>42995.208333333336</c:v>
                </c:pt>
                <c:pt idx="17049">
                  <c:v>42995.21875</c:v>
                </c:pt>
                <c:pt idx="17050">
                  <c:v>42995.229166666664</c:v>
                </c:pt>
                <c:pt idx="17051">
                  <c:v>42995.239583333336</c:v>
                </c:pt>
                <c:pt idx="17052">
                  <c:v>42995.25</c:v>
                </c:pt>
                <c:pt idx="17053">
                  <c:v>42995.260416666664</c:v>
                </c:pt>
                <c:pt idx="17054">
                  <c:v>42995.270833333336</c:v>
                </c:pt>
                <c:pt idx="17055">
                  <c:v>42995.28125</c:v>
                </c:pt>
                <c:pt idx="17056">
                  <c:v>42995.291666666664</c:v>
                </c:pt>
                <c:pt idx="17057">
                  <c:v>42995.302083333336</c:v>
                </c:pt>
                <c:pt idx="17058">
                  <c:v>42995.3125</c:v>
                </c:pt>
                <c:pt idx="17059">
                  <c:v>42995.322916666664</c:v>
                </c:pt>
                <c:pt idx="17060">
                  <c:v>42995.333333333336</c:v>
                </c:pt>
                <c:pt idx="17061">
                  <c:v>42995.34375</c:v>
                </c:pt>
                <c:pt idx="17062">
                  <c:v>42995.354166666664</c:v>
                </c:pt>
                <c:pt idx="17063">
                  <c:v>42995.364583333336</c:v>
                </c:pt>
                <c:pt idx="17064">
                  <c:v>42995.375</c:v>
                </c:pt>
                <c:pt idx="17065">
                  <c:v>42995.385416666664</c:v>
                </c:pt>
                <c:pt idx="17066">
                  <c:v>42995.395833333336</c:v>
                </c:pt>
                <c:pt idx="17067">
                  <c:v>42995.40625</c:v>
                </c:pt>
                <c:pt idx="17068">
                  <c:v>42995.416666666664</c:v>
                </c:pt>
                <c:pt idx="17069">
                  <c:v>42995.427083333336</c:v>
                </c:pt>
                <c:pt idx="17070">
                  <c:v>42995.4375</c:v>
                </c:pt>
                <c:pt idx="17071">
                  <c:v>42995.447916666664</c:v>
                </c:pt>
                <c:pt idx="17072">
                  <c:v>42995.458333333336</c:v>
                </c:pt>
                <c:pt idx="17073">
                  <c:v>42995.46875</c:v>
                </c:pt>
                <c:pt idx="17074">
                  <c:v>42995.479166666664</c:v>
                </c:pt>
                <c:pt idx="17075">
                  <c:v>42995.489583333336</c:v>
                </c:pt>
                <c:pt idx="17076">
                  <c:v>42995.5</c:v>
                </c:pt>
                <c:pt idx="17077">
                  <c:v>42995.510416666664</c:v>
                </c:pt>
                <c:pt idx="17078">
                  <c:v>42995.520833333336</c:v>
                </c:pt>
                <c:pt idx="17079">
                  <c:v>42995.53125</c:v>
                </c:pt>
                <c:pt idx="17080">
                  <c:v>42995.541666666664</c:v>
                </c:pt>
                <c:pt idx="17081">
                  <c:v>42995.552083333336</c:v>
                </c:pt>
                <c:pt idx="17082">
                  <c:v>42995.5625</c:v>
                </c:pt>
                <c:pt idx="17083">
                  <c:v>42995.572916666664</c:v>
                </c:pt>
                <c:pt idx="17084">
                  <c:v>42995.583333333336</c:v>
                </c:pt>
                <c:pt idx="17085">
                  <c:v>42995.59375</c:v>
                </c:pt>
                <c:pt idx="17086">
                  <c:v>42995.604166666664</c:v>
                </c:pt>
                <c:pt idx="17087">
                  <c:v>42995.614583333336</c:v>
                </c:pt>
                <c:pt idx="17088">
                  <c:v>42995.625</c:v>
                </c:pt>
                <c:pt idx="17089">
                  <c:v>42995.635416666664</c:v>
                </c:pt>
                <c:pt idx="17090">
                  <c:v>42995.645833333336</c:v>
                </c:pt>
                <c:pt idx="17091">
                  <c:v>42995.65625</c:v>
                </c:pt>
                <c:pt idx="17092">
                  <c:v>42995.666666666664</c:v>
                </c:pt>
                <c:pt idx="17093">
                  <c:v>42995.677083333336</c:v>
                </c:pt>
                <c:pt idx="17094">
                  <c:v>42995.6875</c:v>
                </c:pt>
                <c:pt idx="17095">
                  <c:v>42995.697916666664</c:v>
                </c:pt>
                <c:pt idx="17096">
                  <c:v>42995.708333333336</c:v>
                </c:pt>
                <c:pt idx="17097">
                  <c:v>42995.71875</c:v>
                </c:pt>
                <c:pt idx="17098">
                  <c:v>42995.729166666664</c:v>
                </c:pt>
                <c:pt idx="17099">
                  <c:v>42995.739583333336</c:v>
                </c:pt>
                <c:pt idx="17100">
                  <c:v>42995.75</c:v>
                </c:pt>
                <c:pt idx="17101">
                  <c:v>42995.760416666664</c:v>
                </c:pt>
                <c:pt idx="17102">
                  <c:v>42995.770833333336</c:v>
                </c:pt>
                <c:pt idx="17103">
                  <c:v>42995.78125</c:v>
                </c:pt>
                <c:pt idx="17104">
                  <c:v>42995.791666666664</c:v>
                </c:pt>
                <c:pt idx="17105">
                  <c:v>42995.802083333336</c:v>
                </c:pt>
                <c:pt idx="17106">
                  <c:v>42995.8125</c:v>
                </c:pt>
                <c:pt idx="17107">
                  <c:v>42995.822916666664</c:v>
                </c:pt>
                <c:pt idx="17108">
                  <c:v>42995.833333333336</c:v>
                </c:pt>
                <c:pt idx="17109">
                  <c:v>42995.84375</c:v>
                </c:pt>
                <c:pt idx="17110">
                  <c:v>42995.854166666664</c:v>
                </c:pt>
                <c:pt idx="17111">
                  <c:v>42995.864583333336</c:v>
                </c:pt>
                <c:pt idx="17112">
                  <c:v>42995.875</c:v>
                </c:pt>
                <c:pt idx="17113">
                  <c:v>42995.885416666664</c:v>
                </c:pt>
                <c:pt idx="17114">
                  <c:v>42995.895833333336</c:v>
                </c:pt>
                <c:pt idx="17115">
                  <c:v>42995.90625</c:v>
                </c:pt>
                <c:pt idx="17116">
                  <c:v>42995.916666666664</c:v>
                </c:pt>
                <c:pt idx="17117">
                  <c:v>42995.927083333336</c:v>
                </c:pt>
                <c:pt idx="17118">
                  <c:v>42995.9375</c:v>
                </c:pt>
                <c:pt idx="17119">
                  <c:v>42995.947916666664</c:v>
                </c:pt>
                <c:pt idx="17120">
                  <c:v>42995.958333333336</c:v>
                </c:pt>
                <c:pt idx="17121">
                  <c:v>42995.96875</c:v>
                </c:pt>
                <c:pt idx="17122">
                  <c:v>42995.979166666664</c:v>
                </c:pt>
                <c:pt idx="17123">
                  <c:v>42995.989583333336</c:v>
                </c:pt>
                <c:pt idx="17124">
                  <c:v>42996</c:v>
                </c:pt>
                <c:pt idx="17125">
                  <c:v>42996.010416666664</c:v>
                </c:pt>
                <c:pt idx="17126">
                  <c:v>42996.020833333336</c:v>
                </c:pt>
                <c:pt idx="17127">
                  <c:v>42996.03125</c:v>
                </c:pt>
                <c:pt idx="17128">
                  <c:v>42996.041666666664</c:v>
                </c:pt>
                <c:pt idx="17129">
                  <c:v>42996.052083333336</c:v>
                </c:pt>
                <c:pt idx="17130">
                  <c:v>42996.0625</c:v>
                </c:pt>
                <c:pt idx="17131">
                  <c:v>42996.072916666664</c:v>
                </c:pt>
                <c:pt idx="17132">
                  <c:v>42996.083333333336</c:v>
                </c:pt>
                <c:pt idx="17133">
                  <c:v>42996.09375</c:v>
                </c:pt>
                <c:pt idx="17134">
                  <c:v>42996.104166666664</c:v>
                </c:pt>
                <c:pt idx="17135">
                  <c:v>42996.114583333336</c:v>
                </c:pt>
                <c:pt idx="17136">
                  <c:v>42996.125</c:v>
                </c:pt>
                <c:pt idx="17137">
                  <c:v>42996.135416666664</c:v>
                </c:pt>
                <c:pt idx="17138">
                  <c:v>42996.145833333336</c:v>
                </c:pt>
                <c:pt idx="17139">
                  <c:v>42996.15625</c:v>
                </c:pt>
                <c:pt idx="17140">
                  <c:v>42996.166666666664</c:v>
                </c:pt>
                <c:pt idx="17141">
                  <c:v>42996.177083333336</c:v>
                </c:pt>
                <c:pt idx="17142">
                  <c:v>42996.1875</c:v>
                </c:pt>
                <c:pt idx="17143">
                  <c:v>42996.197916666664</c:v>
                </c:pt>
                <c:pt idx="17144">
                  <c:v>42996.208333333336</c:v>
                </c:pt>
                <c:pt idx="17145">
                  <c:v>42996.21875</c:v>
                </c:pt>
                <c:pt idx="17146">
                  <c:v>42996.229166666664</c:v>
                </c:pt>
                <c:pt idx="17147">
                  <c:v>42996.239583333336</c:v>
                </c:pt>
                <c:pt idx="17148">
                  <c:v>42996.25</c:v>
                </c:pt>
                <c:pt idx="17149">
                  <c:v>42996.260416666664</c:v>
                </c:pt>
                <c:pt idx="17150">
                  <c:v>42996.270833333336</c:v>
                </c:pt>
                <c:pt idx="17151">
                  <c:v>42996.28125</c:v>
                </c:pt>
                <c:pt idx="17152">
                  <c:v>42996.291666666664</c:v>
                </c:pt>
                <c:pt idx="17153">
                  <c:v>42996.302083333336</c:v>
                </c:pt>
                <c:pt idx="17154">
                  <c:v>42996.3125</c:v>
                </c:pt>
                <c:pt idx="17155">
                  <c:v>42996.322916666664</c:v>
                </c:pt>
                <c:pt idx="17156">
                  <c:v>42996.333333333336</c:v>
                </c:pt>
                <c:pt idx="17157">
                  <c:v>42996.34375</c:v>
                </c:pt>
                <c:pt idx="17158">
                  <c:v>42996.354166666664</c:v>
                </c:pt>
                <c:pt idx="17159">
                  <c:v>42996.364583333336</c:v>
                </c:pt>
                <c:pt idx="17160">
                  <c:v>42996.375</c:v>
                </c:pt>
                <c:pt idx="17161">
                  <c:v>42996.385416666664</c:v>
                </c:pt>
                <c:pt idx="17162">
                  <c:v>42996.395833333336</c:v>
                </c:pt>
                <c:pt idx="17163">
                  <c:v>42996.40625</c:v>
                </c:pt>
                <c:pt idx="17164">
                  <c:v>42996.416666666664</c:v>
                </c:pt>
                <c:pt idx="17165">
                  <c:v>42996.427083333336</c:v>
                </c:pt>
                <c:pt idx="17166">
                  <c:v>42996.4375</c:v>
                </c:pt>
                <c:pt idx="17167">
                  <c:v>42996.447916666664</c:v>
                </c:pt>
                <c:pt idx="17168">
                  <c:v>42996.458333333336</c:v>
                </c:pt>
                <c:pt idx="17169">
                  <c:v>42996.46875</c:v>
                </c:pt>
                <c:pt idx="17170">
                  <c:v>42996.479166666664</c:v>
                </c:pt>
                <c:pt idx="17171">
                  <c:v>42996.489583333336</c:v>
                </c:pt>
                <c:pt idx="17172">
                  <c:v>42996.5</c:v>
                </c:pt>
                <c:pt idx="17173">
                  <c:v>42996.510416666664</c:v>
                </c:pt>
                <c:pt idx="17174">
                  <c:v>42996.520833333336</c:v>
                </c:pt>
                <c:pt idx="17175">
                  <c:v>42996.53125</c:v>
                </c:pt>
                <c:pt idx="17176">
                  <c:v>42996.541666666664</c:v>
                </c:pt>
                <c:pt idx="17177">
                  <c:v>42996.552083333336</c:v>
                </c:pt>
                <c:pt idx="17178">
                  <c:v>42996.5625</c:v>
                </c:pt>
                <c:pt idx="17179">
                  <c:v>42996.572916666664</c:v>
                </c:pt>
                <c:pt idx="17180">
                  <c:v>42996.583333333336</c:v>
                </c:pt>
                <c:pt idx="17181">
                  <c:v>42996.59375</c:v>
                </c:pt>
                <c:pt idx="17182">
                  <c:v>42996.604166666664</c:v>
                </c:pt>
                <c:pt idx="17183">
                  <c:v>42996.614583333336</c:v>
                </c:pt>
                <c:pt idx="17184">
                  <c:v>42996.625</c:v>
                </c:pt>
                <c:pt idx="17185">
                  <c:v>42996.635416666664</c:v>
                </c:pt>
                <c:pt idx="17186">
                  <c:v>42996.645833333336</c:v>
                </c:pt>
                <c:pt idx="17187">
                  <c:v>42996.65625</c:v>
                </c:pt>
                <c:pt idx="17188">
                  <c:v>42996.666666666664</c:v>
                </c:pt>
                <c:pt idx="17189">
                  <c:v>42996.677083333336</c:v>
                </c:pt>
                <c:pt idx="17190">
                  <c:v>42996.6875</c:v>
                </c:pt>
                <c:pt idx="17191">
                  <c:v>42996.697916666664</c:v>
                </c:pt>
                <c:pt idx="17192">
                  <c:v>42996.708333333336</c:v>
                </c:pt>
                <c:pt idx="17193">
                  <c:v>42996.71875</c:v>
                </c:pt>
                <c:pt idx="17194">
                  <c:v>42996.729166666664</c:v>
                </c:pt>
                <c:pt idx="17195">
                  <c:v>42996.739583333336</c:v>
                </c:pt>
                <c:pt idx="17196">
                  <c:v>42996.75</c:v>
                </c:pt>
                <c:pt idx="17197">
                  <c:v>42996.760416666664</c:v>
                </c:pt>
                <c:pt idx="17198">
                  <c:v>42996.770833333336</c:v>
                </c:pt>
                <c:pt idx="17199">
                  <c:v>42996.78125</c:v>
                </c:pt>
                <c:pt idx="17200">
                  <c:v>42996.791666666664</c:v>
                </c:pt>
                <c:pt idx="17201">
                  <c:v>42996.802083333336</c:v>
                </c:pt>
                <c:pt idx="17202">
                  <c:v>42996.8125</c:v>
                </c:pt>
                <c:pt idx="17203">
                  <c:v>42996.822916666664</c:v>
                </c:pt>
                <c:pt idx="17204">
                  <c:v>42996.833333333336</c:v>
                </c:pt>
                <c:pt idx="17205">
                  <c:v>42996.84375</c:v>
                </c:pt>
                <c:pt idx="17206">
                  <c:v>42996.854166666664</c:v>
                </c:pt>
                <c:pt idx="17207">
                  <c:v>42996.864583333336</c:v>
                </c:pt>
                <c:pt idx="17208">
                  <c:v>42996.875</c:v>
                </c:pt>
                <c:pt idx="17209">
                  <c:v>42996.885416666664</c:v>
                </c:pt>
                <c:pt idx="17210">
                  <c:v>42996.895833333336</c:v>
                </c:pt>
                <c:pt idx="17211">
                  <c:v>42996.90625</c:v>
                </c:pt>
                <c:pt idx="17212">
                  <c:v>42996.916666666664</c:v>
                </c:pt>
                <c:pt idx="17213">
                  <c:v>42996.927083333336</c:v>
                </c:pt>
                <c:pt idx="17214">
                  <c:v>42996.9375</c:v>
                </c:pt>
                <c:pt idx="17215">
                  <c:v>42996.947916666664</c:v>
                </c:pt>
                <c:pt idx="17216">
                  <c:v>42996.958333333336</c:v>
                </c:pt>
                <c:pt idx="17217">
                  <c:v>42996.96875</c:v>
                </c:pt>
                <c:pt idx="17218">
                  <c:v>42996.979166666664</c:v>
                </c:pt>
                <c:pt idx="17219">
                  <c:v>42996.989583333336</c:v>
                </c:pt>
                <c:pt idx="17220">
                  <c:v>42997</c:v>
                </c:pt>
                <c:pt idx="17221">
                  <c:v>42997.010416666664</c:v>
                </c:pt>
                <c:pt idx="17222">
                  <c:v>42997.020833333336</c:v>
                </c:pt>
                <c:pt idx="17223">
                  <c:v>42997.03125</c:v>
                </c:pt>
                <c:pt idx="17224">
                  <c:v>42997.041666666664</c:v>
                </c:pt>
                <c:pt idx="17225">
                  <c:v>42997.052083333336</c:v>
                </c:pt>
                <c:pt idx="17226">
                  <c:v>42997.0625</c:v>
                </c:pt>
                <c:pt idx="17227">
                  <c:v>42997.072916666664</c:v>
                </c:pt>
                <c:pt idx="17228">
                  <c:v>42997.083333333336</c:v>
                </c:pt>
                <c:pt idx="17229">
                  <c:v>42997.09375</c:v>
                </c:pt>
                <c:pt idx="17230">
                  <c:v>42997.104166666664</c:v>
                </c:pt>
                <c:pt idx="17231">
                  <c:v>42997.114583333336</c:v>
                </c:pt>
                <c:pt idx="17232">
                  <c:v>42997.125</c:v>
                </c:pt>
                <c:pt idx="17233">
                  <c:v>42997.135416666664</c:v>
                </c:pt>
                <c:pt idx="17234">
                  <c:v>42997.145833333336</c:v>
                </c:pt>
                <c:pt idx="17235">
                  <c:v>42997.15625</c:v>
                </c:pt>
                <c:pt idx="17236">
                  <c:v>42997.166666666664</c:v>
                </c:pt>
                <c:pt idx="17237">
                  <c:v>42997.177083333336</c:v>
                </c:pt>
                <c:pt idx="17238">
                  <c:v>42997.1875</c:v>
                </c:pt>
                <c:pt idx="17239">
                  <c:v>42997.197916666664</c:v>
                </c:pt>
                <c:pt idx="17240">
                  <c:v>42997.208333333336</c:v>
                </c:pt>
                <c:pt idx="17241">
                  <c:v>42997.21875</c:v>
                </c:pt>
                <c:pt idx="17242">
                  <c:v>42997.229166666664</c:v>
                </c:pt>
                <c:pt idx="17243">
                  <c:v>42997.239583333336</c:v>
                </c:pt>
                <c:pt idx="17244">
                  <c:v>42997.25</c:v>
                </c:pt>
                <c:pt idx="17245">
                  <c:v>42997.260416666664</c:v>
                </c:pt>
                <c:pt idx="17246">
                  <c:v>42997.270833333336</c:v>
                </c:pt>
                <c:pt idx="17247">
                  <c:v>42997.28125</c:v>
                </c:pt>
                <c:pt idx="17248">
                  <c:v>42997.291666666664</c:v>
                </c:pt>
                <c:pt idx="17249">
                  <c:v>42997.302083333336</c:v>
                </c:pt>
                <c:pt idx="17250">
                  <c:v>42997.3125</c:v>
                </c:pt>
                <c:pt idx="17251">
                  <c:v>42997.322916666664</c:v>
                </c:pt>
                <c:pt idx="17252">
                  <c:v>42997.333333333336</c:v>
                </c:pt>
                <c:pt idx="17253">
                  <c:v>42997.34375</c:v>
                </c:pt>
                <c:pt idx="17254">
                  <c:v>42997.354166666664</c:v>
                </c:pt>
                <c:pt idx="17255">
                  <c:v>42997.364583333336</c:v>
                </c:pt>
                <c:pt idx="17256">
                  <c:v>42997.375</c:v>
                </c:pt>
                <c:pt idx="17257">
                  <c:v>42997.385416666664</c:v>
                </c:pt>
                <c:pt idx="17258">
                  <c:v>42997.395833333336</c:v>
                </c:pt>
                <c:pt idx="17259">
                  <c:v>42997.40625</c:v>
                </c:pt>
                <c:pt idx="17260">
                  <c:v>42997.416666666664</c:v>
                </c:pt>
                <c:pt idx="17261">
                  <c:v>42997.427083333336</c:v>
                </c:pt>
                <c:pt idx="17262">
                  <c:v>42997.4375</c:v>
                </c:pt>
                <c:pt idx="17263">
                  <c:v>42997.447916666664</c:v>
                </c:pt>
                <c:pt idx="17264">
                  <c:v>42997.458333333336</c:v>
                </c:pt>
                <c:pt idx="17265">
                  <c:v>42997.46875</c:v>
                </c:pt>
                <c:pt idx="17266">
                  <c:v>42997.479166666664</c:v>
                </c:pt>
                <c:pt idx="17267">
                  <c:v>42997.489583333336</c:v>
                </c:pt>
                <c:pt idx="17268">
                  <c:v>42997.5</c:v>
                </c:pt>
                <c:pt idx="17269">
                  <c:v>42997.510416666664</c:v>
                </c:pt>
                <c:pt idx="17270">
                  <c:v>42997.520833333336</c:v>
                </c:pt>
                <c:pt idx="17271">
                  <c:v>42997.53125</c:v>
                </c:pt>
                <c:pt idx="17272">
                  <c:v>42997.541666666664</c:v>
                </c:pt>
                <c:pt idx="17273">
                  <c:v>42997.552083333336</c:v>
                </c:pt>
                <c:pt idx="17274">
                  <c:v>42997.5625</c:v>
                </c:pt>
                <c:pt idx="17275">
                  <c:v>42997.572916666664</c:v>
                </c:pt>
                <c:pt idx="17276">
                  <c:v>42997.583333333336</c:v>
                </c:pt>
                <c:pt idx="17277">
                  <c:v>42997.59375</c:v>
                </c:pt>
                <c:pt idx="17278">
                  <c:v>42997.604166666664</c:v>
                </c:pt>
                <c:pt idx="17279">
                  <c:v>42997.614583333336</c:v>
                </c:pt>
                <c:pt idx="17280">
                  <c:v>42997.625</c:v>
                </c:pt>
                <c:pt idx="17281">
                  <c:v>42997.635416666664</c:v>
                </c:pt>
                <c:pt idx="17282">
                  <c:v>42997.645833333336</c:v>
                </c:pt>
                <c:pt idx="17283">
                  <c:v>42997.65625</c:v>
                </c:pt>
                <c:pt idx="17284">
                  <c:v>42997.666666666664</c:v>
                </c:pt>
                <c:pt idx="17285">
                  <c:v>42997.677083333336</c:v>
                </c:pt>
                <c:pt idx="17286">
                  <c:v>42997.6875</c:v>
                </c:pt>
                <c:pt idx="17287">
                  <c:v>42997.697916666664</c:v>
                </c:pt>
                <c:pt idx="17288">
                  <c:v>42997.708333333336</c:v>
                </c:pt>
                <c:pt idx="17289">
                  <c:v>42997.71875</c:v>
                </c:pt>
                <c:pt idx="17290">
                  <c:v>42997.729166666664</c:v>
                </c:pt>
                <c:pt idx="17291">
                  <c:v>42997.739583333336</c:v>
                </c:pt>
                <c:pt idx="17292">
                  <c:v>42997.75</c:v>
                </c:pt>
                <c:pt idx="17293">
                  <c:v>42997.760416666664</c:v>
                </c:pt>
                <c:pt idx="17294">
                  <c:v>42997.770833333336</c:v>
                </c:pt>
                <c:pt idx="17295">
                  <c:v>42997.78125</c:v>
                </c:pt>
                <c:pt idx="17296">
                  <c:v>42997.791666666664</c:v>
                </c:pt>
                <c:pt idx="17297">
                  <c:v>42997.802083333336</c:v>
                </c:pt>
                <c:pt idx="17298">
                  <c:v>42997.8125</c:v>
                </c:pt>
                <c:pt idx="17299">
                  <c:v>42997.822916666664</c:v>
                </c:pt>
                <c:pt idx="17300">
                  <c:v>42997.833333333336</c:v>
                </c:pt>
                <c:pt idx="17301">
                  <c:v>42997.84375</c:v>
                </c:pt>
                <c:pt idx="17302">
                  <c:v>42997.854166666664</c:v>
                </c:pt>
                <c:pt idx="17303">
                  <c:v>42997.864583333336</c:v>
                </c:pt>
                <c:pt idx="17304">
                  <c:v>42997.875</c:v>
                </c:pt>
                <c:pt idx="17305">
                  <c:v>42997.885416666664</c:v>
                </c:pt>
                <c:pt idx="17306">
                  <c:v>42997.895833333336</c:v>
                </c:pt>
                <c:pt idx="17307">
                  <c:v>42997.90625</c:v>
                </c:pt>
                <c:pt idx="17308">
                  <c:v>42997.916666666664</c:v>
                </c:pt>
                <c:pt idx="17309">
                  <c:v>42997.927083333336</c:v>
                </c:pt>
                <c:pt idx="17310">
                  <c:v>42997.9375</c:v>
                </c:pt>
                <c:pt idx="17311">
                  <c:v>42997.947916666664</c:v>
                </c:pt>
                <c:pt idx="17312">
                  <c:v>42997.958333333336</c:v>
                </c:pt>
                <c:pt idx="17313">
                  <c:v>42997.96875</c:v>
                </c:pt>
                <c:pt idx="17314">
                  <c:v>42997.979166666664</c:v>
                </c:pt>
                <c:pt idx="17315">
                  <c:v>42997.989583333336</c:v>
                </c:pt>
                <c:pt idx="17316">
                  <c:v>42998</c:v>
                </c:pt>
                <c:pt idx="17317">
                  <c:v>42998.010416666664</c:v>
                </c:pt>
                <c:pt idx="17318">
                  <c:v>42998.020833333336</c:v>
                </c:pt>
                <c:pt idx="17319">
                  <c:v>42998.03125</c:v>
                </c:pt>
                <c:pt idx="17320">
                  <c:v>42998.041666666664</c:v>
                </c:pt>
                <c:pt idx="17321">
                  <c:v>42998.052083333336</c:v>
                </c:pt>
                <c:pt idx="17322">
                  <c:v>42998.0625</c:v>
                </c:pt>
                <c:pt idx="17323">
                  <c:v>42998.072916666664</c:v>
                </c:pt>
                <c:pt idx="17324">
                  <c:v>42998.083333333336</c:v>
                </c:pt>
                <c:pt idx="17325">
                  <c:v>42998.09375</c:v>
                </c:pt>
                <c:pt idx="17326">
                  <c:v>42998.104166666664</c:v>
                </c:pt>
                <c:pt idx="17327">
                  <c:v>42998.114583333336</c:v>
                </c:pt>
                <c:pt idx="17328">
                  <c:v>42998.125</c:v>
                </c:pt>
                <c:pt idx="17329">
                  <c:v>42998.135416666664</c:v>
                </c:pt>
                <c:pt idx="17330">
                  <c:v>42998.145833333336</c:v>
                </c:pt>
                <c:pt idx="17331">
                  <c:v>42998.15625</c:v>
                </c:pt>
                <c:pt idx="17332">
                  <c:v>42998.166666666664</c:v>
                </c:pt>
                <c:pt idx="17333">
                  <c:v>42998.177083333336</c:v>
                </c:pt>
                <c:pt idx="17334">
                  <c:v>42998.1875</c:v>
                </c:pt>
                <c:pt idx="17335">
                  <c:v>42998.197916666664</c:v>
                </c:pt>
                <c:pt idx="17336">
                  <c:v>42998.208333333336</c:v>
                </c:pt>
                <c:pt idx="17337">
                  <c:v>42998.21875</c:v>
                </c:pt>
                <c:pt idx="17338">
                  <c:v>42998.229166666664</c:v>
                </c:pt>
                <c:pt idx="17339">
                  <c:v>42998.239583333336</c:v>
                </c:pt>
                <c:pt idx="17340">
                  <c:v>42998.25</c:v>
                </c:pt>
                <c:pt idx="17341">
                  <c:v>42998.260416666664</c:v>
                </c:pt>
                <c:pt idx="17342">
                  <c:v>42998.270833333336</c:v>
                </c:pt>
                <c:pt idx="17343">
                  <c:v>42998.28125</c:v>
                </c:pt>
                <c:pt idx="17344">
                  <c:v>42998.291666666664</c:v>
                </c:pt>
                <c:pt idx="17345">
                  <c:v>42998.302083333336</c:v>
                </c:pt>
                <c:pt idx="17346">
                  <c:v>42998.3125</c:v>
                </c:pt>
                <c:pt idx="17347">
                  <c:v>42998.322916666664</c:v>
                </c:pt>
                <c:pt idx="17348">
                  <c:v>42998.333333333336</c:v>
                </c:pt>
                <c:pt idx="17349">
                  <c:v>42998.34375</c:v>
                </c:pt>
                <c:pt idx="17350">
                  <c:v>42998.354166666664</c:v>
                </c:pt>
                <c:pt idx="17351">
                  <c:v>42998.364583333336</c:v>
                </c:pt>
                <c:pt idx="17352">
                  <c:v>42998.375</c:v>
                </c:pt>
                <c:pt idx="17353">
                  <c:v>42998.385416666664</c:v>
                </c:pt>
                <c:pt idx="17354">
                  <c:v>42998.395833333336</c:v>
                </c:pt>
                <c:pt idx="17355">
                  <c:v>42998.40625</c:v>
                </c:pt>
                <c:pt idx="17356">
                  <c:v>42998.416666666664</c:v>
                </c:pt>
                <c:pt idx="17357">
                  <c:v>42998.427083333336</c:v>
                </c:pt>
                <c:pt idx="17358">
                  <c:v>42998.4375</c:v>
                </c:pt>
                <c:pt idx="17359">
                  <c:v>42998.447916666664</c:v>
                </c:pt>
                <c:pt idx="17360">
                  <c:v>42998.458333333336</c:v>
                </c:pt>
                <c:pt idx="17361">
                  <c:v>42998.46875</c:v>
                </c:pt>
                <c:pt idx="17362">
                  <c:v>42998.479166666664</c:v>
                </c:pt>
                <c:pt idx="17363">
                  <c:v>42998.489583333336</c:v>
                </c:pt>
                <c:pt idx="17364">
                  <c:v>42998.5</c:v>
                </c:pt>
                <c:pt idx="17365">
                  <c:v>42998.510416666664</c:v>
                </c:pt>
                <c:pt idx="17366">
                  <c:v>42998.520833333336</c:v>
                </c:pt>
                <c:pt idx="17367">
                  <c:v>42998.53125</c:v>
                </c:pt>
                <c:pt idx="17368">
                  <c:v>42998.541666666664</c:v>
                </c:pt>
                <c:pt idx="17369">
                  <c:v>42998.552083333336</c:v>
                </c:pt>
                <c:pt idx="17370">
                  <c:v>42998.5625</c:v>
                </c:pt>
                <c:pt idx="17371">
                  <c:v>42998.572916666664</c:v>
                </c:pt>
                <c:pt idx="17372">
                  <c:v>42998.583333333336</c:v>
                </c:pt>
                <c:pt idx="17373">
                  <c:v>42998.59375</c:v>
                </c:pt>
                <c:pt idx="17374">
                  <c:v>42998.604166666664</c:v>
                </c:pt>
                <c:pt idx="17375">
                  <c:v>42998.614583333336</c:v>
                </c:pt>
              </c:numCache>
            </c:numRef>
          </c:cat>
          <c:val>
            <c:numRef>
              <c:f>JBT01_1!$G$2:$G$17377</c:f>
              <c:numCache>
                <c:formatCode>0.0</c:formatCode>
                <c:ptCount val="17376"/>
                <c:pt idx="0">
                  <c:v>13.333333966632667</c:v>
                </c:pt>
                <c:pt idx="1">
                  <c:v>13.333333966632667</c:v>
                </c:pt>
                <c:pt idx="2">
                  <c:v>13.333333966632667</c:v>
                </c:pt>
                <c:pt idx="3">
                  <c:v>6.6666669833163335</c:v>
                </c:pt>
                <c:pt idx="4">
                  <c:v>13.333333966632667</c:v>
                </c:pt>
                <c:pt idx="5">
                  <c:v>13.333333966632667</c:v>
                </c:pt>
                <c:pt idx="6">
                  <c:v>13.333333966632667</c:v>
                </c:pt>
                <c:pt idx="7">
                  <c:v>13.333333966632667</c:v>
                </c:pt>
                <c:pt idx="8">
                  <c:v>13.333333966632667</c:v>
                </c:pt>
                <c:pt idx="9">
                  <c:v>13.333333966632667</c:v>
                </c:pt>
                <c:pt idx="10">
                  <c:v>13.333333966632667</c:v>
                </c:pt>
                <c:pt idx="11">
                  <c:v>13.333333966632667</c:v>
                </c:pt>
                <c:pt idx="12">
                  <c:v>13.333333966632667</c:v>
                </c:pt>
                <c:pt idx="13">
                  <c:v>13.333333966632667</c:v>
                </c:pt>
                <c:pt idx="14">
                  <c:v>13.333333966632667</c:v>
                </c:pt>
                <c:pt idx="15">
                  <c:v>13.333333966632667</c:v>
                </c:pt>
                <c:pt idx="16">
                  <c:v>13.333333966632667</c:v>
                </c:pt>
                <c:pt idx="17">
                  <c:v>13.333333966632667</c:v>
                </c:pt>
                <c:pt idx="18">
                  <c:v>13.333333966632667</c:v>
                </c:pt>
                <c:pt idx="19">
                  <c:v>13.333333966632667</c:v>
                </c:pt>
                <c:pt idx="20">
                  <c:v>13.333333966632667</c:v>
                </c:pt>
                <c:pt idx="21">
                  <c:v>20.000000173846864</c:v>
                </c:pt>
                <c:pt idx="22">
                  <c:v>13.333333966632667</c:v>
                </c:pt>
                <c:pt idx="23">
                  <c:v>13.333333966632667</c:v>
                </c:pt>
                <c:pt idx="24">
                  <c:v>13.333333966632667</c:v>
                </c:pt>
                <c:pt idx="25">
                  <c:v>13.333333966632667</c:v>
                </c:pt>
                <c:pt idx="26">
                  <c:v>6.6666669833163335</c:v>
                </c:pt>
                <c:pt idx="27">
                  <c:v>13.333333966632667</c:v>
                </c:pt>
                <c:pt idx="28">
                  <c:v>20.000000173846864</c:v>
                </c:pt>
                <c:pt idx="29">
                  <c:v>13.333333966632667</c:v>
                </c:pt>
                <c:pt idx="30">
                  <c:v>13.333333966632667</c:v>
                </c:pt>
                <c:pt idx="31">
                  <c:v>13.333333966632667</c:v>
                </c:pt>
                <c:pt idx="32">
                  <c:v>13.333333966632667</c:v>
                </c:pt>
                <c:pt idx="33">
                  <c:v>13.333333966632667</c:v>
                </c:pt>
                <c:pt idx="34">
                  <c:v>13.333333966632667</c:v>
                </c:pt>
                <c:pt idx="35">
                  <c:v>13.333333966632667</c:v>
                </c:pt>
                <c:pt idx="36">
                  <c:v>13.333333966632667</c:v>
                </c:pt>
                <c:pt idx="37">
                  <c:v>13.333333966632667</c:v>
                </c:pt>
                <c:pt idx="38">
                  <c:v>13.333333966632667</c:v>
                </c:pt>
                <c:pt idx="39">
                  <c:v>13.333333966632667</c:v>
                </c:pt>
                <c:pt idx="40">
                  <c:v>20.000000173846864</c:v>
                </c:pt>
                <c:pt idx="41">
                  <c:v>13.333333966632667</c:v>
                </c:pt>
                <c:pt idx="42">
                  <c:v>13.333333966632667</c:v>
                </c:pt>
                <c:pt idx="43">
                  <c:v>13.333333966632667</c:v>
                </c:pt>
                <c:pt idx="44">
                  <c:v>13.333333966632667</c:v>
                </c:pt>
                <c:pt idx="45">
                  <c:v>20.000000173846864</c:v>
                </c:pt>
                <c:pt idx="46">
                  <c:v>13.333333966632667</c:v>
                </c:pt>
                <c:pt idx="47">
                  <c:v>13.333333966632667</c:v>
                </c:pt>
                <c:pt idx="48">
                  <c:v>20.000000173846864</c:v>
                </c:pt>
                <c:pt idx="49">
                  <c:v>13.333333966632667</c:v>
                </c:pt>
                <c:pt idx="50">
                  <c:v>13.333333966632667</c:v>
                </c:pt>
                <c:pt idx="51">
                  <c:v>20.000000173846864</c:v>
                </c:pt>
                <c:pt idx="52">
                  <c:v>13.333333966632667</c:v>
                </c:pt>
                <c:pt idx="53">
                  <c:v>13.333333966632667</c:v>
                </c:pt>
                <c:pt idx="54">
                  <c:v>20.000000173846864</c:v>
                </c:pt>
                <c:pt idx="55">
                  <c:v>13.333333966632667</c:v>
                </c:pt>
                <c:pt idx="56">
                  <c:v>20.000000173846864</c:v>
                </c:pt>
                <c:pt idx="57">
                  <c:v>13.333333966632667</c:v>
                </c:pt>
                <c:pt idx="58">
                  <c:v>20.000000173846864</c:v>
                </c:pt>
                <c:pt idx="59">
                  <c:v>13.333333966632667</c:v>
                </c:pt>
                <c:pt idx="60">
                  <c:v>20.000000173846864</c:v>
                </c:pt>
                <c:pt idx="61">
                  <c:v>13.333333966632667</c:v>
                </c:pt>
                <c:pt idx="62">
                  <c:v>20.000000173846864</c:v>
                </c:pt>
                <c:pt idx="63">
                  <c:v>13.333333966632667</c:v>
                </c:pt>
                <c:pt idx="64">
                  <c:v>20.000000173846864</c:v>
                </c:pt>
                <c:pt idx="65">
                  <c:v>20.000000173846864</c:v>
                </c:pt>
                <c:pt idx="66">
                  <c:v>13.333333966632667</c:v>
                </c:pt>
                <c:pt idx="67">
                  <c:v>20.000000173846864</c:v>
                </c:pt>
                <c:pt idx="68">
                  <c:v>13.333333966632667</c:v>
                </c:pt>
                <c:pt idx="69">
                  <c:v>20.000000173846864</c:v>
                </c:pt>
                <c:pt idx="70">
                  <c:v>13.333333966632667</c:v>
                </c:pt>
                <c:pt idx="71">
                  <c:v>20.000000173846864</c:v>
                </c:pt>
                <c:pt idx="72">
                  <c:v>20.000000173846864</c:v>
                </c:pt>
                <c:pt idx="73">
                  <c:v>13.333333966632667</c:v>
                </c:pt>
                <c:pt idx="74">
                  <c:v>20.000000173846864</c:v>
                </c:pt>
                <c:pt idx="75">
                  <c:v>13.333333966632667</c:v>
                </c:pt>
                <c:pt idx="76">
                  <c:v>20.000000173846864</c:v>
                </c:pt>
                <c:pt idx="77">
                  <c:v>20.000000173846864</c:v>
                </c:pt>
                <c:pt idx="78">
                  <c:v>13.333333966632667</c:v>
                </c:pt>
                <c:pt idx="79">
                  <c:v>20.000000173846864</c:v>
                </c:pt>
                <c:pt idx="80">
                  <c:v>20.000000173846864</c:v>
                </c:pt>
                <c:pt idx="81">
                  <c:v>20.000000173846864</c:v>
                </c:pt>
                <c:pt idx="82">
                  <c:v>13.333333966632667</c:v>
                </c:pt>
                <c:pt idx="83">
                  <c:v>20.000000173846864</c:v>
                </c:pt>
                <c:pt idx="84">
                  <c:v>20.000000173846864</c:v>
                </c:pt>
                <c:pt idx="85">
                  <c:v>20.000000173846864</c:v>
                </c:pt>
                <c:pt idx="86">
                  <c:v>20.000000173846864</c:v>
                </c:pt>
                <c:pt idx="87">
                  <c:v>20.000000173846864</c:v>
                </c:pt>
                <c:pt idx="88">
                  <c:v>20.000000173846864</c:v>
                </c:pt>
                <c:pt idx="89">
                  <c:v>20.000000173846864</c:v>
                </c:pt>
                <c:pt idx="90">
                  <c:v>20.000000173846864</c:v>
                </c:pt>
                <c:pt idx="91">
                  <c:v>20.000000173846864</c:v>
                </c:pt>
                <c:pt idx="92">
                  <c:v>20.000000173846864</c:v>
                </c:pt>
                <c:pt idx="93">
                  <c:v>20.000000173846864</c:v>
                </c:pt>
                <c:pt idx="94">
                  <c:v>20.000000173846864</c:v>
                </c:pt>
                <c:pt idx="95">
                  <c:v>20.000000173846864</c:v>
                </c:pt>
                <c:pt idx="96">
                  <c:v>20.000000173846864</c:v>
                </c:pt>
                <c:pt idx="97">
                  <c:v>20.000000173846864</c:v>
                </c:pt>
                <c:pt idx="98">
                  <c:v>26.666667933265401</c:v>
                </c:pt>
                <c:pt idx="99">
                  <c:v>20.000000173846864</c:v>
                </c:pt>
                <c:pt idx="100">
                  <c:v>20.000000173846864</c:v>
                </c:pt>
                <c:pt idx="101">
                  <c:v>20.000000173846864</c:v>
                </c:pt>
                <c:pt idx="102">
                  <c:v>26.666667933265401</c:v>
                </c:pt>
                <c:pt idx="103">
                  <c:v>20.000000173846864</c:v>
                </c:pt>
                <c:pt idx="104">
                  <c:v>20.000000173846864</c:v>
                </c:pt>
                <c:pt idx="105">
                  <c:v>26.666667933265401</c:v>
                </c:pt>
                <c:pt idx="106">
                  <c:v>20.000000173846864</c:v>
                </c:pt>
                <c:pt idx="107">
                  <c:v>20.000000173846864</c:v>
                </c:pt>
                <c:pt idx="108">
                  <c:v>26.666667933265401</c:v>
                </c:pt>
                <c:pt idx="109">
                  <c:v>20.000000173846864</c:v>
                </c:pt>
                <c:pt idx="110">
                  <c:v>20.000000173846864</c:v>
                </c:pt>
                <c:pt idx="111">
                  <c:v>26.666667933265401</c:v>
                </c:pt>
                <c:pt idx="112">
                  <c:v>20.000000173846864</c:v>
                </c:pt>
                <c:pt idx="113">
                  <c:v>20.000000173846864</c:v>
                </c:pt>
                <c:pt idx="114">
                  <c:v>26.666667933265401</c:v>
                </c:pt>
                <c:pt idx="115">
                  <c:v>20.000000173846864</c:v>
                </c:pt>
                <c:pt idx="116">
                  <c:v>20.000000173846864</c:v>
                </c:pt>
                <c:pt idx="117">
                  <c:v>20.000000173846864</c:v>
                </c:pt>
                <c:pt idx="118">
                  <c:v>20.000000173846864</c:v>
                </c:pt>
                <c:pt idx="119">
                  <c:v>20.000000173846864</c:v>
                </c:pt>
                <c:pt idx="120">
                  <c:v>26.666667933265401</c:v>
                </c:pt>
                <c:pt idx="121">
                  <c:v>20.000000173846864</c:v>
                </c:pt>
                <c:pt idx="122">
                  <c:v>20.000000173846864</c:v>
                </c:pt>
                <c:pt idx="123">
                  <c:v>20.000000173846864</c:v>
                </c:pt>
                <c:pt idx="124">
                  <c:v>20.000000173846864</c:v>
                </c:pt>
                <c:pt idx="125">
                  <c:v>20.000000173846864</c:v>
                </c:pt>
                <c:pt idx="126">
                  <c:v>13.333333966632667</c:v>
                </c:pt>
                <c:pt idx="127">
                  <c:v>20.000000173846864</c:v>
                </c:pt>
                <c:pt idx="128">
                  <c:v>20.000000173846864</c:v>
                </c:pt>
                <c:pt idx="129">
                  <c:v>20.000000173846864</c:v>
                </c:pt>
                <c:pt idx="130">
                  <c:v>20.000000173846864</c:v>
                </c:pt>
                <c:pt idx="131">
                  <c:v>13.333333966632667</c:v>
                </c:pt>
                <c:pt idx="132">
                  <c:v>20.000000173846864</c:v>
                </c:pt>
                <c:pt idx="133">
                  <c:v>20.000000173846864</c:v>
                </c:pt>
                <c:pt idx="134">
                  <c:v>20.000000173846864</c:v>
                </c:pt>
                <c:pt idx="135">
                  <c:v>13.333333966632667</c:v>
                </c:pt>
                <c:pt idx="136">
                  <c:v>20.000000173846864</c:v>
                </c:pt>
                <c:pt idx="137">
                  <c:v>20.000000173846864</c:v>
                </c:pt>
                <c:pt idx="138">
                  <c:v>13.333333966632667</c:v>
                </c:pt>
                <c:pt idx="139">
                  <c:v>20.000000173846864</c:v>
                </c:pt>
                <c:pt idx="140">
                  <c:v>13.333333966632667</c:v>
                </c:pt>
                <c:pt idx="141">
                  <c:v>20.000000173846864</c:v>
                </c:pt>
                <c:pt idx="142">
                  <c:v>20.000000173846864</c:v>
                </c:pt>
                <c:pt idx="143">
                  <c:v>13.333333966632667</c:v>
                </c:pt>
                <c:pt idx="144">
                  <c:v>20.000000173846864</c:v>
                </c:pt>
                <c:pt idx="145">
                  <c:v>13.333333966632667</c:v>
                </c:pt>
                <c:pt idx="146">
                  <c:v>20.000000173846864</c:v>
                </c:pt>
                <c:pt idx="147">
                  <c:v>13.333333966632667</c:v>
                </c:pt>
                <c:pt idx="148">
                  <c:v>20.000000173846864</c:v>
                </c:pt>
                <c:pt idx="149">
                  <c:v>13.333333966632667</c:v>
                </c:pt>
                <c:pt idx="150">
                  <c:v>13.333333966632667</c:v>
                </c:pt>
                <c:pt idx="151">
                  <c:v>20.000000173846864</c:v>
                </c:pt>
                <c:pt idx="152">
                  <c:v>13.333333966632667</c:v>
                </c:pt>
                <c:pt idx="153">
                  <c:v>20.000000173846864</c:v>
                </c:pt>
                <c:pt idx="154">
                  <c:v>13.333333966632667</c:v>
                </c:pt>
                <c:pt idx="155">
                  <c:v>13.333333966632667</c:v>
                </c:pt>
                <c:pt idx="156">
                  <c:v>20.000000173846864</c:v>
                </c:pt>
                <c:pt idx="157">
                  <c:v>13.333333966632667</c:v>
                </c:pt>
                <c:pt idx="158">
                  <c:v>13.333333966632667</c:v>
                </c:pt>
                <c:pt idx="159">
                  <c:v>20.000000173846864</c:v>
                </c:pt>
                <c:pt idx="160">
                  <c:v>13.333333966632667</c:v>
                </c:pt>
                <c:pt idx="161">
                  <c:v>13.333333966632667</c:v>
                </c:pt>
                <c:pt idx="162">
                  <c:v>13.333333966632667</c:v>
                </c:pt>
                <c:pt idx="163">
                  <c:v>20.000000173846864</c:v>
                </c:pt>
                <c:pt idx="164">
                  <c:v>13.333333966632667</c:v>
                </c:pt>
                <c:pt idx="165">
                  <c:v>13.333333966632667</c:v>
                </c:pt>
                <c:pt idx="166">
                  <c:v>13.333333966632667</c:v>
                </c:pt>
                <c:pt idx="167">
                  <c:v>13.333333966632667</c:v>
                </c:pt>
                <c:pt idx="168">
                  <c:v>13.333333966632667</c:v>
                </c:pt>
                <c:pt idx="169">
                  <c:v>13.333333966632667</c:v>
                </c:pt>
                <c:pt idx="170">
                  <c:v>13.333333966632667</c:v>
                </c:pt>
                <c:pt idx="171">
                  <c:v>13.333333966632667</c:v>
                </c:pt>
                <c:pt idx="172">
                  <c:v>13.333333966632667</c:v>
                </c:pt>
                <c:pt idx="173">
                  <c:v>13.333333966632667</c:v>
                </c:pt>
                <c:pt idx="174">
                  <c:v>13.333333966632667</c:v>
                </c:pt>
                <c:pt idx="175">
                  <c:v>13.333333966632667</c:v>
                </c:pt>
                <c:pt idx="176">
                  <c:v>13.333333966632667</c:v>
                </c:pt>
                <c:pt idx="177">
                  <c:v>13.333333966632667</c:v>
                </c:pt>
                <c:pt idx="178">
                  <c:v>13.333333966632667</c:v>
                </c:pt>
                <c:pt idx="179">
                  <c:v>13.333333966632667</c:v>
                </c:pt>
                <c:pt idx="180">
                  <c:v>13.333333966632667</c:v>
                </c:pt>
                <c:pt idx="181">
                  <c:v>13.333333966632667</c:v>
                </c:pt>
                <c:pt idx="182">
                  <c:v>13.333333966632667</c:v>
                </c:pt>
                <c:pt idx="183">
                  <c:v>13.333333966632667</c:v>
                </c:pt>
                <c:pt idx="184">
                  <c:v>13.333333966632667</c:v>
                </c:pt>
                <c:pt idx="185">
                  <c:v>13.333333966632667</c:v>
                </c:pt>
                <c:pt idx="186">
                  <c:v>13.333333966632667</c:v>
                </c:pt>
                <c:pt idx="187">
                  <c:v>6.6666669833163335</c:v>
                </c:pt>
                <c:pt idx="188">
                  <c:v>13.333333966632667</c:v>
                </c:pt>
                <c:pt idx="189">
                  <c:v>13.333333966632667</c:v>
                </c:pt>
                <c:pt idx="190">
                  <c:v>13.333333966632667</c:v>
                </c:pt>
                <c:pt idx="191">
                  <c:v>13.333333966632667</c:v>
                </c:pt>
                <c:pt idx="192">
                  <c:v>13.333333966632667</c:v>
                </c:pt>
                <c:pt idx="193">
                  <c:v>6.6666669833163335</c:v>
                </c:pt>
                <c:pt idx="194">
                  <c:v>13.333333966632667</c:v>
                </c:pt>
                <c:pt idx="195">
                  <c:v>13.333333966632667</c:v>
                </c:pt>
                <c:pt idx="196">
                  <c:v>13.333333966632667</c:v>
                </c:pt>
                <c:pt idx="197">
                  <c:v>13.333333966632667</c:v>
                </c:pt>
                <c:pt idx="198">
                  <c:v>6.6666669833163335</c:v>
                </c:pt>
                <c:pt idx="199">
                  <c:v>13.333333966632667</c:v>
                </c:pt>
                <c:pt idx="200">
                  <c:v>13.333333966632667</c:v>
                </c:pt>
                <c:pt idx="201">
                  <c:v>13.333333966632667</c:v>
                </c:pt>
                <c:pt idx="202">
                  <c:v>13.333333966632667</c:v>
                </c:pt>
                <c:pt idx="203">
                  <c:v>6.6666669833163335</c:v>
                </c:pt>
                <c:pt idx="204">
                  <c:v>13.333333966632667</c:v>
                </c:pt>
                <c:pt idx="205">
                  <c:v>13.333333966632667</c:v>
                </c:pt>
                <c:pt idx="206">
                  <c:v>13.333333966632667</c:v>
                </c:pt>
                <c:pt idx="207">
                  <c:v>6.6666669833163335</c:v>
                </c:pt>
                <c:pt idx="208">
                  <c:v>13.333333966632667</c:v>
                </c:pt>
                <c:pt idx="209">
                  <c:v>13.333333966632667</c:v>
                </c:pt>
                <c:pt idx="210">
                  <c:v>13.333333966632667</c:v>
                </c:pt>
                <c:pt idx="211">
                  <c:v>6.6666669833163335</c:v>
                </c:pt>
                <c:pt idx="212">
                  <c:v>13.333333966632667</c:v>
                </c:pt>
                <c:pt idx="213">
                  <c:v>13.333333966632667</c:v>
                </c:pt>
                <c:pt idx="214">
                  <c:v>6.6666669833163335</c:v>
                </c:pt>
                <c:pt idx="215">
                  <c:v>13.333333966632667</c:v>
                </c:pt>
                <c:pt idx="216">
                  <c:v>13.333333966632667</c:v>
                </c:pt>
                <c:pt idx="217">
                  <c:v>6.6666669833163335</c:v>
                </c:pt>
                <c:pt idx="218">
                  <c:v>13.333333966632667</c:v>
                </c:pt>
                <c:pt idx="219">
                  <c:v>13.333333966632667</c:v>
                </c:pt>
                <c:pt idx="220">
                  <c:v>6.6666669833163335</c:v>
                </c:pt>
                <c:pt idx="221">
                  <c:v>13.333333966632667</c:v>
                </c:pt>
                <c:pt idx="222">
                  <c:v>13.333333966632667</c:v>
                </c:pt>
                <c:pt idx="223">
                  <c:v>6.6666669833163335</c:v>
                </c:pt>
                <c:pt idx="224">
                  <c:v>13.333333966632667</c:v>
                </c:pt>
                <c:pt idx="225">
                  <c:v>13.333333966632667</c:v>
                </c:pt>
                <c:pt idx="226">
                  <c:v>6.6666669833163335</c:v>
                </c:pt>
                <c:pt idx="227">
                  <c:v>13.333333966632667</c:v>
                </c:pt>
                <c:pt idx="228">
                  <c:v>13.333333966632667</c:v>
                </c:pt>
                <c:pt idx="229">
                  <c:v>6.6666669833163335</c:v>
                </c:pt>
                <c:pt idx="230">
                  <c:v>13.333333966632667</c:v>
                </c:pt>
                <c:pt idx="231">
                  <c:v>13.333333966632667</c:v>
                </c:pt>
                <c:pt idx="232">
                  <c:v>6.6666669833163335</c:v>
                </c:pt>
                <c:pt idx="233">
                  <c:v>13.333333966632667</c:v>
                </c:pt>
                <c:pt idx="234">
                  <c:v>13.333333966632667</c:v>
                </c:pt>
                <c:pt idx="235">
                  <c:v>6.6666669833163335</c:v>
                </c:pt>
                <c:pt idx="236">
                  <c:v>13.333333966632667</c:v>
                </c:pt>
                <c:pt idx="237">
                  <c:v>13.333333966632667</c:v>
                </c:pt>
                <c:pt idx="238">
                  <c:v>13.333333966632667</c:v>
                </c:pt>
                <c:pt idx="239">
                  <c:v>6.6666669833163335</c:v>
                </c:pt>
                <c:pt idx="240">
                  <c:v>13.333333966632667</c:v>
                </c:pt>
                <c:pt idx="241">
                  <c:v>13.333333966632667</c:v>
                </c:pt>
                <c:pt idx="242">
                  <c:v>13.333333966632667</c:v>
                </c:pt>
                <c:pt idx="243">
                  <c:v>6.6666669833163335</c:v>
                </c:pt>
                <c:pt idx="244">
                  <c:v>13.333333966632667</c:v>
                </c:pt>
                <c:pt idx="245">
                  <c:v>13.333333966632667</c:v>
                </c:pt>
                <c:pt idx="246">
                  <c:v>6.6666669833163335</c:v>
                </c:pt>
                <c:pt idx="247">
                  <c:v>13.333333966632667</c:v>
                </c:pt>
                <c:pt idx="248">
                  <c:v>13.333333966632667</c:v>
                </c:pt>
                <c:pt idx="249">
                  <c:v>13.333333966632667</c:v>
                </c:pt>
                <c:pt idx="250">
                  <c:v>6.6666669833163335</c:v>
                </c:pt>
                <c:pt idx="251">
                  <c:v>13.333333966632667</c:v>
                </c:pt>
                <c:pt idx="252">
                  <c:v>13.333333966632667</c:v>
                </c:pt>
                <c:pt idx="253">
                  <c:v>13.333333966632667</c:v>
                </c:pt>
                <c:pt idx="254">
                  <c:v>6.6666669833163335</c:v>
                </c:pt>
                <c:pt idx="255">
                  <c:v>13.333333966632667</c:v>
                </c:pt>
                <c:pt idx="256">
                  <c:v>13.333333966632667</c:v>
                </c:pt>
                <c:pt idx="257">
                  <c:v>13.333333966632667</c:v>
                </c:pt>
                <c:pt idx="258">
                  <c:v>6.6666669833163335</c:v>
                </c:pt>
                <c:pt idx="259">
                  <c:v>13.333333966632667</c:v>
                </c:pt>
                <c:pt idx="260">
                  <c:v>13.333333966632667</c:v>
                </c:pt>
                <c:pt idx="261">
                  <c:v>13.333333966632667</c:v>
                </c:pt>
                <c:pt idx="262">
                  <c:v>6.6666669833163335</c:v>
                </c:pt>
                <c:pt idx="263">
                  <c:v>13.333333966632667</c:v>
                </c:pt>
                <c:pt idx="264">
                  <c:v>13.333333966632667</c:v>
                </c:pt>
                <c:pt idx="265">
                  <c:v>13.333333966632667</c:v>
                </c:pt>
                <c:pt idx="266">
                  <c:v>13.333333966632667</c:v>
                </c:pt>
                <c:pt idx="267">
                  <c:v>6.6666669833163335</c:v>
                </c:pt>
                <c:pt idx="268">
                  <c:v>13.333333966632667</c:v>
                </c:pt>
                <c:pt idx="269">
                  <c:v>13.333333966632667</c:v>
                </c:pt>
                <c:pt idx="270">
                  <c:v>6.6666669833163335</c:v>
                </c:pt>
                <c:pt idx="271">
                  <c:v>13.333333966632667</c:v>
                </c:pt>
                <c:pt idx="272">
                  <c:v>13.333333966632667</c:v>
                </c:pt>
                <c:pt idx="273">
                  <c:v>13.333333966632667</c:v>
                </c:pt>
                <c:pt idx="274">
                  <c:v>13.333333966632667</c:v>
                </c:pt>
                <c:pt idx="275">
                  <c:v>6.6666669833163335</c:v>
                </c:pt>
                <c:pt idx="276">
                  <c:v>13.333333966632667</c:v>
                </c:pt>
                <c:pt idx="277">
                  <c:v>13.333333966632667</c:v>
                </c:pt>
                <c:pt idx="278">
                  <c:v>13.333333966632667</c:v>
                </c:pt>
                <c:pt idx="279">
                  <c:v>13.333333966632667</c:v>
                </c:pt>
                <c:pt idx="280">
                  <c:v>13.333333966632667</c:v>
                </c:pt>
                <c:pt idx="281">
                  <c:v>13.333333966632667</c:v>
                </c:pt>
                <c:pt idx="282">
                  <c:v>13.333333966632667</c:v>
                </c:pt>
                <c:pt idx="283">
                  <c:v>13.333333966632667</c:v>
                </c:pt>
                <c:pt idx="284">
                  <c:v>13.333333966632667</c:v>
                </c:pt>
                <c:pt idx="285">
                  <c:v>13.333333966632667</c:v>
                </c:pt>
                <c:pt idx="286">
                  <c:v>13.333333966632667</c:v>
                </c:pt>
                <c:pt idx="287">
                  <c:v>13.333333966632667</c:v>
                </c:pt>
                <c:pt idx="288">
                  <c:v>13.333333966632667</c:v>
                </c:pt>
                <c:pt idx="289">
                  <c:v>20.000000173846864</c:v>
                </c:pt>
                <c:pt idx="290">
                  <c:v>13.333333966632667</c:v>
                </c:pt>
                <c:pt idx="291">
                  <c:v>13.333333966632667</c:v>
                </c:pt>
                <c:pt idx="292">
                  <c:v>13.333333966632667</c:v>
                </c:pt>
                <c:pt idx="293">
                  <c:v>20.000000173846864</c:v>
                </c:pt>
                <c:pt idx="294">
                  <c:v>13.333333966632667</c:v>
                </c:pt>
                <c:pt idx="295">
                  <c:v>13.333333966632667</c:v>
                </c:pt>
                <c:pt idx="296">
                  <c:v>13.333333966632667</c:v>
                </c:pt>
                <c:pt idx="297">
                  <c:v>20.000000173846864</c:v>
                </c:pt>
                <c:pt idx="298">
                  <c:v>13.333333966632667</c:v>
                </c:pt>
                <c:pt idx="299">
                  <c:v>13.333333966632667</c:v>
                </c:pt>
                <c:pt idx="300">
                  <c:v>20.000000173846864</c:v>
                </c:pt>
                <c:pt idx="301">
                  <c:v>13.333333966632667</c:v>
                </c:pt>
                <c:pt idx="302">
                  <c:v>20.000000173846864</c:v>
                </c:pt>
                <c:pt idx="303">
                  <c:v>13.333333966632667</c:v>
                </c:pt>
                <c:pt idx="304">
                  <c:v>20.000000173846864</c:v>
                </c:pt>
                <c:pt idx="305">
                  <c:v>13.333333966632667</c:v>
                </c:pt>
                <c:pt idx="306">
                  <c:v>20.000000173846864</c:v>
                </c:pt>
                <c:pt idx="307">
                  <c:v>13.333333966632667</c:v>
                </c:pt>
                <c:pt idx="308">
                  <c:v>13.333333966632667</c:v>
                </c:pt>
                <c:pt idx="309">
                  <c:v>20.000000173846864</c:v>
                </c:pt>
                <c:pt idx="310">
                  <c:v>13.333333966632667</c:v>
                </c:pt>
                <c:pt idx="311">
                  <c:v>20.000000173846864</c:v>
                </c:pt>
                <c:pt idx="312">
                  <c:v>13.333333966632667</c:v>
                </c:pt>
                <c:pt idx="313">
                  <c:v>20.000000173846864</c:v>
                </c:pt>
                <c:pt idx="314">
                  <c:v>20.000000173846864</c:v>
                </c:pt>
                <c:pt idx="315">
                  <c:v>13.333333966632667</c:v>
                </c:pt>
                <c:pt idx="316">
                  <c:v>20.000000173846864</c:v>
                </c:pt>
                <c:pt idx="317">
                  <c:v>13.333333966632667</c:v>
                </c:pt>
                <c:pt idx="318">
                  <c:v>20.000000173846864</c:v>
                </c:pt>
                <c:pt idx="319">
                  <c:v>20.000000173846864</c:v>
                </c:pt>
                <c:pt idx="320">
                  <c:v>13.333333966632667</c:v>
                </c:pt>
                <c:pt idx="321">
                  <c:v>20.000000173846864</c:v>
                </c:pt>
                <c:pt idx="322">
                  <c:v>20.000000173846864</c:v>
                </c:pt>
                <c:pt idx="323">
                  <c:v>13.333333966632667</c:v>
                </c:pt>
                <c:pt idx="324">
                  <c:v>20.000000173846864</c:v>
                </c:pt>
                <c:pt idx="325">
                  <c:v>20.000000173846864</c:v>
                </c:pt>
                <c:pt idx="326">
                  <c:v>13.333333966632667</c:v>
                </c:pt>
                <c:pt idx="327">
                  <c:v>20.000000173846864</c:v>
                </c:pt>
                <c:pt idx="328">
                  <c:v>20.000000173846864</c:v>
                </c:pt>
                <c:pt idx="329">
                  <c:v>20.000000173846864</c:v>
                </c:pt>
                <c:pt idx="330">
                  <c:v>13.333333966632667</c:v>
                </c:pt>
                <c:pt idx="331">
                  <c:v>20.000000173846864</c:v>
                </c:pt>
                <c:pt idx="332">
                  <c:v>20.000000173846864</c:v>
                </c:pt>
                <c:pt idx="333">
                  <c:v>20.000000173846864</c:v>
                </c:pt>
                <c:pt idx="334">
                  <c:v>20.000000173846864</c:v>
                </c:pt>
                <c:pt idx="335">
                  <c:v>13.333333966632667</c:v>
                </c:pt>
                <c:pt idx="336">
                  <c:v>20.000000173846864</c:v>
                </c:pt>
                <c:pt idx="337">
                  <c:v>20.000000173846864</c:v>
                </c:pt>
                <c:pt idx="338">
                  <c:v>20.000000173846864</c:v>
                </c:pt>
                <c:pt idx="339">
                  <c:v>20.000000173846864</c:v>
                </c:pt>
                <c:pt idx="340">
                  <c:v>20.000000173846864</c:v>
                </c:pt>
                <c:pt idx="341">
                  <c:v>20.000000173846864</c:v>
                </c:pt>
                <c:pt idx="342">
                  <c:v>20.000000173846864</c:v>
                </c:pt>
                <c:pt idx="343">
                  <c:v>20.000000173846864</c:v>
                </c:pt>
                <c:pt idx="344">
                  <c:v>20.000000173846864</c:v>
                </c:pt>
                <c:pt idx="345">
                  <c:v>20.000000173846864</c:v>
                </c:pt>
                <c:pt idx="346">
                  <c:v>20.000000173846864</c:v>
                </c:pt>
                <c:pt idx="347">
                  <c:v>20.000000173846864</c:v>
                </c:pt>
                <c:pt idx="348">
                  <c:v>20.000000173846864</c:v>
                </c:pt>
                <c:pt idx="349">
                  <c:v>20.000000173846864</c:v>
                </c:pt>
                <c:pt idx="350">
                  <c:v>20.000000173846864</c:v>
                </c:pt>
                <c:pt idx="351">
                  <c:v>20.000000173846864</c:v>
                </c:pt>
                <c:pt idx="352">
                  <c:v>20.000000173846864</c:v>
                </c:pt>
                <c:pt idx="353">
                  <c:v>20.000000173846864</c:v>
                </c:pt>
                <c:pt idx="354">
                  <c:v>20.000000173846864</c:v>
                </c:pt>
                <c:pt idx="355">
                  <c:v>20.000000173846864</c:v>
                </c:pt>
                <c:pt idx="356">
                  <c:v>26.666667933265401</c:v>
                </c:pt>
                <c:pt idx="357">
                  <c:v>20.000000173846864</c:v>
                </c:pt>
                <c:pt idx="358">
                  <c:v>20.000000173846864</c:v>
                </c:pt>
                <c:pt idx="359">
                  <c:v>20.000000173846864</c:v>
                </c:pt>
                <c:pt idx="360">
                  <c:v>20.000000173846864</c:v>
                </c:pt>
                <c:pt idx="361">
                  <c:v>20.000000173846864</c:v>
                </c:pt>
                <c:pt idx="362">
                  <c:v>20.000000173846864</c:v>
                </c:pt>
                <c:pt idx="363">
                  <c:v>20.000000173846864</c:v>
                </c:pt>
                <c:pt idx="364">
                  <c:v>20.000000173846864</c:v>
                </c:pt>
                <c:pt idx="365">
                  <c:v>26.666667933265401</c:v>
                </c:pt>
                <c:pt idx="366">
                  <c:v>20.000000173846864</c:v>
                </c:pt>
                <c:pt idx="367">
                  <c:v>20.000000173846864</c:v>
                </c:pt>
                <c:pt idx="368">
                  <c:v>20.000000173846864</c:v>
                </c:pt>
                <c:pt idx="369">
                  <c:v>20.000000173846864</c:v>
                </c:pt>
                <c:pt idx="370">
                  <c:v>20.000000173846864</c:v>
                </c:pt>
                <c:pt idx="371">
                  <c:v>26.666667933265401</c:v>
                </c:pt>
                <c:pt idx="372">
                  <c:v>20.000000173846864</c:v>
                </c:pt>
                <c:pt idx="373">
                  <c:v>20.000000173846864</c:v>
                </c:pt>
                <c:pt idx="374">
                  <c:v>26.666667933265401</c:v>
                </c:pt>
                <c:pt idx="375">
                  <c:v>20.000000173846864</c:v>
                </c:pt>
                <c:pt idx="376">
                  <c:v>20.000000173846864</c:v>
                </c:pt>
                <c:pt idx="377">
                  <c:v>26.666667933265401</c:v>
                </c:pt>
                <c:pt idx="378">
                  <c:v>26.666667933265401</c:v>
                </c:pt>
                <c:pt idx="379">
                  <c:v>20.000000173846864</c:v>
                </c:pt>
                <c:pt idx="380">
                  <c:v>26.666667933265401</c:v>
                </c:pt>
                <c:pt idx="381">
                  <c:v>26.666667933265401</c:v>
                </c:pt>
                <c:pt idx="382">
                  <c:v>20.000000173846864</c:v>
                </c:pt>
                <c:pt idx="383">
                  <c:v>26.666667933265401</c:v>
                </c:pt>
                <c:pt idx="384">
                  <c:v>26.666667933265401</c:v>
                </c:pt>
                <c:pt idx="385">
                  <c:v>26.666667933265401</c:v>
                </c:pt>
                <c:pt idx="386">
                  <c:v>26.666667933265401</c:v>
                </c:pt>
                <c:pt idx="387">
                  <c:v>26.666667933265401</c:v>
                </c:pt>
                <c:pt idx="388">
                  <c:v>26.666667933265401</c:v>
                </c:pt>
                <c:pt idx="389">
                  <c:v>33.333335692683868</c:v>
                </c:pt>
                <c:pt idx="390">
                  <c:v>26.666667933265401</c:v>
                </c:pt>
                <c:pt idx="391">
                  <c:v>26.666667933265401</c:v>
                </c:pt>
                <c:pt idx="392">
                  <c:v>33.333335692683868</c:v>
                </c:pt>
                <c:pt idx="393">
                  <c:v>33.333335692683868</c:v>
                </c:pt>
                <c:pt idx="394">
                  <c:v>26.666667933265401</c:v>
                </c:pt>
                <c:pt idx="395">
                  <c:v>33.333335692683868</c:v>
                </c:pt>
                <c:pt idx="396">
                  <c:v>33.333335692683868</c:v>
                </c:pt>
                <c:pt idx="397">
                  <c:v>33.333335692683868</c:v>
                </c:pt>
                <c:pt idx="398">
                  <c:v>40.000003452102327</c:v>
                </c:pt>
                <c:pt idx="399">
                  <c:v>33.333335692683868</c:v>
                </c:pt>
                <c:pt idx="400">
                  <c:v>40.000003452102327</c:v>
                </c:pt>
                <c:pt idx="401">
                  <c:v>33.333335692683868</c:v>
                </c:pt>
                <c:pt idx="402">
                  <c:v>40.000003452102327</c:v>
                </c:pt>
                <c:pt idx="403">
                  <c:v>46.6666712115208</c:v>
                </c:pt>
                <c:pt idx="404">
                  <c:v>40.000003452102327</c:v>
                </c:pt>
                <c:pt idx="405">
                  <c:v>40.000003452102327</c:v>
                </c:pt>
                <c:pt idx="406">
                  <c:v>46.6666712115208</c:v>
                </c:pt>
                <c:pt idx="407">
                  <c:v>46.6666712115208</c:v>
                </c:pt>
                <c:pt idx="408">
                  <c:v>46.6666712115208</c:v>
                </c:pt>
                <c:pt idx="409">
                  <c:v>46.6666712115208</c:v>
                </c:pt>
                <c:pt idx="410">
                  <c:v>46.6666712115208</c:v>
                </c:pt>
                <c:pt idx="411">
                  <c:v>53.333335866530739</c:v>
                </c:pt>
                <c:pt idx="412">
                  <c:v>46.6666712115208</c:v>
                </c:pt>
                <c:pt idx="413">
                  <c:v>53.333335866530739</c:v>
                </c:pt>
                <c:pt idx="414">
                  <c:v>60.000003625949198</c:v>
                </c:pt>
                <c:pt idx="415">
                  <c:v>53.333335866530739</c:v>
                </c:pt>
                <c:pt idx="416">
                  <c:v>60.000003625949198</c:v>
                </c:pt>
                <c:pt idx="417">
                  <c:v>60.000003625949198</c:v>
                </c:pt>
                <c:pt idx="418">
                  <c:v>60.000003625949198</c:v>
                </c:pt>
                <c:pt idx="419">
                  <c:v>66.666671385368005</c:v>
                </c:pt>
                <c:pt idx="420">
                  <c:v>66.666671385368005</c:v>
                </c:pt>
                <c:pt idx="421">
                  <c:v>73.333339144785995</c:v>
                </c:pt>
                <c:pt idx="422">
                  <c:v>73.333339144785995</c:v>
                </c:pt>
                <c:pt idx="423">
                  <c:v>80.000006904204653</c:v>
                </c:pt>
                <c:pt idx="424">
                  <c:v>80.000006904204653</c:v>
                </c:pt>
                <c:pt idx="425">
                  <c:v>80.000006904204653</c:v>
                </c:pt>
                <c:pt idx="426">
                  <c:v>86.66667466362334</c:v>
                </c:pt>
                <c:pt idx="427">
                  <c:v>86.66667466362334</c:v>
                </c:pt>
                <c:pt idx="428">
                  <c:v>93.333342423041344</c:v>
                </c:pt>
                <c:pt idx="429">
                  <c:v>93.333342423041344</c:v>
                </c:pt>
                <c:pt idx="430">
                  <c:v>93.333342423041344</c:v>
                </c:pt>
                <c:pt idx="431">
                  <c:v>100.00001018246</c:v>
                </c:pt>
                <c:pt idx="432">
                  <c:v>106.66667173306134</c:v>
                </c:pt>
                <c:pt idx="433">
                  <c:v>106.66667173306134</c:v>
                </c:pt>
                <c:pt idx="434">
                  <c:v>113.33333949248001</c:v>
                </c:pt>
                <c:pt idx="435">
                  <c:v>113.33333949248001</c:v>
                </c:pt>
                <c:pt idx="436">
                  <c:v>120.00000725189867</c:v>
                </c:pt>
                <c:pt idx="437">
                  <c:v>120.00000725189867</c:v>
                </c:pt>
                <c:pt idx="438">
                  <c:v>133.33334277073533</c:v>
                </c:pt>
                <c:pt idx="439">
                  <c:v>126.66667501131664</c:v>
                </c:pt>
                <c:pt idx="440">
                  <c:v>140.00001053015401</c:v>
                </c:pt>
                <c:pt idx="441">
                  <c:v>140.00001053015401</c:v>
                </c:pt>
                <c:pt idx="442">
                  <c:v>146.66667828957267</c:v>
                </c:pt>
                <c:pt idx="443">
                  <c:v>146.66667828957267</c:v>
                </c:pt>
                <c:pt idx="444">
                  <c:v>160.00001380840931</c:v>
                </c:pt>
                <c:pt idx="445">
                  <c:v>160.00001380840931</c:v>
                </c:pt>
                <c:pt idx="446">
                  <c:v>160.00001380840931</c:v>
                </c:pt>
                <c:pt idx="447">
                  <c:v>173.33334932724668</c:v>
                </c:pt>
                <c:pt idx="448">
                  <c:v>173.33334932724668</c:v>
                </c:pt>
                <c:pt idx="449">
                  <c:v>180.00001708666468</c:v>
                </c:pt>
                <c:pt idx="450">
                  <c:v>186.66668484608331</c:v>
                </c:pt>
                <c:pt idx="451">
                  <c:v>186.66668484608331</c:v>
                </c:pt>
                <c:pt idx="452">
                  <c:v>200.00002036492</c:v>
                </c:pt>
                <c:pt idx="453">
                  <c:v>200.00002036492</c:v>
                </c:pt>
                <c:pt idx="454">
                  <c:v>200.00002036492</c:v>
                </c:pt>
                <c:pt idx="455">
                  <c:v>213.33334346612267</c:v>
                </c:pt>
                <c:pt idx="456">
                  <c:v>219.99999880790736</c:v>
                </c:pt>
                <c:pt idx="457">
                  <c:v>219.99999880790736</c:v>
                </c:pt>
                <c:pt idx="458">
                  <c:v>226.66665414969137</c:v>
                </c:pt>
                <c:pt idx="459">
                  <c:v>233.33330949147532</c:v>
                </c:pt>
                <c:pt idx="460">
                  <c:v>239.99996483325933</c:v>
                </c:pt>
                <c:pt idx="461">
                  <c:v>239.99996483325933</c:v>
                </c:pt>
                <c:pt idx="462">
                  <c:v>246.66662017504402</c:v>
                </c:pt>
                <c:pt idx="463">
                  <c:v>246.66662017504402</c:v>
                </c:pt>
                <c:pt idx="464">
                  <c:v>259.999930858612</c:v>
                </c:pt>
                <c:pt idx="465">
                  <c:v>286.66655222574866</c:v>
                </c:pt>
                <c:pt idx="466">
                  <c:v>319.99982893466938</c:v>
                </c:pt>
                <c:pt idx="467">
                  <c:v>359.99976098537468</c:v>
                </c:pt>
                <c:pt idx="468">
                  <c:v>406.6663483778633</c:v>
                </c:pt>
                <c:pt idx="469">
                  <c:v>433.33301941553731</c:v>
                </c:pt>
                <c:pt idx="470">
                  <c:v>453.33305994669598</c:v>
                </c:pt>
                <c:pt idx="471">
                  <c:v>479.99978065490734</c:v>
                </c:pt>
                <c:pt idx="472">
                  <c:v>486.66646083196002</c:v>
                </c:pt>
                <c:pt idx="473">
                  <c:v>506.6665013631187</c:v>
                </c:pt>
                <c:pt idx="474">
                  <c:v>519.99986171722401</c:v>
                </c:pt>
                <c:pt idx="475">
                  <c:v>526.66654189427663</c:v>
                </c:pt>
                <c:pt idx="476">
                  <c:v>539.99990224838268</c:v>
                </c:pt>
                <c:pt idx="477">
                  <c:v>539.99990224838268</c:v>
                </c:pt>
                <c:pt idx="478">
                  <c:v>553.33326260248793</c:v>
                </c:pt>
                <c:pt idx="479">
                  <c:v>559.99994277954124</c:v>
                </c:pt>
                <c:pt idx="480">
                  <c:v>573.33330313364661</c:v>
                </c:pt>
                <c:pt idx="481">
                  <c:v>573.33330313364661</c:v>
                </c:pt>
                <c:pt idx="482">
                  <c:v>586.66666348775209</c:v>
                </c:pt>
                <c:pt idx="483">
                  <c:v>586.66666348775209</c:v>
                </c:pt>
                <c:pt idx="484">
                  <c:v>600.00002384185802</c:v>
                </c:pt>
                <c:pt idx="485">
                  <c:v>606.66670401891065</c:v>
                </c:pt>
                <c:pt idx="486">
                  <c:v>606.66670401891065</c:v>
                </c:pt>
                <c:pt idx="487">
                  <c:v>613.33338419596328</c:v>
                </c:pt>
                <c:pt idx="488">
                  <c:v>620.00006437301658</c:v>
                </c:pt>
                <c:pt idx="489">
                  <c:v>620.00006437301658</c:v>
                </c:pt>
                <c:pt idx="490">
                  <c:v>620.00006437301658</c:v>
                </c:pt>
                <c:pt idx="491">
                  <c:v>633.33342472712195</c:v>
                </c:pt>
                <c:pt idx="492">
                  <c:v>626.66674455006944</c:v>
                </c:pt>
                <c:pt idx="493">
                  <c:v>633.33342472712195</c:v>
                </c:pt>
                <c:pt idx="494">
                  <c:v>633.33342472712195</c:v>
                </c:pt>
                <c:pt idx="495">
                  <c:v>633.33342472712195</c:v>
                </c:pt>
                <c:pt idx="496">
                  <c:v>640.00010490417469</c:v>
                </c:pt>
                <c:pt idx="497">
                  <c:v>640.00010490417469</c:v>
                </c:pt>
                <c:pt idx="498">
                  <c:v>633.33342472712195</c:v>
                </c:pt>
                <c:pt idx="499">
                  <c:v>640.00010490417469</c:v>
                </c:pt>
                <c:pt idx="500">
                  <c:v>646.66678508122743</c:v>
                </c:pt>
                <c:pt idx="501">
                  <c:v>640.00010490417469</c:v>
                </c:pt>
                <c:pt idx="502">
                  <c:v>640.00010490417469</c:v>
                </c:pt>
                <c:pt idx="503">
                  <c:v>640.00010490417469</c:v>
                </c:pt>
                <c:pt idx="504">
                  <c:v>646.66678508122743</c:v>
                </c:pt>
                <c:pt idx="505">
                  <c:v>640.00010490417469</c:v>
                </c:pt>
                <c:pt idx="506">
                  <c:v>640.00010490417469</c:v>
                </c:pt>
                <c:pt idx="507">
                  <c:v>640.00010490417469</c:v>
                </c:pt>
                <c:pt idx="508">
                  <c:v>640.00010490417469</c:v>
                </c:pt>
                <c:pt idx="509">
                  <c:v>640.00010490417469</c:v>
                </c:pt>
                <c:pt idx="510">
                  <c:v>640.00010490417469</c:v>
                </c:pt>
                <c:pt idx="511">
                  <c:v>633.33342472712195</c:v>
                </c:pt>
                <c:pt idx="512">
                  <c:v>640.00010490417469</c:v>
                </c:pt>
                <c:pt idx="513">
                  <c:v>633.33342472712195</c:v>
                </c:pt>
                <c:pt idx="514">
                  <c:v>640.00010490417469</c:v>
                </c:pt>
                <c:pt idx="515">
                  <c:v>633.33342472712195</c:v>
                </c:pt>
                <c:pt idx="516">
                  <c:v>633.33342472712195</c:v>
                </c:pt>
                <c:pt idx="517">
                  <c:v>633.33342472712195</c:v>
                </c:pt>
                <c:pt idx="518">
                  <c:v>633.33342472712195</c:v>
                </c:pt>
                <c:pt idx="519">
                  <c:v>626.66674455006944</c:v>
                </c:pt>
                <c:pt idx="520">
                  <c:v>633.33342472712195</c:v>
                </c:pt>
                <c:pt idx="521">
                  <c:v>626.66674455006944</c:v>
                </c:pt>
                <c:pt idx="522">
                  <c:v>626.66674455006944</c:v>
                </c:pt>
                <c:pt idx="523">
                  <c:v>626.66674455006944</c:v>
                </c:pt>
                <c:pt idx="524">
                  <c:v>626.66674455006944</c:v>
                </c:pt>
                <c:pt idx="525">
                  <c:v>620.00006437301658</c:v>
                </c:pt>
                <c:pt idx="526">
                  <c:v>620.00006437301658</c:v>
                </c:pt>
                <c:pt idx="527">
                  <c:v>620.00006437301658</c:v>
                </c:pt>
                <c:pt idx="528">
                  <c:v>620.00006437301658</c:v>
                </c:pt>
                <c:pt idx="529">
                  <c:v>620.00006437301658</c:v>
                </c:pt>
                <c:pt idx="530">
                  <c:v>620.00006437301658</c:v>
                </c:pt>
                <c:pt idx="531">
                  <c:v>613.33338419596328</c:v>
                </c:pt>
                <c:pt idx="532">
                  <c:v>613.33338419596328</c:v>
                </c:pt>
                <c:pt idx="533">
                  <c:v>613.33338419596328</c:v>
                </c:pt>
                <c:pt idx="534">
                  <c:v>606.66670401891065</c:v>
                </c:pt>
                <c:pt idx="535">
                  <c:v>613.33338419596328</c:v>
                </c:pt>
                <c:pt idx="536">
                  <c:v>606.66670401891065</c:v>
                </c:pt>
                <c:pt idx="537">
                  <c:v>606.66670401891065</c:v>
                </c:pt>
                <c:pt idx="538">
                  <c:v>606.66670401891065</c:v>
                </c:pt>
                <c:pt idx="539">
                  <c:v>606.66670401891065</c:v>
                </c:pt>
                <c:pt idx="540">
                  <c:v>606.66670401891065</c:v>
                </c:pt>
                <c:pt idx="541">
                  <c:v>600.00002384185802</c:v>
                </c:pt>
                <c:pt idx="542">
                  <c:v>606.66670401891065</c:v>
                </c:pt>
                <c:pt idx="543">
                  <c:v>600.00002384185802</c:v>
                </c:pt>
                <c:pt idx="544">
                  <c:v>600.00002384185802</c:v>
                </c:pt>
                <c:pt idx="545">
                  <c:v>600.00002384185802</c:v>
                </c:pt>
                <c:pt idx="546">
                  <c:v>593.33334366480528</c:v>
                </c:pt>
                <c:pt idx="547">
                  <c:v>593.33334366480528</c:v>
                </c:pt>
                <c:pt idx="548">
                  <c:v>600.00002384185802</c:v>
                </c:pt>
                <c:pt idx="549">
                  <c:v>586.66666348775209</c:v>
                </c:pt>
                <c:pt idx="550">
                  <c:v>593.33334366480528</c:v>
                </c:pt>
                <c:pt idx="551">
                  <c:v>586.66666348775209</c:v>
                </c:pt>
                <c:pt idx="552">
                  <c:v>586.66666348775209</c:v>
                </c:pt>
                <c:pt idx="553">
                  <c:v>586.66666348775209</c:v>
                </c:pt>
                <c:pt idx="554">
                  <c:v>586.66666348775209</c:v>
                </c:pt>
                <c:pt idx="555">
                  <c:v>579.99998331069935</c:v>
                </c:pt>
                <c:pt idx="556">
                  <c:v>579.99998331069935</c:v>
                </c:pt>
                <c:pt idx="557">
                  <c:v>586.66666348775209</c:v>
                </c:pt>
                <c:pt idx="558">
                  <c:v>579.99998331069935</c:v>
                </c:pt>
                <c:pt idx="559">
                  <c:v>579.99998331069935</c:v>
                </c:pt>
                <c:pt idx="560">
                  <c:v>586.66666348775209</c:v>
                </c:pt>
                <c:pt idx="561">
                  <c:v>579.99998331069935</c:v>
                </c:pt>
                <c:pt idx="562">
                  <c:v>593.33334366480528</c:v>
                </c:pt>
                <c:pt idx="563">
                  <c:v>586.66666348775209</c:v>
                </c:pt>
                <c:pt idx="564">
                  <c:v>600.00002384185802</c:v>
                </c:pt>
                <c:pt idx="565">
                  <c:v>593.33334366480528</c:v>
                </c:pt>
                <c:pt idx="566">
                  <c:v>606.66670401891065</c:v>
                </c:pt>
                <c:pt idx="567">
                  <c:v>606.66670401891065</c:v>
                </c:pt>
                <c:pt idx="568">
                  <c:v>606.66670401891065</c:v>
                </c:pt>
                <c:pt idx="569">
                  <c:v>620.00006437301658</c:v>
                </c:pt>
                <c:pt idx="570">
                  <c:v>613.33338419596328</c:v>
                </c:pt>
                <c:pt idx="571">
                  <c:v>626.66674455006944</c:v>
                </c:pt>
                <c:pt idx="572">
                  <c:v>626.66674455006944</c:v>
                </c:pt>
                <c:pt idx="573">
                  <c:v>633.33342472712195</c:v>
                </c:pt>
                <c:pt idx="574">
                  <c:v>640.00010490417469</c:v>
                </c:pt>
                <c:pt idx="575">
                  <c:v>646.66678508122743</c:v>
                </c:pt>
                <c:pt idx="576">
                  <c:v>646.66678508122743</c:v>
                </c:pt>
                <c:pt idx="577">
                  <c:v>660.00014543533337</c:v>
                </c:pt>
                <c:pt idx="578">
                  <c:v>666.66682561238667</c:v>
                </c:pt>
                <c:pt idx="579">
                  <c:v>666.66682561238667</c:v>
                </c:pt>
                <c:pt idx="580">
                  <c:v>686.6668661435466</c:v>
                </c:pt>
                <c:pt idx="581">
                  <c:v>686.6668661435466</c:v>
                </c:pt>
                <c:pt idx="582">
                  <c:v>700.00022649765333</c:v>
                </c:pt>
                <c:pt idx="583">
                  <c:v>700.00022649765333</c:v>
                </c:pt>
                <c:pt idx="584">
                  <c:v>713.33358685175335</c:v>
                </c:pt>
                <c:pt idx="585">
                  <c:v>713.33358685175335</c:v>
                </c:pt>
                <c:pt idx="586">
                  <c:v>713.33358685175335</c:v>
                </c:pt>
                <c:pt idx="587">
                  <c:v>726.66694720585997</c:v>
                </c:pt>
                <c:pt idx="588">
                  <c:v>720.00026702880666</c:v>
                </c:pt>
                <c:pt idx="589">
                  <c:v>726.66694720585997</c:v>
                </c:pt>
                <c:pt idx="590">
                  <c:v>733.33362738291328</c:v>
                </c:pt>
                <c:pt idx="591">
                  <c:v>726.66694720585997</c:v>
                </c:pt>
                <c:pt idx="592">
                  <c:v>733.33362738291328</c:v>
                </c:pt>
                <c:pt idx="593">
                  <c:v>733.33362738291328</c:v>
                </c:pt>
                <c:pt idx="594">
                  <c:v>740.0003075599667</c:v>
                </c:pt>
                <c:pt idx="595">
                  <c:v>733.33362738291328</c:v>
                </c:pt>
                <c:pt idx="596">
                  <c:v>733.33362738291328</c:v>
                </c:pt>
                <c:pt idx="597">
                  <c:v>740.0003075599667</c:v>
                </c:pt>
                <c:pt idx="598">
                  <c:v>733.33362738291328</c:v>
                </c:pt>
                <c:pt idx="599">
                  <c:v>740.0003075599667</c:v>
                </c:pt>
                <c:pt idx="600">
                  <c:v>726.66694720585997</c:v>
                </c:pt>
                <c:pt idx="601">
                  <c:v>733.33362738291328</c:v>
                </c:pt>
                <c:pt idx="602">
                  <c:v>733.33362738291328</c:v>
                </c:pt>
                <c:pt idx="603">
                  <c:v>726.66694720585997</c:v>
                </c:pt>
                <c:pt idx="604">
                  <c:v>726.66694720585997</c:v>
                </c:pt>
                <c:pt idx="605">
                  <c:v>726.66694720585997</c:v>
                </c:pt>
                <c:pt idx="606">
                  <c:v>720.00026702880666</c:v>
                </c:pt>
                <c:pt idx="607">
                  <c:v>720.00026702880666</c:v>
                </c:pt>
                <c:pt idx="608">
                  <c:v>713.33358685175335</c:v>
                </c:pt>
                <c:pt idx="609">
                  <c:v>713.33358685175335</c:v>
                </c:pt>
                <c:pt idx="610">
                  <c:v>706.66690667470004</c:v>
                </c:pt>
                <c:pt idx="611">
                  <c:v>706.66690667470004</c:v>
                </c:pt>
                <c:pt idx="612">
                  <c:v>700.00022649765333</c:v>
                </c:pt>
                <c:pt idx="613">
                  <c:v>693.33354632060002</c:v>
                </c:pt>
                <c:pt idx="614">
                  <c:v>693.33354632060002</c:v>
                </c:pt>
                <c:pt idx="615">
                  <c:v>680.0001859664934</c:v>
                </c:pt>
                <c:pt idx="616">
                  <c:v>680.0001859664934</c:v>
                </c:pt>
                <c:pt idx="617">
                  <c:v>660.00014543533337</c:v>
                </c:pt>
                <c:pt idx="618">
                  <c:v>653.33346525828063</c:v>
                </c:pt>
                <c:pt idx="619">
                  <c:v>646.66678508122743</c:v>
                </c:pt>
                <c:pt idx="620">
                  <c:v>626.66674455006944</c:v>
                </c:pt>
                <c:pt idx="621">
                  <c:v>606.66670401891065</c:v>
                </c:pt>
                <c:pt idx="622">
                  <c:v>579.99998331069935</c:v>
                </c:pt>
                <c:pt idx="623">
                  <c:v>559.99994277954124</c:v>
                </c:pt>
                <c:pt idx="624">
                  <c:v>533.33322207133006</c:v>
                </c:pt>
                <c:pt idx="625">
                  <c:v>519.99986171722401</c:v>
                </c:pt>
                <c:pt idx="626">
                  <c:v>506.6665013631187</c:v>
                </c:pt>
                <c:pt idx="627">
                  <c:v>499.99982118606601</c:v>
                </c:pt>
                <c:pt idx="628">
                  <c:v>479.99978065490734</c:v>
                </c:pt>
                <c:pt idx="629">
                  <c:v>479.99978065490734</c:v>
                </c:pt>
                <c:pt idx="630">
                  <c:v>459.99974012374867</c:v>
                </c:pt>
                <c:pt idx="631">
                  <c:v>459.99974012374867</c:v>
                </c:pt>
                <c:pt idx="632">
                  <c:v>446.66637976964336</c:v>
                </c:pt>
                <c:pt idx="633">
                  <c:v>439.99969959259067</c:v>
                </c:pt>
                <c:pt idx="634">
                  <c:v>433.33301941553731</c:v>
                </c:pt>
                <c:pt idx="635">
                  <c:v>426.66633923848468</c:v>
                </c:pt>
                <c:pt idx="636">
                  <c:v>419.999659061432</c:v>
                </c:pt>
                <c:pt idx="637">
                  <c:v>413.33300371964805</c:v>
                </c:pt>
                <c:pt idx="638">
                  <c:v>406.6663483778633</c:v>
                </c:pt>
                <c:pt idx="639">
                  <c:v>406.6663483778633</c:v>
                </c:pt>
                <c:pt idx="640">
                  <c:v>393.33303769429534</c:v>
                </c:pt>
                <c:pt idx="641">
                  <c:v>393.33303769429534</c:v>
                </c:pt>
                <c:pt idx="642">
                  <c:v>393.33303769429534</c:v>
                </c:pt>
                <c:pt idx="643">
                  <c:v>379.99972701072664</c:v>
                </c:pt>
                <c:pt idx="644">
                  <c:v>386.66638235251133</c:v>
                </c:pt>
                <c:pt idx="645">
                  <c:v>373.33307166894264</c:v>
                </c:pt>
                <c:pt idx="646">
                  <c:v>379.99972701072664</c:v>
                </c:pt>
                <c:pt idx="647">
                  <c:v>373.33307166894264</c:v>
                </c:pt>
                <c:pt idx="648">
                  <c:v>379.99972701072664</c:v>
                </c:pt>
                <c:pt idx="649">
                  <c:v>373.33307166894264</c:v>
                </c:pt>
                <c:pt idx="650">
                  <c:v>379.99972701072664</c:v>
                </c:pt>
                <c:pt idx="651">
                  <c:v>373.33307166894264</c:v>
                </c:pt>
                <c:pt idx="652">
                  <c:v>386.66638235251133</c:v>
                </c:pt>
                <c:pt idx="653">
                  <c:v>386.66638235251133</c:v>
                </c:pt>
                <c:pt idx="654">
                  <c:v>413.33300371964805</c:v>
                </c:pt>
                <c:pt idx="655">
                  <c:v>446.66637976964336</c:v>
                </c:pt>
                <c:pt idx="656">
                  <c:v>466.66642030080129</c:v>
                </c:pt>
                <c:pt idx="657">
                  <c:v>493.33314100901265</c:v>
                </c:pt>
                <c:pt idx="658">
                  <c:v>506.6665013631187</c:v>
                </c:pt>
                <c:pt idx="659">
                  <c:v>533.33322207133006</c:v>
                </c:pt>
                <c:pt idx="660">
                  <c:v>553.33326260248793</c:v>
                </c:pt>
                <c:pt idx="661">
                  <c:v>573.33330313364661</c:v>
                </c:pt>
                <c:pt idx="662">
                  <c:v>593.33334366480528</c:v>
                </c:pt>
                <c:pt idx="663">
                  <c:v>606.66670401891065</c:v>
                </c:pt>
                <c:pt idx="664">
                  <c:v>626.66674455006944</c:v>
                </c:pt>
                <c:pt idx="665">
                  <c:v>640.00010490417469</c:v>
                </c:pt>
                <c:pt idx="666">
                  <c:v>646.66678508122743</c:v>
                </c:pt>
                <c:pt idx="667">
                  <c:v>666.66682561238667</c:v>
                </c:pt>
                <c:pt idx="668">
                  <c:v>673.33350578943998</c:v>
                </c:pt>
                <c:pt idx="669">
                  <c:v>686.6668661435466</c:v>
                </c:pt>
                <c:pt idx="670">
                  <c:v>693.33354632060002</c:v>
                </c:pt>
                <c:pt idx="671">
                  <c:v>706.66690667470004</c:v>
                </c:pt>
                <c:pt idx="672">
                  <c:v>713.33358685175335</c:v>
                </c:pt>
                <c:pt idx="673">
                  <c:v>733.33362738291328</c:v>
                </c:pt>
                <c:pt idx="674">
                  <c:v>740.0003075599667</c:v>
                </c:pt>
                <c:pt idx="675">
                  <c:v>760.00034809112674</c:v>
                </c:pt>
                <c:pt idx="676">
                  <c:v>773.33370844523336</c:v>
                </c:pt>
                <c:pt idx="677">
                  <c:v>780.00038862228678</c:v>
                </c:pt>
                <c:pt idx="678">
                  <c:v>786.66706879933997</c:v>
                </c:pt>
                <c:pt idx="679">
                  <c:v>793.3337489763868</c:v>
                </c:pt>
                <c:pt idx="680">
                  <c:v>806.6671093304933</c:v>
                </c:pt>
                <c:pt idx="681">
                  <c:v>820.00046968460003</c:v>
                </c:pt>
                <c:pt idx="682">
                  <c:v>820.00046968460003</c:v>
                </c:pt>
                <c:pt idx="683">
                  <c:v>833.33383003870665</c:v>
                </c:pt>
                <c:pt idx="684">
                  <c:v>840.00051021575996</c:v>
                </c:pt>
                <c:pt idx="685">
                  <c:v>840.00051021575996</c:v>
                </c:pt>
                <c:pt idx="686">
                  <c:v>840.00051021575996</c:v>
                </c:pt>
                <c:pt idx="687">
                  <c:v>846.66719039281338</c:v>
                </c:pt>
                <c:pt idx="688">
                  <c:v>853.33387056986658</c:v>
                </c:pt>
                <c:pt idx="689">
                  <c:v>846.66719039281338</c:v>
                </c:pt>
                <c:pt idx="690">
                  <c:v>846.66719039281338</c:v>
                </c:pt>
                <c:pt idx="691">
                  <c:v>846.66719039281338</c:v>
                </c:pt>
                <c:pt idx="692">
                  <c:v>846.66719039281338</c:v>
                </c:pt>
                <c:pt idx="693">
                  <c:v>840.00051021575996</c:v>
                </c:pt>
                <c:pt idx="694">
                  <c:v>840.00051021575996</c:v>
                </c:pt>
                <c:pt idx="695">
                  <c:v>833.33383003870665</c:v>
                </c:pt>
                <c:pt idx="696">
                  <c:v>826.66714986165346</c:v>
                </c:pt>
                <c:pt idx="697">
                  <c:v>826.66714986165346</c:v>
                </c:pt>
                <c:pt idx="698">
                  <c:v>813.33378950754661</c:v>
                </c:pt>
                <c:pt idx="699">
                  <c:v>813.33378950754661</c:v>
                </c:pt>
                <c:pt idx="700">
                  <c:v>806.6671093304933</c:v>
                </c:pt>
                <c:pt idx="701">
                  <c:v>806.6671093304933</c:v>
                </c:pt>
                <c:pt idx="702">
                  <c:v>793.3337489763868</c:v>
                </c:pt>
                <c:pt idx="703">
                  <c:v>793.3337489763868</c:v>
                </c:pt>
                <c:pt idx="704">
                  <c:v>780.00038862228678</c:v>
                </c:pt>
                <c:pt idx="705">
                  <c:v>780.00038862228678</c:v>
                </c:pt>
                <c:pt idx="706">
                  <c:v>766.66702826818005</c:v>
                </c:pt>
                <c:pt idx="707">
                  <c:v>766.66702826818005</c:v>
                </c:pt>
                <c:pt idx="708">
                  <c:v>746.66698773702012</c:v>
                </c:pt>
                <c:pt idx="709">
                  <c:v>746.66698773702012</c:v>
                </c:pt>
                <c:pt idx="710">
                  <c:v>733.33362738291328</c:v>
                </c:pt>
                <c:pt idx="711">
                  <c:v>726.66694720585997</c:v>
                </c:pt>
                <c:pt idx="712">
                  <c:v>713.33358685175335</c:v>
                </c:pt>
                <c:pt idx="713">
                  <c:v>706.66690667470004</c:v>
                </c:pt>
                <c:pt idx="714">
                  <c:v>686.6668661435466</c:v>
                </c:pt>
                <c:pt idx="715">
                  <c:v>680.0001859664934</c:v>
                </c:pt>
                <c:pt idx="716">
                  <c:v>673.33350578943998</c:v>
                </c:pt>
                <c:pt idx="717">
                  <c:v>653.33346525828063</c:v>
                </c:pt>
                <c:pt idx="718">
                  <c:v>633.33342472712195</c:v>
                </c:pt>
                <c:pt idx="719">
                  <c:v>613.33338419596328</c:v>
                </c:pt>
                <c:pt idx="720">
                  <c:v>593.33334366480528</c:v>
                </c:pt>
                <c:pt idx="721">
                  <c:v>566.6666229565941</c:v>
                </c:pt>
                <c:pt idx="722">
                  <c:v>546.66658242543531</c:v>
                </c:pt>
                <c:pt idx="723">
                  <c:v>526.66654189427663</c:v>
                </c:pt>
                <c:pt idx="724">
                  <c:v>513.33318154017127</c:v>
                </c:pt>
                <c:pt idx="725">
                  <c:v>499.99982118606601</c:v>
                </c:pt>
                <c:pt idx="726">
                  <c:v>479.99978065490734</c:v>
                </c:pt>
                <c:pt idx="727">
                  <c:v>466.66642030080129</c:v>
                </c:pt>
                <c:pt idx="728">
                  <c:v>453.33305994669598</c:v>
                </c:pt>
                <c:pt idx="729">
                  <c:v>439.99969959259067</c:v>
                </c:pt>
                <c:pt idx="730">
                  <c:v>419.999659061432</c:v>
                </c:pt>
                <c:pt idx="731">
                  <c:v>413.33300371964805</c:v>
                </c:pt>
                <c:pt idx="732">
                  <c:v>399.99969303607929</c:v>
                </c:pt>
                <c:pt idx="733">
                  <c:v>393.33303769429534</c:v>
                </c:pt>
                <c:pt idx="734">
                  <c:v>386.66638235251133</c:v>
                </c:pt>
                <c:pt idx="735">
                  <c:v>379.99972701072664</c:v>
                </c:pt>
                <c:pt idx="736">
                  <c:v>373.33307166894264</c:v>
                </c:pt>
                <c:pt idx="737">
                  <c:v>366.66641632715869</c:v>
                </c:pt>
                <c:pt idx="738">
                  <c:v>359.99976098537468</c:v>
                </c:pt>
                <c:pt idx="739">
                  <c:v>353.33310564358999</c:v>
                </c:pt>
                <c:pt idx="740">
                  <c:v>353.33310564358999</c:v>
                </c:pt>
                <c:pt idx="741">
                  <c:v>353.33310564358999</c:v>
                </c:pt>
                <c:pt idx="742">
                  <c:v>353.33310564358999</c:v>
                </c:pt>
                <c:pt idx="743">
                  <c:v>359.99976098537468</c:v>
                </c:pt>
                <c:pt idx="744">
                  <c:v>359.99976098537468</c:v>
                </c:pt>
                <c:pt idx="745">
                  <c:v>359.99976098537468</c:v>
                </c:pt>
                <c:pt idx="746">
                  <c:v>359.99976098537468</c:v>
                </c:pt>
                <c:pt idx="747">
                  <c:v>366.66641632715869</c:v>
                </c:pt>
                <c:pt idx="748">
                  <c:v>366.66641632715869</c:v>
                </c:pt>
                <c:pt idx="749">
                  <c:v>366.66641632715869</c:v>
                </c:pt>
                <c:pt idx="750">
                  <c:v>373.33307166894264</c:v>
                </c:pt>
                <c:pt idx="751">
                  <c:v>373.33307166894264</c:v>
                </c:pt>
                <c:pt idx="752">
                  <c:v>379.99972701072664</c:v>
                </c:pt>
                <c:pt idx="753">
                  <c:v>379.99972701072664</c:v>
                </c:pt>
                <c:pt idx="754">
                  <c:v>393.33303769429534</c:v>
                </c:pt>
                <c:pt idx="755">
                  <c:v>406.6663483778633</c:v>
                </c:pt>
                <c:pt idx="756">
                  <c:v>413.33300371964805</c:v>
                </c:pt>
                <c:pt idx="757">
                  <c:v>426.66633923848468</c:v>
                </c:pt>
                <c:pt idx="758">
                  <c:v>439.99969959259067</c:v>
                </c:pt>
                <c:pt idx="759">
                  <c:v>453.33305994669598</c:v>
                </c:pt>
                <c:pt idx="760">
                  <c:v>466.66642030080129</c:v>
                </c:pt>
                <c:pt idx="761">
                  <c:v>473.33310047785471</c:v>
                </c:pt>
                <c:pt idx="762">
                  <c:v>486.66646083196002</c:v>
                </c:pt>
                <c:pt idx="763">
                  <c:v>506.6665013631187</c:v>
                </c:pt>
                <c:pt idx="764">
                  <c:v>526.66654189427663</c:v>
                </c:pt>
                <c:pt idx="765">
                  <c:v>533.33322207133006</c:v>
                </c:pt>
                <c:pt idx="766">
                  <c:v>559.99994277954124</c:v>
                </c:pt>
                <c:pt idx="767">
                  <c:v>573.33330313364661</c:v>
                </c:pt>
                <c:pt idx="768">
                  <c:v>586.66666348775209</c:v>
                </c:pt>
                <c:pt idx="769">
                  <c:v>606.66670401891065</c:v>
                </c:pt>
                <c:pt idx="770">
                  <c:v>620.00006437301658</c:v>
                </c:pt>
                <c:pt idx="771">
                  <c:v>626.66674455006944</c:v>
                </c:pt>
                <c:pt idx="772">
                  <c:v>640.00010490417469</c:v>
                </c:pt>
                <c:pt idx="773">
                  <c:v>646.66678508122743</c:v>
                </c:pt>
                <c:pt idx="774">
                  <c:v>646.66678508122743</c:v>
                </c:pt>
                <c:pt idx="775">
                  <c:v>660.00014543533337</c:v>
                </c:pt>
                <c:pt idx="776">
                  <c:v>666.66682561238667</c:v>
                </c:pt>
                <c:pt idx="777">
                  <c:v>666.66682561238667</c:v>
                </c:pt>
                <c:pt idx="778">
                  <c:v>673.33350578943998</c:v>
                </c:pt>
                <c:pt idx="779">
                  <c:v>680.0001859664934</c:v>
                </c:pt>
                <c:pt idx="780">
                  <c:v>673.33350578943998</c:v>
                </c:pt>
                <c:pt idx="781">
                  <c:v>686.6668661435466</c:v>
                </c:pt>
                <c:pt idx="782">
                  <c:v>680.0001859664934</c:v>
                </c:pt>
                <c:pt idx="783">
                  <c:v>680.0001859664934</c:v>
                </c:pt>
                <c:pt idx="784">
                  <c:v>686.6668661435466</c:v>
                </c:pt>
                <c:pt idx="785">
                  <c:v>680.0001859664934</c:v>
                </c:pt>
                <c:pt idx="786">
                  <c:v>686.6668661435466</c:v>
                </c:pt>
                <c:pt idx="787">
                  <c:v>686.6668661435466</c:v>
                </c:pt>
                <c:pt idx="788">
                  <c:v>686.6668661435466</c:v>
                </c:pt>
                <c:pt idx="789">
                  <c:v>693.33354632060002</c:v>
                </c:pt>
                <c:pt idx="790">
                  <c:v>693.33354632060002</c:v>
                </c:pt>
                <c:pt idx="791">
                  <c:v>693.33354632060002</c:v>
                </c:pt>
                <c:pt idx="792">
                  <c:v>700.00022649765333</c:v>
                </c:pt>
                <c:pt idx="793">
                  <c:v>700.00022649765333</c:v>
                </c:pt>
                <c:pt idx="794">
                  <c:v>700.00022649765333</c:v>
                </c:pt>
                <c:pt idx="795">
                  <c:v>700.00022649765333</c:v>
                </c:pt>
                <c:pt idx="796">
                  <c:v>700.00022649765333</c:v>
                </c:pt>
                <c:pt idx="797">
                  <c:v>700.00022649765333</c:v>
                </c:pt>
                <c:pt idx="798">
                  <c:v>700.00022649765333</c:v>
                </c:pt>
                <c:pt idx="799">
                  <c:v>693.33354632060002</c:v>
                </c:pt>
                <c:pt idx="800">
                  <c:v>700.00022649765333</c:v>
                </c:pt>
                <c:pt idx="801">
                  <c:v>693.33354632060002</c:v>
                </c:pt>
                <c:pt idx="802">
                  <c:v>693.33354632060002</c:v>
                </c:pt>
                <c:pt idx="803">
                  <c:v>686.6668661435466</c:v>
                </c:pt>
                <c:pt idx="804">
                  <c:v>680.0001859664934</c:v>
                </c:pt>
                <c:pt idx="805">
                  <c:v>680.0001859664934</c:v>
                </c:pt>
                <c:pt idx="806">
                  <c:v>673.33350578943998</c:v>
                </c:pt>
                <c:pt idx="807">
                  <c:v>673.33350578943998</c:v>
                </c:pt>
                <c:pt idx="808">
                  <c:v>660.00014543533337</c:v>
                </c:pt>
                <c:pt idx="809">
                  <c:v>653.33346525828063</c:v>
                </c:pt>
                <c:pt idx="810">
                  <c:v>646.66678508122743</c:v>
                </c:pt>
                <c:pt idx="811">
                  <c:v>640.00010490417469</c:v>
                </c:pt>
                <c:pt idx="812">
                  <c:v>626.66674455006944</c:v>
                </c:pt>
                <c:pt idx="813">
                  <c:v>606.66670401891065</c:v>
                </c:pt>
                <c:pt idx="814">
                  <c:v>593.33334366480528</c:v>
                </c:pt>
                <c:pt idx="815">
                  <c:v>579.99998331069935</c:v>
                </c:pt>
                <c:pt idx="816">
                  <c:v>559.99994277954124</c:v>
                </c:pt>
                <c:pt idx="817">
                  <c:v>539.99990224838268</c:v>
                </c:pt>
                <c:pt idx="818">
                  <c:v>533.33322207133006</c:v>
                </c:pt>
                <c:pt idx="819">
                  <c:v>513.33318154017127</c:v>
                </c:pt>
                <c:pt idx="820">
                  <c:v>506.6665013631187</c:v>
                </c:pt>
                <c:pt idx="821">
                  <c:v>486.66646083196002</c:v>
                </c:pt>
                <c:pt idx="822">
                  <c:v>479.99978065490734</c:v>
                </c:pt>
                <c:pt idx="823">
                  <c:v>459.99974012374867</c:v>
                </c:pt>
                <c:pt idx="824">
                  <c:v>453.33305994669598</c:v>
                </c:pt>
                <c:pt idx="825">
                  <c:v>439.99969959259067</c:v>
                </c:pt>
                <c:pt idx="826">
                  <c:v>433.33301941553731</c:v>
                </c:pt>
                <c:pt idx="827">
                  <c:v>426.66633923848468</c:v>
                </c:pt>
                <c:pt idx="828">
                  <c:v>419.999659061432</c:v>
                </c:pt>
                <c:pt idx="829">
                  <c:v>413.33300371964805</c:v>
                </c:pt>
                <c:pt idx="830">
                  <c:v>413.33300371964805</c:v>
                </c:pt>
                <c:pt idx="831">
                  <c:v>399.99969303607929</c:v>
                </c:pt>
                <c:pt idx="832">
                  <c:v>399.99969303607929</c:v>
                </c:pt>
                <c:pt idx="833">
                  <c:v>386.66638235251133</c:v>
                </c:pt>
                <c:pt idx="834">
                  <c:v>393.33303769429534</c:v>
                </c:pt>
                <c:pt idx="835">
                  <c:v>379.99972701072664</c:v>
                </c:pt>
                <c:pt idx="836">
                  <c:v>379.99972701072664</c:v>
                </c:pt>
                <c:pt idx="837">
                  <c:v>373.33307166894264</c:v>
                </c:pt>
                <c:pt idx="838">
                  <c:v>366.66641632715869</c:v>
                </c:pt>
                <c:pt idx="839">
                  <c:v>366.66641632715869</c:v>
                </c:pt>
                <c:pt idx="840">
                  <c:v>366.66641632715869</c:v>
                </c:pt>
                <c:pt idx="841">
                  <c:v>359.99976098537468</c:v>
                </c:pt>
                <c:pt idx="842">
                  <c:v>359.99976098537468</c:v>
                </c:pt>
                <c:pt idx="843">
                  <c:v>353.33310564358999</c:v>
                </c:pt>
                <c:pt idx="844">
                  <c:v>353.33310564358999</c:v>
                </c:pt>
                <c:pt idx="845">
                  <c:v>353.33310564358999</c:v>
                </c:pt>
                <c:pt idx="846">
                  <c:v>346.66645030180604</c:v>
                </c:pt>
                <c:pt idx="847">
                  <c:v>353.33310564358999</c:v>
                </c:pt>
                <c:pt idx="848">
                  <c:v>346.66645030180604</c:v>
                </c:pt>
                <c:pt idx="849">
                  <c:v>346.66645030180604</c:v>
                </c:pt>
                <c:pt idx="850">
                  <c:v>346.66645030180604</c:v>
                </c:pt>
                <c:pt idx="851">
                  <c:v>353.33310564358999</c:v>
                </c:pt>
                <c:pt idx="852">
                  <c:v>353.33310564358999</c:v>
                </c:pt>
                <c:pt idx="853">
                  <c:v>353.33310564358999</c:v>
                </c:pt>
                <c:pt idx="854">
                  <c:v>359.99976098537468</c:v>
                </c:pt>
                <c:pt idx="855">
                  <c:v>373.33307166894264</c:v>
                </c:pt>
                <c:pt idx="856">
                  <c:v>373.33307166894264</c:v>
                </c:pt>
                <c:pt idx="857">
                  <c:v>393.33303769429534</c:v>
                </c:pt>
                <c:pt idx="858">
                  <c:v>399.99969303607929</c:v>
                </c:pt>
                <c:pt idx="859">
                  <c:v>413.33300371964805</c:v>
                </c:pt>
                <c:pt idx="860">
                  <c:v>433.33301941553731</c:v>
                </c:pt>
                <c:pt idx="861">
                  <c:v>446.66637976964336</c:v>
                </c:pt>
                <c:pt idx="862">
                  <c:v>466.66642030080129</c:v>
                </c:pt>
                <c:pt idx="863">
                  <c:v>486.66646083196002</c:v>
                </c:pt>
                <c:pt idx="864">
                  <c:v>499.99982118606601</c:v>
                </c:pt>
                <c:pt idx="865">
                  <c:v>526.66654189427663</c:v>
                </c:pt>
                <c:pt idx="866">
                  <c:v>539.99990224838268</c:v>
                </c:pt>
                <c:pt idx="867">
                  <c:v>566.6666229565941</c:v>
                </c:pt>
                <c:pt idx="868">
                  <c:v>586.66666348775209</c:v>
                </c:pt>
                <c:pt idx="869">
                  <c:v>606.66670401891065</c:v>
                </c:pt>
                <c:pt idx="870">
                  <c:v>613.33338419596328</c:v>
                </c:pt>
                <c:pt idx="871">
                  <c:v>633.33342472712195</c:v>
                </c:pt>
                <c:pt idx="872">
                  <c:v>640.00010490417469</c:v>
                </c:pt>
                <c:pt idx="873">
                  <c:v>653.33346525828063</c:v>
                </c:pt>
                <c:pt idx="874">
                  <c:v>660.00014543533337</c:v>
                </c:pt>
                <c:pt idx="875">
                  <c:v>680.0001859664934</c:v>
                </c:pt>
                <c:pt idx="876">
                  <c:v>680.0001859664934</c:v>
                </c:pt>
                <c:pt idx="877">
                  <c:v>700.00022649765333</c:v>
                </c:pt>
                <c:pt idx="878">
                  <c:v>700.00022649765333</c:v>
                </c:pt>
                <c:pt idx="879">
                  <c:v>706.66690667470004</c:v>
                </c:pt>
                <c:pt idx="880">
                  <c:v>713.33358685175335</c:v>
                </c:pt>
                <c:pt idx="881">
                  <c:v>713.33358685175335</c:v>
                </c:pt>
                <c:pt idx="882">
                  <c:v>720.00026702880666</c:v>
                </c:pt>
                <c:pt idx="883">
                  <c:v>726.66694720585997</c:v>
                </c:pt>
                <c:pt idx="884">
                  <c:v>726.66694720585997</c:v>
                </c:pt>
                <c:pt idx="885">
                  <c:v>733.33362738291328</c:v>
                </c:pt>
                <c:pt idx="886">
                  <c:v>733.33362738291328</c:v>
                </c:pt>
                <c:pt idx="887">
                  <c:v>733.33362738291328</c:v>
                </c:pt>
                <c:pt idx="888">
                  <c:v>733.33362738291328</c:v>
                </c:pt>
                <c:pt idx="889">
                  <c:v>733.33362738291328</c:v>
                </c:pt>
                <c:pt idx="890">
                  <c:v>740.0003075599667</c:v>
                </c:pt>
                <c:pt idx="891">
                  <c:v>733.33362738291328</c:v>
                </c:pt>
                <c:pt idx="892">
                  <c:v>733.33362738291328</c:v>
                </c:pt>
                <c:pt idx="893">
                  <c:v>733.33362738291328</c:v>
                </c:pt>
                <c:pt idx="894">
                  <c:v>733.33362738291328</c:v>
                </c:pt>
                <c:pt idx="895">
                  <c:v>726.66694720585997</c:v>
                </c:pt>
                <c:pt idx="896">
                  <c:v>733.33362738291328</c:v>
                </c:pt>
                <c:pt idx="897">
                  <c:v>720.00026702880666</c:v>
                </c:pt>
                <c:pt idx="898">
                  <c:v>726.66694720585997</c:v>
                </c:pt>
                <c:pt idx="899">
                  <c:v>713.33358685175335</c:v>
                </c:pt>
                <c:pt idx="900">
                  <c:v>720.00026702880666</c:v>
                </c:pt>
                <c:pt idx="901">
                  <c:v>713.33358685175335</c:v>
                </c:pt>
                <c:pt idx="902">
                  <c:v>706.66690667470004</c:v>
                </c:pt>
                <c:pt idx="903">
                  <c:v>706.66690667470004</c:v>
                </c:pt>
                <c:pt idx="904">
                  <c:v>700.00022649765333</c:v>
                </c:pt>
                <c:pt idx="905">
                  <c:v>700.00022649765333</c:v>
                </c:pt>
                <c:pt idx="906">
                  <c:v>686.6668661435466</c:v>
                </c:pt>
                <c:pt idx="907">
                  <c:v>686.6668661435466</c:v>
                </c:pt>
                <c:pt idx="908">
                  <c:v>673.33350578943998</c:v>
                </c:pt>
                <c:pt idx="909">
                  <c:v>673.33350578943998</c:v>
                </c:pt>
                <c:pt idx="910">
                  <c:v>660.00014543533337</c:v>
                </c:pt>
                <c:pt idx="911">
                  <c:v>653.33346525828063</c:v>
                </c:pt>
                <c:pt idx="912">
                  <c:v>653.33346525828063</c:v>
                </c:pt>
                <c:pt idx="913">
                  <c:v>640.00010490417469</c:v>
                </c:pt>
                <c:pt idx="914">
                  <c:v>640.00010490417469</c:v>
                </c:pt>
                <c:pt idx="915">
                  <c:v>626.66674455006944</c:v>
                </c:pt>
                <c:pt idx="916">
                  <c:v>620.00006437301658</c:v>
                </c:pt>
                <c:pt idx="917">
                  <c:v>606.66670401891065</c:v>
                </c:pt>
                <c:pt idx="918">
                  <c:v>606.66670401891065</c:v>
                </c:pt>
                <c:pt idx="919">
                  <c:v>586.66666348775209</c:v>
                </c:pt>
                <c:pt idx="920">
                  <c:v>586.66666348775209</c:v>
                </c:pt>
                <c:pt idx="921">
                  <c:v>566.6666229565941</c:v>
                </c:pt>
                <c:pt idx="922">
                  <c:v>553.33326260248793</c:v>
                </c:pt>
                <c:pt idx="923">
                  <c:v>539.99990224838268</c:v>
                </c:pt>
                <c:pt idx="924">
                  <c:v>526.66654189427663</c:v>
                </c:pt>
                <c:pt idx="925">
                  <c:v>513.33318154017127</c:v>
                </c:pt>
                <c:pt idx="926">
                  <c:v>499.99982118606601</c:v>
                </c:pt>
                <c:pt idx="927">
                  <c:v>493.33314100901265</c:v>
                </c:pt>
                <c:pt idx="928">
                  <c:v>479.99978065490734</c:v>
                </c:pt>
                <c:pt idx="929">
                  <c:v>466.66642030080129</c:v>
                </c:pt>
                <c:pt idx="930">
                  <c:v>453.33305994669598</c:v>
                </c:pt>
                <c:pt idx="931">
                  <c:v>453.33305994669598</c:v>
                </c:pt>
                <c:pt idx="932">
                  <c:v>446.66637976964336</c:v>
                </c:pt>
                <c:pt idx="933">
                  <c:v>439.99969959259067</c:v>
                </c:pt>
                <c:pt idx="934">
                  <c:v>439.99969959259067</c:v>
                </c:pt>
                <c:pt idx="935">
                  <c:v>433.33301941553731</c:v>
                </c:pt>
                <c:pt idx="936">
                  <c:v>433.33301941553731</c:v>
                </c:pt>
                <c:pt idx="937">
                  <c:v>439.99969959259067</c:v>
                </c:pt>
                <c:pt idx="938">
                  <c:v>433.33301941553731</c:v>
                </c:pt>
                <c:pt idx="939">
                  <c:v>433.33301941553731</c:v>
                </c:pt>
                <c:pt idx="940">
                  <c:v>439.99969959259067</c:v>
                </c:pt>
                <c:pt idx="941">
                  <c:v>453.33305994669598</c:v>
                </c:pt>
                <c:pt idx="942">
                  <c:v>459.99974012374867</c:v>
                </c:pt>
                <c:pt idx="943">
                  <c:v>473.33310047785471</c:v>
                </c:pt>
                <c:pt idx="944">
                  <c:v>493.33314100901265</c:v>
                </c:pt>
                <c:pt idx="945">
                  <c:v>519.99986171722401</c:v>
                </c:pt>
                <c:pt idx="946">
                  <c:v>546.66658242543531</c:v>
                </c:pt>
                <c:pt idx="947">
                  <c:v>586.66666348775209</c:v>
                </c:pt>
                <c:pt idx="948">
                  <c:v>626.66674455006944</c:v>
                </c:pt>
                <c:pt idx="949">
                  <c:v>653.33346525828063</c:v>
                </c:pt>
                <c:pt idx="950">
                  <c:v>693.33354632060002</c:v>
                </c:pt>
                <c:pt idx="951">
                  <c:v>713.33358685175335</c:v>
                </c:pt>
                <c:pt idx="952">
                  <c:v>740.0003075599667</c:v>
                </c:pt>
                <c:pt idx="953">
                  <c:v>753.33366791407332</c:v>
                </c:pt>
                <c:pt idx="954">
                  <c:v>780.00038862228678</c:v>
                </c:pt>
                <c:pt idx="955">
                  <c:v>793.3337489763868</c:v>
                </c:pt>
                <c:pt idx="956">
                  <c:v>800.00042915344</c:v>
                </c:pt>
                <c:pt idx="957">
                  <c:v>820.00046968460003</c:v>
                </c:pt>
                <c:pt idx="958">
                  <c:v>833.33383003870665</c:v>
                </c:pt>
                <c:pt idx="959">
                  <c:v>840.00051021575996</c:v>
                </c:pt>
                <c:pt idx="960">
                  <c:v>853.33387056986658</c:v>
                </c:pt>
                <c:pt idx="961">
                  <c:v>860.00055074692</c:v>
                </c:pt>
                <c:pt idx="962">
                  <c:v>873.33391110102673</c:v>
                </c:pt>
                <c:pt idx="963">
                  <c:v>880.00059127807333</c:v>
                </c:pt>
                <c:pt idx="964">
                  <c:v>886.66727145512652</c:v>
                </c:pt>
                <c:pt idx="965">
                  <c:v>900.00063180923325</c:v>
                </c:pt>
                <c:pt idx="966">
                  <c:v>900.00063180923325</c:v>
                </c:pt>
                <c:pt idx="967">
                  <c:v>906.66731198628668</c:v>
                </c:pt>
                <c:pt idx="968">
                  <c:v>906.66731198628668</c:v>
                </c:pt>
                <c:pt idx="969">
                  <c:v>913.33399216333999</c:v>
                </c:pt>
                <c:pt idx="970">
                  <c:v>913.33399216333999</c:v>
                </c:pt>
                <c:pt idx="971">
                  <c:v>913.33399216333999</c:v>
                </c:pt>
                <c:pt idx="972">
                  <c:v>920.00067234039329</c:v>
                </c:pt>
                <c:pt idx="973">
                  <c:v>913.33399216333999</c:v>
                </c:pt>
                <c:pt idx="974">
                  <c:v>920.00067234039329</c:v>
                </c:pt>
                <c:pt idx="975">
                  <c:v>920.00067234039329</c:v>
                </c:pt>
                <c:pt idx="976">
                  <c:v>913.33399216333999</c:v>
                </c:pt>
                <c:pt idx="977">
                  <c:v>920.00067234039329</c:v>
                </c:pt>
                <c:pt idx="978">
                  <c:v>913.33399216333999</c:v>
                </c:pt>
                <c:pt idx="979">
                  <c:v>906.66731198628668</c:v>
                </c:pt>
                <c:pt idx="980">
                  <c:v>913.33399216333999</c:v>
                </c:pt>
                <c:pt idx="981">
                  <c:v>900.00063180923325</c:v>
                </c:pt>
                <c:pt idx="982">
                  <c:v>906.66731198628668</c:v>
                </c:pt>
                <c:pt idx="983">
                  <c:v>900.00063180923325</c:v>
                </c:pt>
                <c:pt idx="984">
                  <c:v>893.33395163217983</c:v>
                </c:pt>
                <c:pt idx="985">
                  <c:v>886.66727145512652</c:v>
                </c:pt>
                <c:pt idx="986">
                  <c:v>893.33395163217983</c:v>
                </c:pt>
                <c:pt idx="987">
                  <c:v>880.00059127807333</c:v>
                </c:pt>
                <c:pt idx="988">
                  <c:v>880.00059127807333</c:v>
                </c:pt>
                <c:pt idx="989">
                  <c:v>873.33391110102673</c:v>
                </c:pt>
                <c:pt idx="990">
                  <c:v>873.33391110102673</c:v>
                </c:pt>
                <c:pt idx="991">
                  <c:v>866.66723092397331</c:v>
                </c:pt>
                <c:pt idx="992">
                  <c:v>860.00055074692</c:v>
                </c:pt>
                <c:pt idx="993">
                  <c:v>853.33387056986658</c:v>
                </c:pt>
                <c:pt idx="994">
                  <c:v>853.33387056986658</c:v>
                </c:pt>
                <c:pt idx="995">
                  <c:v>840.00051021575996</c:v>
                </c:pt>
                <c:pt idx="996">
                  <c:v>840.00051021575996</c:v>
                </c:pt>
                <c:pt idx="997">
                  <c:v>826.66714986165346</c:v>
                </c:pt>
                <c:pt idx="998">
                  <c:v>826.66714986165346</c:v>
                </c:pt>
                <c:pt idx="999">
                  <c:v>813.33378950754661</c:v>
                </c:pt>
                <c:pt idx="1000">
                  <c:v>806.6671093304933</c:v>
                </c:pt>
                <c:pt idx="1001">
                  <c:v>793.3337489763868</c:v>
                </c:pt>
                <c:pt idx="1002">
                  <c:v>786.66706879933997</c:v>
                </c:pt>
                <c:pt idx="1003">
                  <c:v>780.00038862228678</c:v>
                </c:pt>
                <c:pt idx="1004">
                  <c:v>773.33370844523336</c:v>
                </c:pt>
                <c:pt idx="1005">
                  <c:v>760.00034809112674</c:v>
                </c:pt>
                <c:pt idx="1006">
                  <c:v>746.66698773702012</c:v>
                </c:pt>
                <c:pt idx="1007">
                  <c:v>733.33362738291328</c:v>
                </c:pt>
                <c:pt idx="1008">
                  <c:v>720.00026702880666</c:v>
                </c:pt>
                <c:pt idx="1009">
                  <c:v>706.66690667470004</c:v>
                </c:pt>
                <c:pt idx="1010">
                  <c:v>693.33354632060002</c:v>
                </c:pt>
                <c:pt idx="1011">
                  <c:v>673.33350578943998</c:v>
                </c:pt>
                <c:pt idx="1012">
                  <c:v>653.33346525828063</c:v>
                </c:pt>
                <c:pt idx="1013">
                  <c:v>633.33342472712195</c:v>
                </c:pt>
                <c:pt idx="1014">
                  <c:v>613.33338419596328</c:v>
                </c:pt>
                <c:pt idx="1015">
                  <c:v>579.99998331069935</c:v>
                </c:pt>
                <c:pt idx="1016">
                  <c:v>546.66658242543531</c:v>
                </c:pt>
                <c:pt idx="1017">
                  <c:v>519.99986171722401</c:v>
                </c:pt>
                <c:pt idx="1018">
                  <c:v>493.33314100901265</c:v>
                </c:pt>
                <c:pt idx="1019">
                  <c:v>479.99978065490734</c:v>
                </c:pt>
                <c:pt idx="1020">
                  <c:v>453.33305994669598</c:v>
                </c:pt>
                <c:pt idx="1021">
                  <c:v>433.33301941553731</c:v>
                </c:pt>
                <c:pt idx="1022">
                  <c:v>419.999659061432</c:v>
                </c:pt>
                <c:pt idx="1023">
                  <c:v>406.6663483778633</c:v>
                </c:pt>
                <c:pt idx="1024">
                  <c:v>399.99969303607929</c:v>
                </c:pt>
                <c:pt idx="1025">
                  <c:v>386.66638235251133</c:v>
                </c:pt>
                <c:pt idx="1026">
                  <c:v>379.99972701072664</c:v>
                </c:pt>
                <c:pt idx="1027">
                  <c:v>373.33307166894264</c:v>
                </c:pt>
                <c:pt idx="1028">
                  <c:v>366.66641632715869</c:v>
                </c:pt>
                <c:pt idx="1029">
                  <c:v>353.33310564358999</c:v>
                </c:pt>
                <c:pt idx="1030">
                  <c:v>353.33310564358999</c:v>
                </c:pt>
                <c:pt idx="1031">
                  <c:v>346.66645030180604</c:v>
                </c:pt>
                <c:pt idx="1032">
                  <c:v>346.66645030180604</c:v>
                </c:pt>
                <c:pt idx="1033">
                  <c:v>339.99979496002203</c:v>
                </c:pt>
                <c:pt idx="1034">
                  <c:v>339.99979496002203</c:v>
                </c:pt>
                <c:pt idx="1035">
                  <c:v>346.66645030180604</c:v>
                </c:pt>
                <c:pt idx="1036">
                  <c:v>339.99979496002203</c:v>
                </c:pt>
                <c:pt idx="1037">
                  <c:v>353.33310564358999</c:v>
                </c:pt>
                <c:pt idx="1038">
                  <c:v>353.33310564358999</c:v>
                </c:pt>
                <c:pt idx="1039">
                  <c:v>353.33310564358999</c:v>
                </c:pt>
                <c:pt idx="1040">
                  <c:v>373.33307166894264</c:v>
                </c:pt>
                <c:pt idx="1041">
                  <c:v>373.33307166894264</c:v>
                </c:pt>
                <c:pt idx="1042">
                  <c:v>393.33303769429534</c:v>
                </c:pt>
                <c:pt idx="1043">
                  <c:v>399.99969303607929</c:v>
                </c:pt>
                <c:pt idx="1044">
                  <c:v>406.6663483778633</c:v>
                </c:pt>
                <c:pt idx="1045">
                  <c:v>419.999659061432</c:v>
                </c:pt>
                <c:pt idx="1046">
                  <c:v>433.33301941553731</c:v>
                </c:pt>
                <c:pt idx="1047">
                  <c:v>433.33301941553731</c:v>
                </c:pt>
                <c:pt idx="1048">
                  <c:v>446.66637976964336</c:v>
                </c:pt>
                <c:pt idx="1049">
                  <c:v>453.33305994669598</c:v>
                </c:pt>
                <c:pt idx="1050">
                  <c:v>459.99974012374867</c:v>
                </c:pt>
                <c:pt idx="1051">
                  <c:v>473.33310047785471</c:v>
                </c:pt>
                <c:pt idx="1052">
                  <c:v>473.33310047785471</c:v>
                </c:pt>
                <c:pt idx="1053">
                  <c:v>479.99978065490734</c:v>
                </c:pt>
                <c:pt idx="1054">
                  <c:v>486.66646083196002</c:v>
                </c:pt>
                <c:pt idx="1055">
                  <c:v>493.33314100901265</c:v>
                </c:pt>
                <c:pt idx="1056">
                  <c:v>499.99982118606601</c:v>
                </c:pt>
                <c:pt idx="1057">
                  <c:v>506.6665013631187</c:v>
                </c:pt>
                <c:pt idx="1058">
                  <c:v>506.6665013631187</c:v>
                </c:pt>
                <c:pt idx="1059">
                  <c:v>519.99986171722401</c:v>
                </c:pt>
                <c:pt idx="1060">
                  <c:v>519.99986171722401</c:v>
                </c:pt>
                <c:pt idx="1061">
                  <c:v>519.99986171722401</c:v>
                </c:pt>
                <c:pt idx="1062">
                  <c:v>526.66654189427663</c:v>
                </c:pt>
                <c:pt idx="1063">
                  <c:v>533.33322207133006</c:v>
                </c:pt>
                <c:pt idx="1064">
                  <c:v>526.66654189427663</c:v>
                </c:pt>
                <c:pt idx="1065">
                  <c:v>539.99990224838268</c:v>
                </c:pt>
                <c:pt idx="1066">
                  <c:v>533.33322207133006</c:v>
                </c:pt>
                <c:pt idx="1067">
                  <c:v>539.99990224838268</c:v>
                </c:pt>
                <c:pt idx="1068">
                  <c:v>533.33322207133006</c:v>
                </c:pt>
                <c:pt idx="1069">
                  <c:v>539.99990224838268</c:v>
                </c:pt>
                <c:pt idx="1070">
                  <c:v>539.99990224838268</c:v>
                </c:pt>
                <c:pt idx="1071">
                  <c:v>533.33322207133006</c:v>
                </c:pt>
                <c:pt idx="1072">
                  <c:v>539.99990224838268</c:v>
                </c:pt>
                <c:pt idx="1073">
                  <c:v>533.33322207133006</c:v>
                </c:pt>
                <c:pt idx="1074">
                  <c:v>526.66654189427663</c:v>
                </c:pt>
                <c:pt idx="1075">
                  <c:v>533.33322207133006</c:v>
                </c:pt>
                <c:pt idx="1076">
                  <c:v>526.66654189427663</c:v>
                </c:pt>
                <c:pt idx="1077">
                  <c:v>526.66654189427663</c:v>
                </c:pt>
                <c:pt idx="1078">
                  <c:v>519.99986171722401</c:v>
                </c:pt>
                <c:pt idx="1079">
                  <c:v>519.99986171722401</c:v>
                </c:pt>
                <c:pt idx="1080">
                  <c:v>519.99986171722401</c:v>
                </c:pt>
                <c:pt idx="1081">
                  <c:v>513.33318154017127</c:v>
                </c:pt>
                <c:pt idx="1082">
                  <c:v>506.6665013631187</c:v>
                </c:pt>
                <c:pt idx="1083">
                  <c:v>506.6665013631187</c:v>
                </c:pt>
                <c:pt idx="1084">
                  <c:v>506.6665013631187</c:v>
                </c:pt>
                <c:pt idx="1085">
                  <c:v>499.99982118606601</c:v>
                </c:pt>
                <c:pt idx="1086">
                  <c:v>499.99982118606601</c:v>
                </c:pt>
                <c:pt idx="1087">
                  <c:v>493.33314100901265</c:v>
                </c:pt>
                <c:pt idx="1088">
                  <c:v>493.33314100901265</c:v>
                </c:pt>
                <c:pt idx="1089">
                  <c:v>486.66646083196002</c:v>
                </c:pt>
                <c:pt idx="1090">
                  <c:v>479.99978065490734</c:v>
                </c:pt>
                <c:pt idx="1091">
                  <c:v>479.99978065490734</c:v>
                </c:pt>
                <c:pt idx="1092">
                  <c:v>473.33310047785471</c:v>
                </c:pt>
                <c:pt idx="1093">
                  <c:v>473.33310047785471</c:v>
                </c:pt>
                <c:pt idx="1094">
                  <c:v>466.66642030080129</c:v>
                </c:pt>
                <c:pt idx="1095">
                  <c:v>459.99974012374867</c:v>
                </c:pt>
                <c:pt idx="1096">
                  <c:v>459.99974012374867</c:v>
                </c:pt>
                <c:pt idx="1097">
                  <c:v>453.33305994669598</c:v>
                </c:pt>
                <c:pt idx="1098">
                  <c:v>453.33305994669598</c:v>
                </c:pt>
                <c:pt idx="1099">
                  <c:v>446.66637976964336</c:v>
                </c:pt>
                <c:pt idx="1100">
                  <c:v>446.66637976964336</c:v>
                </c:pt>
                <c:pt idx="1101">
                  <c:v>439.99969959259067</c:v>
                </c:pt>
                <c:pt idx="1102">
                  <c:v>433.33301941553731</c:v>
                </c:pt>
                <c:pt idx="1103">
                  <c:v>433.33301941553731</c:v>
                </c:pt>
                <c:pt idx="1104">
                  <c:v>433.33301941553731</c:v>
                </c:pt>
                <c:pt idx="1105">
                  <c:v>426.66633923848468</c:v>
                </c:pt>
                <c:pt idx="1106">
                  <c:v>419.999659061432</c:v>
                </c:pt>
                <c:pt idx="1107">
                  <c:v>426.66633923848468</c:v>
                </c:pt>
                <c:pt idx="1108">
                  <c:v>413.33300371964805</c:v>
                </c:pt>
                <c:pt idx="1109">
                  <c:v>413.33300371964805</c:v>
                </c:pt>
                <c:pt idx="1110">
                  <c:v>413.33300371964805</c:v>
                </c:pt>
                <c:pt idx="1111">
                  <c:v>406.6663483778633</c:v>
                </c:pt>
                <c:pt idx="1112">
                  <c:v>406.6663483778633</c:v>
                </c:pt>
                <c:pt idx="1113">
                  <c:v>399.99969303607929</c:v>
                </c:pt>
                <c:pt idx="1114">
                  <c:v>393.33303769429534</c:v>
                </c:pt>
                <c:pt idx="1115">
                  <c:v>399.99969303607929</c:v>
                </c:pt>
                <c:pt idx="1116">
                  <c:v>393.33303769429534</c:v>
                </c:pt>
                <c:pt idx="1117">
                  <c:v>406.6663483778633</c:v>
                </c:pt>
                <c:pt idx="1118">
                  <c:v>406.6663483778633</c:v>
                </c:pt>
                <c:pt idx="1119">
                  <c:v>419.999659061432</c:v>
                </c:pt>
                <c:pt idx="1120">
                  <c:v>433.33301941553731</c:v>
                </c:pt>
                <c:pt idx="1121">
                  <c:v>453.33305994669598</c:v>
                </c:pt>
                <c:pt idx="1122">
                  <c:v>466.66642030080129</c:v>
                </c:pt>
                <c:pt idx="1123">
                  <c:v>479.99978065490734</c:v>
                </c:pt>
                <c:pt idx="1124">
                  <c:v>506.6665013631187</c:v>
                </c:pt>
                <c:pt idx="1125">
                  <c:v>533.33322207133006</c:v>
                </c:pt>
                <c:pt idx="1126">
                  <c:v>559.99994277954124</c:v>
                </c:pt>
                <c:pt idx="1127">
                  <c:v>579.99998331069935</c:v>
                </c:pt>
                <c:pt idx="1128">
                  <c:v>600.00002384185802</c:v>
                </c:pt>
                <c:pt idx="1129">
                  <c:v>600.00002384185802</c:v>
                </c:pt>
                <c:pt idx="1130">
                  <c:v>613.33338419596328</c:v>
                </c:pt>
                <c:pt idx="1131">
                  <c:v>613.33338419596328</c:v>
                </c:pt>
                <c:pt idx="1132">
                  <c:v>620.00006437301658</c:v>
                </c:pt>
                <c:pt idx="1133">
                  <c:v>626.66674455006944</c:v>
                </c:pt>
                <c:pt idx="1134">
                  <c:v>626.66674455006944</c:v>
                </c:pt>
                <c:pt idx="1135">
                  <c:v>626.66674455006944</c:v>
                </c:pt>
                <c:pt idx="1136">
                  <c:v>626.66674455006944</c:v>
                </c:pt>
                <c:pt idx="1137">
                  <c:v>633.33342472712195</c:v>
                </c:pt>
                <c:pt idx="1138">
                  <c:v>626.66674455006944</c:v>
                </c:pt>
                <c:pt idx="1139">
                  <c:v>626.66674455006944</c:v>
                </c:pt>
                <c:pt idx="1140">
                  <c:v>620.00006437301658</c:v>
                </c:pt>
                <c:pt idx="1141">
                  <c:v>626.66674455006944</c:v>
                </c:pt>
                <c:pt idx="1142">
                  <c:v>620.00006437301658</c:v>
                </c:pt>
                <c:pt idx="1143">
                  <c:v>613.33338419596328</c:v>
                </c:pt>
                <c:pt idx="1144">
                  <c:v>620.00006437301658</c:v>
                </c:pt>
                <c:pt idx="1145">
                  <c:v>606.66670401891065</c:v>
                </c:pt>
                <c:pt idx="1146">
                  <c:v>613.33338419596328</c:v>
                </c:pt>
                <c:pt idx="1147">
                  <c:v>600.00002384185802</c:v>
                </c:pt>
                <c:pt idx="1148">
                  <c:v>606.66670401891065</c:v>
                </c:pt>
                <c:pt idx="1149">
                  <c:v>600.00002384185802</c:v>
                </c:pt>
                <c:pt idx="1150">
                  <c:v>593.33334366480528</c:v>
                </c:pt>
                <c:pt idx="1151">
                  <c:v>593.33334366480528</c:v>
                </c:pt>
                <c:pt idx="1152">
                  <c:v>586.66666348775209</c:v>
                </c:pt>
                <c:pt idx="1153">
                  <c:v>579.99998331069935</c:v>
                </c:pt>
                <c:pt idx="1154">
                  <c:v>579.99998331069935</c:v>
                </c:pt>
                <c:pt idx="1155">
                  <c:v>579.99998331069935</c:v>
                </c:pt>
                <c:pt idx="1156">
                  <c:v>566.6666229565941</c:v>
                </c:pt>
                <c:pt idx="1157">
                  <c:v>573.33330313364661</c:v>
                </c:pt>
                <c:pt idx="1158">
                  <c:v>566.6666229565941</c:v>
                </c:pt>
                <c:pt idx="1159">
                  <c:v>566.6666229565941</c:v>
                </c:pt>
                <c:pt idx="1160">
                  <c:v>573.33330313364661</c:v>
                </c:pt>
                <c:pt idx="1161">
                  <c:v>566.6666229565941</c:v>
                </c:pt>
                <c:pt idx="1162">
                  <c:v>573.33330313364661</c:v>
                </c:pt>
                <c:pt idx="1163">
                  <c:v>566.6666229565941</c:v>
                </c:pt>
                <c:pt idx="1164">
                  <c:v>566.6666229565941</c:v>
                </c:pt>
                <c:pt idx="1165">
                  <c:v>566.6666229565941</c:v>
                </c:pt>
                <c:pt idx="1166">
                  <c:v>566.6666229565941</c:v>
                </c:pt>
                <c:pt idx="1167">
                  <c:v>566.6666229565941</c:v>
                </c:pt>
                <c:pt idx="1168">
                  <c:v>566.6666229565941</c:v>
                </c:pt>
                <c:pt idx="1169">
                  <c:v>559.99994277954124</c:v>
                </c:pt>
                <c:pt idx="1170">
                  <c:v>559.99994277954124</c:v>
                </c:pt>
                <c:pt idx="1171">
                  <c:v>559.99994277954124</c:v>
                </c:pt>
                <c:pt idx="1172">
                  <c:v>559.99994277954124</c:v>
                </c:pt>
                <c:pt idx="1173">
                  <c:v>553.33326260248793</c:v>
                </c:pt>
                <c:pt idx="1174">
                  <c:v>553.33326260248793</c:v>
                </c:pt>
                <c:pt idx="1175">
                  <c:v>566.6666229565941</c:v>
                </c:pt>
                <c:pt idx="1176">
                  <c:v>566.6666229565941</c:v>
                </c:pt>
                <c:pt idx="1177">
                  <c:v>579.99998331069935</c:v>
                </c:pt>
                <c:pt idx="1178">
                  <c:v>586.66666348775209</c:v>
                </c:pt>
                <c:pt idx="1179">
                  <c:v>600.00002384185802</c:v>
                </c:pt>
                <c:pt idx="1180">
                  <c:v>613.33338419596328</c:v>
                </c:pt>
                <c:pt idx="1181">
                  <c:v>620.00006437301658</c:v>
                </c:pt>
                <c:pt idx="1182">
                  <c:v>633.33342472712195</c:v>
                </c:pt>
                <c:pt idx="1183">
                  <c:v>640.00010490417469</c:v>
                </c:pt>
                <c:pt idx="1184">
                  <c:v>646.66678508122743</c:v>
                </c:pt>
                <c:pt idx="1185">
                  <c:v>653.33346525828063</c:v>
                </c:pt>
                <c:pt idx="1186">
                  <c:v>653.33346525828063</c:v>
                </c:pt>
                <c:pt idx="1187">
                  <c:v>666.66682561238667</c:v>
                </c:pt>
                <c:pt idx="1188">
                  <c:v>660.00014543533337</c:v>
                </c:pt>
                <c:pt idx="1189">
                  <c:v>666.66682561238667</c:v>
                </c:pt>
                <c:pt idx="1190">
                  <c:v>666.66682561238667</c:v>
                </c:pt>
                <c:pt idx="1191">
                  <c:v>666.66682561238667</c:v>
                </c:pt>
                <c:pt idx="1192">
                  <c:v>666.66682561238667</c:v>
                </c:pt>
                <c:pt idx="1193">
                  <c:v>660.00014543533337</c:v>
                </c:pt>
                <c:pt idx="1194">
                  <c:v>666.66682561238667</c:v>
                </c:pt>
                <c:pt idx="1195">
                  <c:v>660.00014543533337</c:v>
                </c:pt>
                <c:pt idx="1196">
                  <c:v>653.33346525828063</c:v>
                </c:pt>
                <c:pt idx="1197">
                  <c:v>653.33346525828063</c:v>
                </c:pt>
                <c:pt idx="1198">
                  <c:v>646.66678508122743</c:v>
                </c:pt>
                <c:pt idx="1199">
                  <c:v>646.66678508122743</c:v>
                </c:pt>
                <c:pt idx="1200">
                  <c:v>640.00010490417469</c:v>
                </c:pt>
                <c:pt idx="1201">
                  <c:v>633.33342472712195</c:v>
                </c:pt>
                <c:pt idx="1202">
                  <c:v>626.66674455006944</c:v>
                </c:pt>
                <c:pt idx="1203">
                  <c:v>626.66674455006944</c:v>
                </c:pt>
                <c:pt idx="1204">
                  <c:v>613.33338419596328</c:v>
                </c:pt>
                <c:pt idx="1205">
                  <c:v>613.33338419596328</c:v>
                </c:pt>
                <c:pt idx="1206">
                  <c:v>606.66670401891065</c:v>
                </c:pt>
                <c:pt idx="1207">
                  <c:v>600.00002384185802</c:v>
                </c:pt>
                <c:pt idx="1208">
                  <c:v>593.33334366480528</c:v>
                </c:pt>
                <c:pt idx="1209">
                  <c:v>593.33334366480528</c:v>
                </c:pt>
                <c:pt idx="1210">
                  <c:v>586.66666348775209</c:v>
                </c:pt>
                <c:pt idx="1211">
                  <c:v>579.99998331069935</c:v>
                </c:pt>
                <c:pt idx="1212">
                  <c:v>573.33330313364661</c:v>
                </c:pt>
                <c:pt idx="1213">
                  <c:v>579.99998331069935</c:v>
                </c:pt>
                <c:pt idx="1214">
                  <c:v>566.6666229565941</c:v>
                </c:pt>
                <c:pt idx="1215">
                  <c:v>573.33330313364661</c:v>
                </c:pt>
                <c:pt idx="1216">
                  <c:v>566.6666229565941</c:v>
                </c:pt>
                <c:pt idx="1217">
                  <c:v>573.33330313364661</c:v>
                </c:pt>
                <c:pt idx="1218">
                  <c:v>573.33330313364661</c:v>
                </c:pt>
                <c:pt idx="1219">
                  <c:v>579.99998331069935</c:v>
                </c:pt>
                <c:pt idx="1220">
                  <c:v>573.33330313364661</c:v>
                </c:pt>
                <c:pt idx="1221">
                  <c:v>579.99998331069935</c:v>
                </c:pt>
                <c:pt idx="1222">
                  <c:v>586.66666348775209</c:v>
                </c:pt>
                <c:pt idx="1223">
                  <c:v>579.99998331069935</c:v>
                </c:pt>
                <c:pt idx="1224">
                  <c:v>586.66666348775209</c:v>
                </c:pt>
                <c:pt idx="1225">
                  <c:v>579.99998331069935</c:v>
                </c:pt>
                <c:pt idx="1226">
                  <c:v>586.66666348775209</c:v>
                </c:pt>
                <c:pt idx="1227">
                  <c:v>579.99998331069935</c:v>
                </c:pt>
                <c:pt idx="1228">
                  <c:v>579.99998331069935</c:v>
                </c:pt>
                <c:pt idx="1229">
                  <c:v>579.99998331069935</c:v>
                </c:pt>
                <c:pt idx="1230">
                  <c:v>579.99998331069935</c:v>
                </c:pt>
                <c:pt idx="1231">
                  <c:v>573.33330313364661</c:v>
                </c:pt>
                <c:pt idx="1232">
                  <c:v>573.33330313364661</c:v>
                </c:pt>
                <c:pt idx="1233">
                  <c:v>566.6666229565941</c:v>
                </c:pt>
                <c:pt idx="1234">
                  <c:v>566.6666229565941</c:v>
                </c:pt>
                <c:pt idx="1235">
                  <c:v>566.6666229565941</c:v>
                </c:pt>
                <c:pt idx="1236">
                  <c:v>559.99994277954124</c:v>
                </c:pt>
                <c:pt idx="1237">
                  <c:v>559.99994277954124</c:v>
                </c:pt>
                <c:pt idx="1238">
                  <c:v>553.33326260248793</c:v>
                </c:pt>
                <c:pt idx="1239">
                  <c:v>546.66658242543531</c:v>
                </c:pt>
                <c:pt idx="1240">
                  <c:v>553.33326260248793</c:v>
                </c:pt>
                <c:pt idx="1241">
                  <c:v>546.66658242543531</c:v>
                </c:pt>
                <c:pt idx="1242">
                  <c:v>539.99990224838268</c:v>
                </c:pt>
                <c:pt idx="1243">
                  <c:v>539.99990224838268</c:v>
                </c:pt>
                <c:pt idx="1244">
                  <c:v>539.99990224838268</c:v>
                </c:pt>
                <c:pt idx="1245">
                  <c:v>533.33322207133006</c:v>
                </c:pt>
                <c:pt idx="1246">
                  <c:v>533.33322207133006</c:v>
                </c:pt>
                <c:pt idx="1247">
                  <c:v>526.66654189427663</c:v>
                </c:pt>
                <c:pt idx="1248">
                  <c:v>533.33322207133006</c:v>
                </c:pt>
                <c:pt idx="1249">
                  <c:v>526.66654189427663</c:v>
                </c:pt>
                <c:pt idx="1250">
                  <c:v>519.99986171722401</c:v>
                </c:pt>
                <c:pt idx="1251">
                  <c:v>519.99986171722401</c:v>
                </c:pt>
                <c:pt idx="1252">
                  <c:v>519.99986171722401</c:v>
                </c:pt>
                <c:pt idx="1253">
                  <c:v>519.99986171722401</c:v>
                </c:pt>
                <c:pt idx="1254">
                  <c:v>519.99986171722401</c:v>
                </c:pt>
                <c:pt idx="1255">
                  <c:v>513.33318154017127</c:v>
                </c:pt>
                <c:pt idx="1256">
                  <c:v>513.33318154017127</c:v>
                </c:pt>
                <c:pt idx="1257">
                  <c:v>513.33318154017127</c:v>
                </c:pt>
                <c:pt idx="1258">
                  <c:v>513.33318154017127</c:v>
                </c:pt>
                <c:pt idx="1259">
                  <c:v>506.6665013631187</c:v>
                </c:pt>
                <c:pt idx="1260">
                  <c:v>499.99982118606601</c:v>
                </c:pt>
                <c:pt idx="1261">
                  <c:v>506.6665013631187</c:v>
                </c:pt>
                <c:pt idx="1262">
                  <c:v>493.33314100901265</c:v>
                </c:pt>
                <c:pt idx="1263">
                  <c:v>493.33314100901265</c:v>
                </c:pt>
                <c:pt idx="1264">
                  <c:v>486.66646083196002</c:v>
                </c:pt>
                <c:pt idx="1265">
                  <c:v>486.66646083196002</c:v>
                </c:pt>
                <c:pt idx="1266">
                  <c:v>486.66646083196002</c:v>
                </c:pt>
                <c:pt idx="1267">
                  <c:v>479.99978065490734</c:v>
                </c:pt>
                <c:pt idx="1268">
                  <c:v>473.33310047785471</c:v>
                </c:pt>
                <c:pt idx="1269">
                  <c:v>479.99978065490734</c:v>
                </c:pt>
                <c:pt idx="1270">
                  <c:v>473.33310047785471</c:v>
                </c:pt>
                <c:pt idx="1271">
                  <c:v>466.66642030080129</c:v>
                </c:pt>
                <c:pt idx="1272">
                  <c:v>466.66642030080129</c:v>
                </c:pt>
                <c:pt idx="1273">
                  <c:v>466.66642030080129</c:v>
                </c:pt>
                <c:pt idx="1274">
                  <c:v>459.99974012374867</c:v>
                </c:pt>
                <c:pt idx="1275">
                  <c:v>466.66642030080129</c:v>
                </c:pt>
                <c:pt idx="1276">
                  <c:v>459.99974012374867</c:v>
                </c:pt>
                <c:pt idx="1277">
                  <c:v>453.33305994669598</c:v>
                </c:pt>
                <c:pt idx="1278">
                  <c:v>453.33305994669598</c:v>
                </c:pt>
                <c:pt idx="1279">
                  <c:v>453.33305994669598</c:v>
                </c:pt>
                <c:pt idx="1280">
                  <c:v>446.66637976964336</c:v>
                </c:pt>
                <c:pt idx="1281">
                  <c:v>446.66637976964336</c:v>
                </c:pt>
                <c:pt idx="1282">
                  <c:v>446.66637976964336</c:v>
                </c:pt>
                <c:pt idx="1283">
                  <c:v>433.33301941553731</c:v>
                </c:pt>
                <c:pt idx="1284">
                  <c:v>439.99969959259067</c:v>
                </c:pt>
                <c:pt idx="1285">
                  <c:v>433.33301941553731</c:v>
                </c:pt>
                <c:pt idx="1286">
                  <c:v>426.66633923848468</c:v>
                </c:pt>
                <c:pt idx="1287">
                  <c:v>426.66633923848468</c:v>
                </c:pt>
                <c:pt idx="1288">
                  <c:v>426.66633923848468</c:v>
                </c:pt>
                <c:pt idx="1289">
                  <c:v>419.999659061432</c:v>
                </c:pt>
                <c:pt idx="1290">
                  <c:v>419.999659061432</c:v>
                </c:pt>
                <c:pt idx="1291">
                  <c:v>413.33300371964805</c:v>
                </c:pt>
                <c:pt idx="1292">
                  <c:v>413.33300371964805</c:v>
                </c:pt>
                <c:pt idx="1293">
                  <c:v>413.33300371964805</c:v>
                </c:pt>
                <c:pt idx="1294">
                  <c:v>413.33300371964805</c:v>
                </c:pt>
                <c:pt idx="1295">
                  <c:v>413.33300371964805</c:v>
                </c:pt>
                <c:pt idx="1296">
                  <c:v>406.6663483778633</c:v>
                </c:pt>
                <c:pt idx="1297">
                  <c:v>406.6663483778633</c:v>
                </c:pt>
                <c:pt idx="1298">
                  <c:v>399.99969303607929</c:v>
                </c:pt>
                <c:pt idx="1299">
                  <c:v>399.99969303607929</c:v>
                </c:pt>
                <c:pt idx="1300">
                  <c:v>399.99969303607929</c:v>
                </c:pt>
                <c:pt idx="1301">
                  <c:v>399.99969303607929</c:v>
                </c:pt>
                <c:pt idx="1302">
                  <c:v>393.33303769429534</c:v>
                </c:pt>
                <c:pt idx="1303">
                  <c:v>393.33303769429534</c:v>
                </c:pt>
                <c:pt idx="1304">
                  <c:v>386.66638235251133</c:v>
                </c:pt>
                <c:pt idx="1305">
                  <c:v>393.33303769429534</c:v>
                </c:pt>
                <c:pt idx="1306">
                  <c:v>386.66638235251133</c:v>
                </c:pt>
                <c:pt idx="1307">
                  <c:v>386.66638235251133</c:v>
                </c:pt>
                <c:pt idx="1308">
                  <c:v>379.99972701072664</c:v>
                </c:pt>
                <c:pt idx="1309">
                  <c:v>379.99972701072664</c:v>
                </c:pt>
                <c:pt idx="1310">
                  <c:v>379.99972701072664</c:v>
                </c:pt>
                <c:pt idx="1311">
                  <c:v>379.99972701072664</c:v>
                </c:pt>
                <c:pt idx="1312">
                  <c:v>373.33307166894264</c:v>
                </c:pt>
                <c:pt idx="1313">
                  <c:v>373.33307166894264</c:v>
                </c:pt>
                <c:pt idx="1314">
                  <c:v>366.66641632715869</c:v>
                </c:pt>
                <c:pt idx="1315">
                  <c:v>366.66641632715869</c:v>
                </c:pt>
                <c:pt idx="1316">
                  <c:v>366.66641632715869</c:v>
                </c:pt>
                <c:pt idx="1317">
                  <c:v>366.66641632715869</c:v>
                </c:pt>
                <c:pt idx="1318">
                  <c:v>359.99976098537468</c:v>
                </c:pt>
                <c:pt idx="1319">
                  <c:v>359.99976098537468</c:v>
                </c:pt>
                <c:pt idx="1320">
                  <c:v>359.99976098537468</c:v>
                </c:pt>
                <c:pt idx="1321">
                  <c:v>359.99976098537468</c:v>
                </c:pt>
                <c:pt idx="1322">
                  <c:v>353.33310564358999</c:v>
                </c:pt>
                <c:pt idx="1323">
                  <c:v>353.33310564358999</c:v>
                </c:pt>
                <c:pt idx="1324">
                  <c:v>353.33310564358999</c:v>
                </c:pt>
                <c:pt idx="1325">
                  <c:v>353.33310564358999</c:v>
                </c:pt>
                <c:pt idx="1326">
                  <c:v>353.33310564358999</c:v>
                </c:pt>
                <c:pt idx="1327">
                  <c:v>353.33310564358999</c:v>
                </c:pt>
                <c:pt idx="1328">
                  <c:v>353.33310564358999</c:v>
                </c:pt>
                <c:pt idx="1329">
                  <c:v>353.33310564358999</c:v>
                </c:pt>
                <c:pt idx="1330">
                  <c:v>359.99976098537468</c:v>
                </c:pt>
                <c:pt idx="1331">
                  <c:v>373.33307166894264</c:v>
                </c:pt>
                <c:pt idx="1332">
                  <c:v>386.66638235251133</c:v>
                </c:pt>
                <c:pt idx="1333">
                  <c:v>413.33300371964805</c:v>
                </c:pt>
                <c:pt idx="1334">
                  <c:v>433.33301941553731</c:v>
                </c:pt>
                <c:pt idx="1335">
                  <c:v>473.33310047785471</c:v>
                </c:pt>
                <c:pt idx="1336">
                  <c:v>519.99986171722401</c:v>
                </c:pt>
                <c:pt idx="1337">
                  <c:v>600.00002384185802</c:v>
                </c:pt>
                <c:pt idx="1338">
                  <c:v>673.33350578943998</c:v>
                </c:pt>
                <c:pt idx="1339">
                  <c:v>713.33358685175335</c:v>
                </c:pt>
                <c:pt idx="1340">
                  <c:v>740.0003075599667</c:v>
                </c:pt>
                <c:pt idx="1341">
                  <c:v>773.33370844523336</c:v>
                </c:pt>
                <c:pt idx="1342">
                  <c:v>813.33378950754661</c:v>
                </c:pt>
                <c:pt idx="1343">
                  <c:v>853.33387056986658</c:v>
                </c:pt>
                <c:pt idx="1344">
                  <c:v>906.66731198628668</c:v>
                </c:pt>
                <c:pt idx="1345">
                  <c:v>953.33407322565995</c:v>
                </c:pt>
                <c:pt idx="1346">
                  <c:v>980.0007939338667</c:v>
                </c:pt>
                <c:pt idx="1347">
                  <c:v>1013.3341948191335</c:v>
                </c:pt>
                <c:pt idx="1348">
                  <c:v>1026.6675551732401</c:v>
                </c:pt>
                <c:pt idx="1349">
                  <c:v>1046.6675957043933</c:v>
                </c:pt>
                <c:pt idx="1350">
                  <c:v>1046.6675957043933</c:v>
                </c:pt>
                <c:pt idx="1351">
                  <c:v>1046.6675957043933</c:v>
                </c:pt>
                <c:pt idx="1352">
                  <c:v>1053.3342758814465</c:v>
                </c:pt>
                <c:pt idx="1353">
                  <c:v>1046.6675957043933</c:v>
                </c:pt>
                <c:pt idx="1354">
                  <c:v>1060.0009560584999</c:v>
                </c:pt>
                <c:pt idx="1355">
                  <c:v>1066.6676362355533</c:v>
                </c:pt>
                <c:pt idx="1356">
                  <c:v>1073.3343164126068</c:v>
                </c:pt>
                <c:pt idx="1357">
                  <c:v>1086.6676767667132</c:v>
                </c:pt>
                <c:pt idx="1358">
                  <c:v>1100.00103712082</c:v>
                </c:pt>
                <c:pt idx="1359">
                  <c:v>1100.00103712082</c:v>
                </c:pt>
                <c:pt idx="1360">
                  <c:v>1093.3343569437668</c:v>
                </c:pt>
                <c:pt idx="1361">
                  <c:v>1100.00103712082</c:v>
                </c:pt>
                <c:pt idx="1362">
                  <c:v>1093.3343569437668</c:v>
                </c:pt>
                <c:pt idx="1363">
                  <c:v>1093.3343569437668</c:v>
                </c:pt>
                <c:pt idx="1364">
                  <c:v>1086.6676767667132</c:v>
                </c:pt>
                <c:pt idx="1365">
                  <c:v>1080.00099658966</c:v>
                </c:pt>
                <c:pt idx="1366">
                  <c:v>1080.00099658966</c:v>
                </c:pt>
                <c:pt idx="1367">
                  <c:v>1073.3343164126068</c:v>
                </c:pt>
                <c:pt idx="1368">
                  <c:v>1073.3343164126068</c:v>
                </c:pt>
                <c:pt idx="1369">
                  <c:v>1080.00099658966</c:v>
                </c:pt>
                <c:pt idx="1370">
                  <c:v>1086.6676767667132</c:v>
                </c:pt>
                <c:pt idx="1371">
                  <c:v>1093.3343569437668</c:v>
                </c:pt>
                <c:pt idx="1372">
                  <c:v>1106.6677172978734</c:v>
                </c:pt>
                <c:pt idx="1373">
                  <c:v>1120.00107765198</c:v>
                </c:pt>
                <c:pt idx="1374">
                  <c:v>1120.00107765198</c:v>
                </c:pt>
                <c:pt idx="1375">
                  <c:v>1113.3343974749268</c:v>
                </c:pt>
                <c:pt idx="1376">
                  <c:v>1120.00107765198</c:v>
                </c:pt>
                <c:pt idx="1377">
                  <c:v>1120.00107765198</c:v>
                </c:pt>
                <c:pt idx="1378">
                  <c:v>1106.6677172978734</c:v>
                </c:pt>
                <c:pt idx="1379">
                  <c:v>1106.6677172978734</c:v>
                </c:pt>
                <c:pt idx="1380">
                  <c:v>1100.00103712082</c:v>
                </c:pt>
                <c:pt idx="1381">
                  <c:v>1100.00103712082</c:v>
                </c:pt>
                <c:pt idx="1382">
                  <c:v>1093.3343569437668</c:v>
                </c:pt>
                <c:pt idx="1383">
                  <c:v>1086.6676767667132</c:v>
                </c:pt>
                <c:pt idx="1384">
                  <c:v>1080.00099658966</c:v>
                </c:pt>
                <c:pt idx="1385">
                  <c:v>1080.00099658966</c:v>
                </c:pt>
                <c:pt idx="1386">
                  <c:v>1066.6676362355533</c:v>
                </c:pt>
                <c:pt idx="1387">
                  <c:v>1066.6676362355533</c:v>
                </c:pt>
                <c:pt idx="1388">
                  <c:v>1066.6676362355533</c:v>
                </c:pt>
                <c:pt idx="1389">
                  <c:v>1060.0009560584999</c:v>
                </c:pt>
                <c:pt idx="1390">
                  <c:v>1053.3342758814465</c:v>
                </c:pt>
                <c:pt idx="1391">
                  <c:v>1060.0009560584999</c:v>
                </c:pt>
                <c:pt idx="1392">
                  <c:v>1053.3342758814465</c:v>
                </c:pt>
                <c:pt idx="1393">
                  <c:v>1046.6675957043933</c:v>
                </c:pt>
                <c:pt idx="1394">
                  <c:v>1046.6675957043933</c:v>
                </c:pt>
                <c:pt idx="1395">
                  <c:v>1040.0009155273467</c:v>
                </c:pt>
                <c:pt idx="1396">
                  <c:v>1040.0009155273467</c:v>
                </c:pt>
                <c:pt idx="1397">
                  <c:v>1033.3342353502933</c:v>
                </c:pt>
                <c:pt idx="1398">
                  <c:v>1026.6675551732401</c:v>
                </c:pt>
                <c:pt idx="1399">
                  <c:v>1026.6675551732401</c:v>
                </c:pt>
                <c:pt idx="1400">
                  <c:v>1026.6675551732401</c:v>
                </c:pt>
                <c:pt idx="1401">
                  <c:v>1020.0008749961867</c:v>
                </c:pt>
                <c:pt idx="1402">
                  <c:v>1013.3341948191335</c:v>
                </c:pt>
                <c:pt idx="1403">
                  <c:v>1006.6675146420801</c:v>
                </c:pt>
                <c:pt idx="1404">
                  <c:v>1006.6675146420801</c:v>
                </c:pt>
                <c:pt idx="1405">
                  <c:v>1006.6675146420801</c:v>
                </c:pt>
                <c:pt idx="1406">
                  <c:v>993.33415428797332</c:v>
                </c:pt>
                <c:pt idx="1407">
                  <c:v>1000.0008344650266</c:v>
                </c:pt>
                <c:pt idx="1408">
                  <c:v>986.6674741109199</c:v>
                </c:pt>
                <c:pt idx="1409">
                  <c:v>986.6674741109199</c:v>
                </c:pt>
                <c:pt idx="1410">
                  <c:v>986.6674741109199</c:v>
                </c:pt>
                <c:pt idx="1411">
                  <c:v>980.0007939338667</c:v>
                </c:pt>
                <c:pt idx="1412">
                  <c:v>980.0007939338667</c:v>
                </c:pt>
                <c:pt idx="1413">
                  <c:v>980.0007939338667</c:v>
                </c:pt>
                <c:pt idx="1414">
                  <c:v>973.33411375681328</c:v>
                </c:pt>
                <c:pt idx="1415">
                  <c:v>973.33411375681328</c:v>
                </c:pt>
                <c:pt idx="1416">
                  <c:v>973.33411375681328</c:v>
                </c:pt>
                <c:pt idx="1417">
                  <c:v>973.33411375681328</c:v>
                </c:pt>
                <c:pt idx="1418">
                  <c:v>966.66743357975997</c:v>
                </c:pt>
                <c:pt idx="1419">
                  <c:v>973.33411375681328</c:v>
                </c:pt>
                <c:pt idx="1420">
                  <c:v>966.66743357975997</c:v>
                </c:pt>
                <c:pt idx="1421">
                  <c:v>973.33411375681328</c:v>
                </c:pt>
                <c:pt idx="1422">
                  <c:v>966.66743357975997</c:v>
                </c:pt>
                <c:pt idx="1423">
                  <c:v>966.66743357975997</c:v>
                </c:pt>
                <c:pt idx="1424">
                  <c:v>966.66743357975997</c:v>
                </c:pt>
                <c:pt idx="1425">
                  <c:v>966.66743357975997</c:v>
                </c:pt>
                <c:pt idx="1426">
                  <c:v>960.00075340270655</c:v>
                </c:pt>
                <c:pt idx="1427">
                  <c:v>960.00075340270655</c:v>
                </c:pt>
                <c:pt idx="1428">
                  <c:v>960.00075340270655</c:v>
                </c:pt>
                <c:pt idx="1429">
                  <c:v>953.33407322565995</c:v>
                </c:pt>
                <c:pt idx="1430">
                  <c:v>953.33407322565995</c:v>
                </c:pt>
                <c:pt idx="1431">
                  <c:v>953.33407322565995</c:v>
                </c:pt>
                <c:pt idx="1432">
                  <c:v>946.66739304860675</c:v>
                </c:pt>
                <c:pt idx="1433">
                  <c:v>953.33407322565995</c:v>
                </c:pt>
                <c:pt idx="1434">
                  <c:v>946.66739304860675</c:v>
                </c:pt>
                <c:pt idx="1435">
                  <c:v>946.66739304860675</c:v>
                </c:pt>
                <c:pt idx="1436">
                  <c:v>953.33407322565995</c:v>
                </c:pt>
                <c:pt idx="1437">
                  <c:v>946.66739304860675</c:v>
                </c:pt>
                <c:pt idx="1438">
                  <c:v>953.33407322565995</c:v>
                </c:pt>
                <c:pt idx="1439">
                  <c:v>960.00075340270655</c:v>
                </c:pt>
                <c:pt idx="1440">
                  <c:v>960.00075340270655</c:v>
                </c:pt>
                <c:pt idx="1441">
                  <c:v>966.66743357975997</c:v>
                </c:pt>
                <c:pt idx="1442">
                  <c:v>966.66743357975997</c:v>
                </c:pt>
                <c:pt idx="1443">
                  <c:v>966.66743357975997</c:v>
                </c:pt>
                <c:pt idx="1444">
                  <c:v>966.66743357975997</c:v>
                </c:pt>
                <c:pt idx="1445">
                  <c:v>973.33411375681328</c:v>
                </c:pt>
                <c:pt idx="1446">
                  <c:v>980.0007939338667</c:v>
                </c:pt>
                <c:pt idx="1447">
                  <c:v>980.0007939338667</c:v>
                </c:pt>
                <c:pt idx="1448">
                  <c:v>986.6674741109199</c:v>
                </c:pt>
                <c:pt idx="1449">
                  <c:v>993.33415428797332</c:v>
                </c:pt>
                <c:pt idx="1450">
                  <c:v>986.6674741109199</c:v>
                </c:pt>
                <c:pt idx="1451">
                  <c:v>1000.0008344650266</c:v>
                </c:pt>
                <c:pt idx="1452">
                  <c:v>993.33415428797332</c:v>
                </c:pt>
                <c:pt idx="1453">
                  <c:v>993.33415428797332</c:v>
                </c:pt>
                <c:pt idx="1454">
                  <c:v>1000.0008344650266</c:v>
                </c:pt>
                <c:pt idx="1455">
                  <c:v>993.33415428797332</c:v>
                </c:pt>
                <c:pt idx="1456">
                  <c:v>993.33415428797332</c:v>
                </c:pt>
                <c:pt idx="1457">
                  <c:v>993.33415428797332</c:v>
                </c:pt>
                <c:pt idx="1458">
                  <c:v>993.33415428797332</c:v>
                </c:pt>
                <c:pt idx="1459">
                  <c:v>986.6674741109199</c:v>
                </c:pt>
                <c:pt idx="1460">
                  <c:v>986.6674741109199</c:v>
                </c:pt>
                <c:pt idx="1461">
                  <c:v>986.6674741109199</c:v>
                </c:pt>
                <c:pt idx="1462">
                  <c:v>980.0007939338667</c:v>
                </c:pt>
                <c:pt idx="1463">
                  <c:v>986.6674741109199</c:v>
                </c:pt>
                <c:pt idx="1464">
                  <c:v>980.0007939338667</c:v>
                </c:pt>
                <c:pt idx="1465">
                  <c:v>973.33411375681328</c:v>
                </c:pt>
                <c:pt idx="1466">
                  <c:v>973.33411375681328</c:v>
                </c:pt>
                <c:pt idx="1467">
                  <c:v>973.33411375681328</c:v>
                </c:pt>
                <c:pt idx="1468">
                  <c:v>973.33411375681328</c:v>
                </c:pt>
                <c:pt idx="1469">
                  <c:v>960.00075340270655</c:v>
                </c:pt>
                <c:pt idx="1470">
                  <c:v>966.66743357975997</c:v>
                </c:pt>
                <c:pt idx="1471">
                  <c:v>960.00075340270655</c:v>
                </c:pt>
                <c:pt idx="1472">
                  <c:v>953.33407322565995</c:v>
                </c:pt>
                <c:pt idx="1473">
                  <c:v>953.33407322565995</c:v>
                </c:pt>
                <c:pt idx="1474">
                  <c:v>946.66739304860675</c:v>
                </c:pt>
                <c:pt idx="1475">
                  <c:v>940.00071287155345</c:v>
                </c:pt>
                <c:pt idx="1476">
                  <c:v>940.00071287155345</c:v>
                </c:pt>
                <c:pt idx="1477">
                  <c:v>926.6673525174466</c:v>
                </c:pt>
                <c:pt idx="1478">
                  <c:v>926.6673525174466</c:v>
                </c:pt>
                <c:pt idx="1479">
                  <c:v>920.00067234039329</c:v>
                </c:pt>
                <c:pt idx="1480">
                  <c:v>913.33399216333999</c:v>
                </c:pt>
                <c:pt idx="1481">
                  <c:v>906.66731198628668</c:v>
                </c:pt>
                <c:pt idx="1482">
                  <c:v>906.66731198628668</c:v>
                </c:pt>
                <c:pt idx="1483">
                  <c:v>900.00063180923325</c:v>
                </c:pt>
                <c:pt idx="1484">
                  <c:v>893.33395163217983</c:v>
                </c:pt>
                <c:pt idx="1485">
                  <c:v>886.66727145512652</c:v>
                </c:pt>
                <c:pt idx="1486">
                  <c:v>880.00059127807333</c:v>
                </c:pt>
                <c:pt idx="1487">
                  <c:v>880.00059127807333</c:v>
                </c:pt>
                <c:pt idx="1488">
                  <c:v>873.33391110102673</c:v>
                </c:pt>
                <c:pt idx="1489">
                  <c:v>860.00055074692</c:v>
                </c:pt>
                <c:pt idx="1490">
                  <c:v>860.00055074692</c:v>
                </c:pt>
                <c:pt idx="1491">
                  <c:v>853.33387056986658</c:v>
                </c:pt>
                <c:pt idx="1492">
                  <c:v>846.66719039281338</c:v>
                </c:pt>
                <c:pt idx="1493">
                  <c:v>840.00051021575996</c:v>
                </c:pt>
                <c:pt idx="1494">
                  <c:v>833.33383003870665</c:v>
                </c:pt>
                <c:pt idx="1495">
                  <c:v>833.33383003870665</c:v>
                </c:pt>
                <c:pt idx="1496">
                  <c:v>813.33378950754661</c:v>
                </c:pt>
                <c:pt idx="1497">
                  <c:v>813.33378950754661</c:v>
                </c:pt>
                <c:pt idx="1498">
                  <c:v>800.00042915344</c:v>
                </c:pt>
                <c:pt idx="1499">
                  <c:v>793.3337489763868</c:v>
                </c:pt>
                <c:pt idx="1500">
                  <c:v>786.66706879933997</c:v>
                </c:pt>
                <c:pt idx="1501">
                  <c:v>773.33370844523336</c:v>
                </c:pt>
                <c:pt idx="1502">
                  <c:v>766.66702826818005</c:v>
                </c:pt>
                <c:pt idx="1503">
                  <c:v>760.00034809112674</c:v>
                </c:pt>
                <c:pt idx="1504">
                  <c:v>753.33366791407332</c:v>
                </c:pt>
                <c:pt idx="1505">
                  <c:v>740.0003075599667</c:v>
                </c:pt>
                <c:pt idx="1506">
                  <c:v>733.33362738291328</c:v>
                </c:pt>
                <c:pt idx="1507">
                  <c:v>733.33362738291328</c:v>
                </c:pt>
                <c:pt idx="1508">
                  <c:v>713.33358685175335</c:v>
                </c:pt>
                <c:pt idx="1509">
                  <c:v>706.66690667470004</c:v>
                </c:pt>
                <c:pt idx="1510">
                  <c:v>700.00022649765333</c:v>
                </c:pt>
                <c:pt idx="1511">
                  <c:v>680.0001859664934</c:v>
                </c:pt>
                <c:pt idx="1512">
                  <c:v>680.0001859664934</c:v>
                </c:pt>
                <c:pt idx="1513">
                  <c:v>666.66682561238667</c:v>
                </c:pt>
                <c:pt idx="1514">
                  <c:v>660.00014543533337</c:v>
                </c:pt>
                <c:pt idx="1515">
                  <c:v>646.66678508122743</c:v>
                </c:pt>
                <c:pt idx="1516">
                  <c:v>633.33342472712195</c:v>
                </c:pt>
                <c:pt idx="1517">
                  <c:v>620.00006437301658</c:v>
                </c:pt>
                <c:pt idx="1518">
                  <c:v>613.33338419596328</c:v>
                </c:pt>
                <c:pt idx="1519">
                  <c:v>593.33334366480528</c:v>
                </c:pt>
                <c:pt idx="1520">
                  <c:v>593.33334366480528</c:v>
                </c:pt>
                <c:pt idx="1521">
                  <c:v>573.33330313364661</c:v>
                </c:pt>
                <c:pt idx="1522">
                  <c:v>559.99994277954124</c:v>
                </c:pt>
                <c:pt idx="1523">
                  <c:v>546.66658242543531</c:v>
                </c:pt>
                <c:pt idx="1524">
                  <c:v>533.33322207133006</c:v>
                </c:pt>
                <c:pt idx="1525">
                  <c:v>526.66654189427663</c:v>
                </c:pt>
                <c:pt idx="1526">
                  <c:v>506.6665013631187</c:v>
                </c:pt>
                <c:pt idx="1527">
                  <c:v>506.6665013631187</c:v>
                </c:pt>
                <c:pt idx="1528">
                  <c:v>499.99982118606601</c:v>
                </c:pt>
                <c:pt idx="1529">
                  <c:v>486.66646083196002</c:v>
                </c:pt>
                <c:pt idx="1530">
                  <c:v>479.99978065490734</c:v>
                </c:pt>
                <c:pt idx="1531">
                  <c:v>479.99978065490734</c:v>
                </c:pt>
                <c:pt idx="1532">
                  <c:v>473.33310047785471</c:v>
                </c:pt>
                <c:pt idx="1533">
                  <c:v>466.66642030080129</c:v>
                </c:pt>
                <c:pt idx="1534">
                  <c:v>459.99974012374867</c:v>
                </c:pt>
                <c:pt idx="1535">
                  <c:v>459.99974012374867</c:v>
                </c:pt>
                <c:pt idx="1536">
                  <c:v>453.33305994669598</c:v>
                </c:pt>
                <c:pt idx="1537">
                  <c:v>446.66637976964336</c:v>
                </c:pt>
                <c:pt idx="1538">
                  <c:v>439.99969959259067</c:v>
                </c:pt>
                <c:pt idx="1539">
                  <c:v>433.33301941553731</c:v>
                </c:pt>
                <c:pt idx="1540">
                  <c:v>433.33301941553731</c:v>
                </c:pt>
                <c:pt idx="1541">
                  <c:v>426.66633923848468</c:v>
                </c:pt>
                <c:pt idx="1542">
                  <c:v>419.999659061432</c:v>
                </c:pt>
                <c:pt idx="1543">
                  <c:v>413.33300371964805</c:v>
                </c:pt>
                <c:pt idx="1544">
                  <c:v>413.33300371964805</c:v>
                </c:pt>
                <c:pt idx="1545">
                  <c:v>406.6663483778633</c:v>
                </c:pt>
                <c:pt idx="1546">
                  <c:v>399.99969303607929</c:v>
                </c:pt>
                <c:pt idx="1547">
                  <c:v>393.33303769429534</c:v>
                </c:pt>
                <c:pt idx="1548">
                  <c:v>399.99969303607929</c:v>
                </c:pt>
                <c:pt idx="1549">
                  <c:v>386.66638235251133</c:v>
                </c:pt>
                <c:pt idx="1550">
                  <c:v>386.66638235251133</c:v>
                </c:pt>
                <c:pt idx="1551">
                  <c:v>379.99972701072664</c:v>
                </c:pt>
                <c:pt idx="1552">
                  <c:v>373.33307166894264</c:v>
                </c:pt>
                <c:pt idx="1553">
                  <c:v>373.33307166894264</c:v>
                </c:pt>
                <c:pt idx="1554">
                  <c:v>366.66641632715869</c:v>
                </c:pt>
                <c:pt idx="1555">
                  <c:v>366.66641632715869</c:v>
                </c:pt>
                <c:pt idx="1556">
                  <c:v>359.99976098537468</c:v>
                </c:pt>
                <c:pt idx="1557">
                  <c:v>359.99976098537468</c:v>
                </c:pt>
                <c:pt idx="1558">
                  <c:v>359.99976098537468</c:v>
                </c:pt>
                <c:pt idx="1559">
                  <c:v>346.66645030180604</c:v>
                </c:pt>
                <c:pt idx="1560">
                  <c:v>353.33310564358999</c:v>
                </c:pt>
                <c:pt idx="1561">
                  <c:v>346.66645030180604</c:v>
                </c:pt>
                <c:pt idx="1562">
                  <c:v>339.99979496002203</c:v>
                </c:pt>
                <c:pt idx="1563">
                  <c:v>339.99979496002203</c:v>
                </c:pt>
                <c:pt idx="1564">
                  <c:v>339.99979496002203</c:v>
                </c:pt>
                <c:pt idx="1565">
                  <c:v>333.33313961823802</c:v>
                </c:pt>
                <c:pt idx="1566">
                  <c:v>326.66648427645333</c:v>
                </c:pt>
                <c:pt idx="1567">
                  <c:v>333.33313961823802</c:v>
                </c:pt>
                <c:pt idx="1568">
                  <c:v>326.66648427645333</c:v>
                </c:pt>
                <c:pt idx="1569">
                  <c:v>319.99982893466938</c:v>
                </c:pt>
                <c:pt idx="1570">
                  <c:v>319.99982893466938</c:v>
                </c:pt>
                <c:pt idx="1571">
                  <c:v>319.99982893466938</c:v>
                </c:pt>
                <c:pt idx="1572">
                  <c:v>313.33317359288532</c:v>
                </c:pt>
                <c:pt idx="1573">
                  <c:v>313.33317359288532</c:v>
                </c:pt>
                <c:pt idx="1574">
                  <c:v>306.66651825110131</c:v>
                </c:pt>
                <c:pt idx="1575">
                  <c:v>306.66651825110131</c:v>
                </c:pt>
                <c:pt idx="1576">
                  <c:v>299.9998629093173</c:v>
                </c:pt>
                <c:pt idx="1577">
                  <c:v>299.9998629093173</c:v>
                </c:pt>
                <c:pt idx="1578">
                  <c:v>293.33320756753267</c:v>
                </c:pt>
                <c:pt idx="1579">
                  <c:v>293.33320756753267</c:v>
                </c:pt>
                <c:pt idx="1580">
                  <c:v>286.66655222574866</c:v>
                </c:pt>
                <c:pt idx="1581">
                  <c:v>286.66655222574866</c:v>
                </c:pt>
                <c:pt idx="1582">
                  <c:v>279.99989688396465</c:v>
                </c:pt>
                <c:pt idx="1583">
                  <c:v>279.99989688396465</c:v>
                </c:pt>
                <c:pt idx="1584">
                  <c:v>273.3332415421807</c:v>
                </c:pt>
                <c:pt idx="1585">
                  <c:v>273.3332415421807</c:v>
                </c:pt>
                <c:pt idx="1586">
                  <c:v>266.66658620039595</c:v>
                </c:pt>
                <c:pt idx="1587">
                  <c:v>266.66658620039595</c:v>
                </c:pt>
                <c:pt idx="1588">
                  <c:v>259.999930858612</c:v>
                </c:pt>
                <c:pt idx="1589">
                  <c:v>259.999930858612</c:v>
                </c:pt>
                <c:pt idx="1590">
                  <c:v>253.333275516828</c:v>
                </c:pt>
                <c:pt idx="1591">
                  <c:v>253.333275516828</c:v>
                </c:pt>
                <c:pt idx="1592">
                  <c:v>246.66662017504402</c:v>
                </c:pt>
                <c:pt idx="1593">
                  <c:v>246.66662017504402</c:v>
                </c:pt>
                <c:pt idx="1594">
                  <c:v>239.99996483325933</c:v>
                </c:pt>
                <c:pt idx="1595">
                  <c:v>239.99996483325933</c:v>
                </c:pt>
                <c:pt idx="1596">
                  <c:v>239.99996483325933</c:v>
                </c:pt>
                <c:pt idx="1597">
                  <c:v>226.66665414969137</c:v>
                </c:pt>
                <c:pt idx="1598">
                  <c:v>233.33330949147532</c:v>
                </c:pt>
                <c:pt idx="1599">
                  <c:v>226.66665414969137</c:v>
                </c:pt>
                <c:pt idx="1600">
                  <c:v>226.66665414969137</c:v>
                </c:pt>
                <c:pt idx="1601">
                  <c:v>219.99999880790736</c:v>
                </c:pt>
                <c:pt idx="1602">
                  <c:v>226.66665414969137</c:v>
                </c:pt>
                <c:pt idx="1603">
                  <c:v>213.33334346612267</c:v>
                </c:pt>
                <c:pt idx="1604">
                  <c:v>219.99999880790736</c:v>
                </c:pt>
                <c:pt idx="1605">
                  <c:v>213.33334346612267</c:v>
                </c:pt>
                <c:pt idx="1606">
                  <c:v>213.33334346612267</c:v>
                </c:pt>
                <c:pt idx="1607">
                  <c:v>213.33334346612267</c:v>
                </c:pt>
                <c:pt idx="1608">
                  <c:v>213.33334346612267</c:v>
                </c:pt>
                <c:pt idx="1609">
                  <c:v>213.33334346612267</c:v>
                </c:pt>
                <c:pt idx="1610">
                  <c:v>213.33334346612267</c:v>
                </c:pt>
                <c:pt idx="1611">
                  <c:v>213.33334346612267</c:v>
                </c:pt>
                <c:pt idx="1612">
                  <c:v>219.99999880790736</c:v>
                </c:pt>
                <c:pt idx="1613">
                  <c:v>219.99999880790736</c:v>
                </c:pt>
                <c:pt idx="1614">
                  <c:v>226.66665414969137</c:v>
                </c:pt>
                <c:pt idx="1615">
                  <c:v>233.33330949147532</c:v>
                </c:pt>
                <c:pt idx="1616">
                  <c:v>226.66665414969137</c:v>
                </c:pt>
                <c:pt idx="1617">
                  <c:v>233.33330949147532</c:v>
                </c:pt>
                <c:pt idx="1618">
                  <c:v>239.99996483325933</c:v>
                </c:pt>
                <c:pt idx="1619">
                  <c:v>239.99996483325933</c:v>
                </c:pt>
                <c:pt idx="1620">
                  <c:v>239.99996483325933</c:v>
                </c:pt>
                <c:pt idx="1621">
                  <c:v>239.99996483325933</c:v>
                </c:pt>
                <c:pt idx="1622">
                  <c:v>239.99996483325933</c:v>
                </c:pt>
                <c:pt idx="1623">
                  <c:v>239.99996483325933</c:v>
                </c:pt>
                <c:pt idx="1624">
                  <c:v>239.99996483325933</c:v>
                </c:pt>
                <c:pt idx="1625">
                  <c:v>246.66662017504402</c:v>
                </c:pt>
                <c:pt idx="1626">
                  <c:v>239.99996483325933</c:v>
                </c:pt>
                <c:pt idx="1627">
                  <c:v>239.99996483325933</c:v>
                </c:pt>
                <c:pt idx="1628">
                  <c:v>246.66662017504402</c:v>
                </c:pt>
                <c:pt idx="1629">
                  <c:v>239.99996483325933</c:v>
                </c:pt>
                <c:pt idx="1630">
                  <c:v>239.99996483325933</c:v>
                </c:pt>
                <c:pt idx="1631">
                  <c:v>239.99996483325933</c:v>
                </c:pt>
                <c:pt idx="1632">
                  <c:v>239.99996483325933</c:v>
                </c:pt>
                <c:pt idx="1633">
                  <c:v>239.99996483325933</c:v>
                </c:pt>
                <c:pt idx="1634">
                  <c:v>239.99996483325933</c:v>
                </c:pt>
                <c:pt idx="1635">
                  <c:v>233.33330949147532</c:v>
                </c:pt>
                <c:pt idx="1636">
                  <c:v>239.99996483325933</c:v>
                </c:pt>
                <c:pt idx="1637">
                  <c:v>233.33330949147532</c:v>
                </c:pt>
                <c:pt idx="1638">
                  <c:v>239.99996483325933</c:v>
                </c:pt>
                <c:pt idx="1639">
                  <c:v>233.33330949147532</c:v>
                </c:pt>
                <c:pt idx="1640">
                  <c:v>233.33330949147532</c:v>
                </c:pt>
                <c:pt idx="1641">
                  <c:v>233.33330949147532</c:v>
                </c:pt>
                <c:pt idx="1642">
                  <c:v>233.33330949147532</c:v>
                </c:pt>
                <c:pt idx="1643">
                  <c:v>233.33330949147532</c:v>
                </c:pt>
                <c:pt idx="1644">
                  <c:v>226.66665414969137</c:v>
                </c:pt>
                <c:pt idx="1645">
                  <c:v>226.66665414969137</c:v>
                </c:pt>
                <c:pt idx="1646">
                  <c:v>233.33330949147532</c:v>
                </c:pt>
                <c:pt idx="1647">
                  <c:v>226.66665414969137</c:v>
                </c:pt>
                <c:pt idx="1648">
                  <c:v>219.99999880790736</c:v>
                </c:pt>
                <c:pt idx="1649">
                  <c:v>226.66665414969137</c:v>
                </c:pt>
                <c:pt idx="1650">
                  <c:v>226.66665414969137</c:v>
                </c:pt>
                <c:pt idx="1651">
                  <c:v>219.99999880790736</c:v>
                </c:pt>
                <c:pt idx="1652">
                  <c:v>213.33334346612267</c:v>
                </c:pt>
                <c:pt idx="1653">
                  <c:v>219.99999880790736</c:v>
                </c:pt>
                <c:pt idx="1654">
                  <c:v>219.99999880790736</c:v>
                </c:pt>
                <c:pt idx="1655">
                  <c:v>213.33334346612267</c:v>
                </c:pt>
                <c:pt idx="1656">
                  <c:v>213.33334346612267</c:v>
                </c:pt>
                <c:pt idx="1657">
                  <c:v>213.33334346612267</c:v>
                </c:pt>
                <c:pt idx="1658">
                  <c:v>213.33334346612267</c:v>
                </c:pt>
                <c:pt idx="1659">
                  <c:v>206.66668812433866</c:v>
                </c:pt>
                <c:pt idx="1660">
                  <c:v>213.33334346612267</c:v>
                </c:pt>
                <c:pt idx="1661">
                  <c:v>213.33334346612267</c:v>
                </c:pt>
                <c:pt idx="1662">
                  <c:v>206.66668812433866</c:v>
                </c:pt>
                <c:pt idx="1663">
                  <c:v>206.66668812433866</c:v>
                </c:pt>
                <c:pt idx="1664">
                  <c:v>206.66668812433866</c:v>
                </c:pt>
                <c:pt idx="1665">
                  <c:v>206.66668812433866</c:v>
                </c:pt>
                <c:pt idx="1666">
                  <c:v>200.00002036492</c:v>
                </c:pt>
                <c:pt idx="1667">
                  <c:v>206.66668812433866</c:v>
                </c:pt>
                <c:pt idx="1668">
                  <c:v>200.00002036492</c:v>
                </c:pt>
                <c:pt idx="1669">
                  <c:v>206.66668812433866</c:v>
                </c:pt>
                <c:pt idx="1670">
                  <c:v>200.00002036492</c:v>
                </c:pt>
                <c:pt idx="1671">
                  <c:v>193.333352605502</c:v>
                </c:pt>
                <c:pt idx="1672">
                  <c:v>200.00002036492</c:v>
                </c:pt>
                <c:pt idx="1673">
                  <c:v>200.00002036492</c:v>
                </c:pt>
                <c:pt idx="1674">
                  <c:v>193.333352605502</c:v>
                </c:pt>
                <c:pt idx="1675">
                  <c:v>193.333352605502</c:v>
                </c:pt>
                <c:pt idx="1676">
                  <c:v>200.00002036492</c:v>
                </c:pt>
                <c:pt idx="1677">
                  <c:v>186.66668484608331</c:v>
                </c:pt>
                <c:pt idx="1678">
                  <c:v>193.333352605502</c:v>
                </c:pt>
                <c:pt idx="1679">
                  <c:v>193.333352605502</c:v>
                </c:pt>
                <c:pt idx="1680">
                  <c:v>193.333352605502</c:v>
                </c:pt>
                <c:pt idx="1681">
                  <c:v>186.66668484608331</c:v>
                </c:pt>
                <c:pt idx="1682">
                  <c:v>193.333352605502</c:v>
                </c:pt>
                <c:pt idx="1683">
                  <c:v>186.66668484608331</c:v>
                </c:pt>
                <c:pt idx="1684">
                  <c:v>186.66668484608331</c:v>
                </c:pt>
                <c:pt idx="1685">
                  <c:v>186.66668484608331</c:v>
                </c:pt>
                <c:pt idx="1686">
                  <c:v>186.66668484608331</c:v>
                </c:pt>
                <c:pt idx="1687">
                  <c:v>186.66668484608331</c:v>
                </c:pt>
                <c:pt idx="1688">
                  <c:v>180.00001708666468</c:v>
                </c:pt>
                <c:pt idx="1689">
                  <c:v>186.66668484608331</c:v>
                </c:pt>
                <c:pt idx="1690">
                  <c:v>180.00001708666468</c:v>
                </c:pt>
                <c:pt idx="1691">
                  <c:v>180.00001708666468</c:v>
                </c:pt>
                <c:pt idx="1692">
                  <c:v>180.00001708666468</c:v>
                </c:pt>
                <c:pt idx="1693">
                  <c:v>180.00001708666468</c:v>
                </c:pt>
                <c:pt idx="1694">
                  <c:v>180.00001708666468</c:v>
                </c:pt>
                <c:pt idx="1695">
                  <c:v>173.33334932724668</c:v>
                </c:pt>
                <c:pt idx="1696">
                  <c:v>180.00001708666468</c:v>
                </c:pt>
                <c:pt idx="1697">
                  <c:v>173.33334932724668</c:v>
                </c:pt>
                <c:pt idx="1698">
                  <c:v>180.00001708666468</c:v>
                </c:pt>
                <c:pt idx="1699">
                  <c:v>173.33334932724668</c:v>
                </c:pt>
                <c:pt idx="1700">
                  <c:v>173.33334932724668</c:v>
                </c:pt>
                <c:pt idx="1701">
                  <c:v>173.33334932724668</c:v>
                </c:pt>
                <c:pt idx="1702">
                  <c:v>173.33334932724668</c:v>
                </c:pt>
                <c:pt idx="1703">
                  <c:v>173.33334932724668</c:v>
                </c:pt>
                <c:pt idx="1704">
                  <c:v>173.33334932724668</c:v>
                </c:pt>
                <c:pt idx="1705">
                  <c:v>166.66668156782802</c:v>
                </c:pt>
                <c:pt idx="1706">
                  <c:v>166.66668156782802</c:v>
                </c:pt>
                <c:pt idx="1707">
                  <c:v>173.33334932724668</c:v>
                </c:pt>
                <c:pt idx="1708">
                  <c:v>166.66668156782802</c:v>
                </c:pt>
                <c:pt idx="1709">
                  <c:v>173.33334932724668</c:v>
                </c:pt>
                <c:pt idx="1710">
                  <c:v>166.66668156782802</c:v>
                </c:pt>
                <c:pt idx="1711">
                  <c:v>166.66668156782802</c:v>
                </c:pt>
                <c:pt idx="1712">
                  <c:v>166.66668156782802</c:v>
                </c:pt>
                <c:pt idx="1713">
                  <c:v>166.66668156782802</c:v>
                </c:pt>
                <c:pt idx="1714">
                  <c:v>166.66668156782802</c:v>
                </c:pt>
                <c:pt idx="1715">
                  <c:v>160.00001380840931</c:v>
                </c:pt>
                <c:pt idx="1716">
                  <c:v>166.66668156782802</c:v>
                </c:pt>
                <c:pt idx="1717">
                  <c:v>166.66668156782802</c:v>
                </c:pt>
                <c:pt idx="1718">
                  <c:v>160.00001380840931</c:v>
                </c:pt>
                <c:pt idx="1719">
                  <c:v>160.00001380840931</c:v>
                </c:pt>
                <c:pt idx="1720">
                  <c:v>166.66668156782802</c:v>
                </c:pt>
                <c:pt idx="1721">
                  <c:v>160.00001380840931</c:v>
                </c:pt>
                <c:pt idx="1722">
                  <c:v>160.00001380840931</c:v>
                </c:pt>
                <c:pt idx="1723">
                  <c:v>160.00001380840931</c:v>
                </c:pt>
                <c:pt idx="1724">
                  <c:v>160.00001380840931</c:v>
                </c:pt>
                <c:pt idx="1725">
                  <c:v>160.00001380840931</c:v>
                </c:pt>
                <c:pt idx="1726">
                  <c:v>160.00001380840931</c:v>
                </c:pt>
                <c:pt idx="1727">
                  <c:v>153.33334604899068</c:v>
                </c:pt>
                <c:pt idx="1728">
                  <c:v>153.33334604899068</c:v>
                </c:pt>
                <c:pt idx="1729">
                  <c:v>153.33334604899068</c:v>
                </c:pt>
                <c:pt idx="1730">
                  <c:v>153.33334604899068</c:v>
                </c:pt>
                <c:pt idx="1731">
                  <c:v>153.33334604899068</c:v>
                </c:pt>
                <c:pt idx="1732">
                  <c:v>153.33334604899068</c:v>
                </c:pt>
                <c:pt idx="1733">
                  <c:v>146.66667828957267</c:v>
                </c:pt>
                <c:pt idx="1734">
                  <c:v>146.66667828957267</c:v>
                </c:pt>
                <c:pt idx="1735">
                  <c:v>153.33334604899068</c:v>
                </c:pt>
                <c:pt idx="1736">
                  <c:v>153.33334604899068</c:v>
                </c:pt>
                <c:pt idx="1737">
                  <c:v>140.00001053015401</c:v>
                </c:pt>
                <c:pt idx="1738">
                  <c:v>153.33334604899068</c:v>
                </c:pt>
                <c:pt idx="1739">
                  <c:v>146.66667828957267</c:v>
                </c:pt>
                <c:pt idx="1740">
                  <c:v>140.00001053015401</c:v>
                </c:pt>
                <c:pt idx="1741">
                  <c:v>146.66667828957267</c:v>
                </c:pt>
                <c:pt idx="1742">
                  <c:v>140.00001053015401</c:v>
                </c:pt>
                <c:pt idx="1743">
                  <c:v>133.33334277073533</c:v>
                </c:pt>
                <c:pt idx="1744">
                  <c:v>140.00001053015401</c:v>
                </c:pt>
                <c:pt idx="1745">
                  <c:v>133.33334277073533</c:v>
                </c:pt>
                <c:pt idx="1746">
                  <c:v>133.33334277073533</c:v>
                </c:pt>
                <c:pt idx="1747">
                  <c:v>140.00001053015401</c:v>
                </c:pt>
                <c:pt idx="1748">
                  <c:v>133.33334277073533</c:v>
                </c:pt>
                <c:pt idx="1749">
                  <c:v>133.33334277073533</c:v>
                </c:pt>
                <c:pt idx="1750">
                  <c:v>133.33334277073533</c:v>
                </c:pt>
                <c:pt idx="1751">
                  <c:v>126.66667501131664</c:v>
                </c:pt>
                <c:pt idx="1752">
                  <c:v>126.66667501131664</c:v>
                </c:pt>
                <c:pt idx="1753">
                  <c:v>133.33334277073533</c:v>
                </c:pt>
                <c:pt idx="1754">
                  <c:v>126.66667501131664</c:v>
                </c:pt>
                <c:pt idx="1755">
                  <c:v>126.66667501131664</c:v>
                </c:pt>
                <c:pt idx="1756">
                  <c:v>126.66667501131664</c:v>
                </c:pt>
                <c:pt idx="1757">
                  <c:v>126.66667501131664</c:v>
                </c:pt>
                <c:pt idx="1758">
                  <c:v>120.00000725189867</c:v>
                </c:pt>
                <c:pt idx="1759">
                  <c:v>126.66667501131664</c:v>
                </c:pt>
                <c:pt idx="1760">
                  <c:v>126.66667501131664</c:v>
                </c:pt>
                <c:pt idx="1761">
                  <c:v>120.00000725189867</c:v>
                </c:pt>
                <c:pt idx="1762">
                  <c:v>126.66667501131664</c:v>
                </c:pt>
                <c:pt idx="1763">
                  <c:v>120.00000725189867</c:v>
                </c:pt>
                <c:pt idx="1764">
                  <c:v>120.00000725189867</c:v>
                </c:pt>
                <c:pt idx="1765">
                  <c:v>120.00000725189867</c:v>
                </c:pt>
                <c:pt idx="1766">
                  <c:v>126.66667501131664</c:v>
                </c:pt>
                <c:pt idx="1767">
                  <c:v>120.00000725189867</c:v>
                </c:pt>
                <c:pt idx="1768">
                  <c:v>113.33333949248001</c:v>
                </c:pt>
                <c:pt idx="1769">
                  <c:v>120.00000725189867</c:v>
                </c:pt>
                <c:pt idx="1770">
                  <c:v>120.00000725189867</c:v>
                </c:pt>
                <c:pt idx="1771">
                  <c:v>113.33333949248001</c:v>
                </c:pt>
                <c:pt idx="1772">
                  <c:v>120.00000725189867</c:v>
                </c:pt>
                <c:pt idx="1773">
                  <c:v>120.00000725189867</c:v>
                </c:pt>
                <c:pt idx="1774">
                  <c:v>113.33333949248001</c:v>
                </c:pt>
                <c:pt idx="1775">
                  <c:v>120.00000725189867</c:v>
                </c:pt>
                <c:pt idx="1776">
                  <c:v>113.33333949248001</c:v>
                </c:pt>
                <c:pt idx="1777">
                  <c:v>120.00000725189867</c:v>
                </c:pt>
                <c:pt idx="1778">
                  <c:v>113.33333949248001</c:v>
                </c:pt>
                <c:pt idx="1779">
                  <c:v>113.33333949248001</c:v>
                </c:pt>
                <c:pt idx="1780">
                  <c:v>113.33333949248001</c:v>
                </c:pt>
                <c:pt idx="1781">
                  <c:v>113.33333949248001</c:v>
                </c:pt>
                <c:pt idx="1782">
                  <c:v>113.33333949248001</c:v>
                </c:pt>
                <c:pt idx="1783">
                  <c:v>113.33333949248001</c:v>
                </c:pt>
                <c:pt idx="1784">
                  <c:v>113.33333949248001</c:v>
                </c:pt>
                <c:pt idx="1785">
                  <c:v>113.33333949248001</c:v>
                </c:pt>
                <c:pt idx="1786">
                  <c:v>106.66667173306134</c:v>
                </c:pt>
                <c:pt idx="1787">
                  <c:v>113.33333949248001</c:v>
                </c:pt>
                <c:pt idx="1788">
                  <c:v>113.33333949248001</c:v>
                </c:pt>
                <c:pt idx="1789">
                  <c:v>106.66667173306134</c:v>
                </c:pt>
                <c:pt idx="1790">
                  <c:v>113.33333949248001</c:v>
                </c:pt>
                <c:pt idx="1791">
                  <c:v>113.33333949248001</c:v>
                </c:pt>
                <c:pt idx="1792">
                  <c:v>100.00001018246</c:v>
                </c:pt>
                <c:pt idx="1793">
                  <c:v>106.66667173306134</c:v>
                </c:pt>
                <c:pt idx="1794">
                  <c:v>113.33333949248001</c:v>
                </c:pt>
                <c:pt idx="1795">
                  <c:v>113.33333949248001</c:v>
                </c:pt>
                <c:pt idx="1796">
                  <c:v>100.00001018246</c:v>
                </c:pt>
                <c:pt idx="1797">
                  <c:v>106.66667173306134</c:v>
                </c:pt>
                <c:pt idx="1798">
                  <c:v>113.33333949248001</c:v>
                </c:pt>
                <c:pt idx="1799">
                  <c:v>106.66667173306134</c:v>
                </c:pt>
                <c:pt idx="1800">
                  <c:v>106.66667173306134</c:v>
                </c:pt>
                <c:pt idx="1801">
                  <c:v>106.66667173306134</c:v>
                </c:pt>
                <c:pt idx="1802">
                  <c:v>113.33333949248001</c:v>
                </c:pt>
                <c:pt idx="1803">
                  <c:v>100.00001018246</c:v>
                </c:pt>
                <c:pt idx="1804">
                  <c:v>113.33333949248001</c:v>
                </c:pt>
                <c:pt idx="1805">
                  <c:v>106.66667173306134</c:v>
                </c:pt>
                <c:pt idx="1806">
                  <c:v>106.66667173306134</c:v>
                </c:pt>
                <c:pt idx="1807">
                  <c:v>106.66667173306134</c:v>
                </c:pt>
                <c:pt idx="1808">
                  <c:v>106.66667173306134</c:v>
                </c:pt>
                <c:pt idx="1809">
                  <c:v>106.66667173306134</c:v>
                </c:pt>
                <c:pt idx="1810">
                  <c:v>106.66667173306134</c:v>
                </c:pt>
                <c:pt idx="1811">
                  <c:v>106.66667173306134</c:v>
                </c:pt>
                <c:pt idx="1812">
                  <c:v>106.66667173306134</c:v>
                </c:pt>
                <c:pt idx="1813">
                  <c:v>106.66667173306134</c:v>
                </c:pt>
                <c:pt idx="1814">
                  <c:v>113.33333949248001</c:v>
                </c:pt>
                <c:pt idx="1815">
                  <c:v>100.00001018246</c:v>
                </c:pt>
                <c:pt idx="1816">
                  <c:v>113.33333949248001</c:v>
                </c:pt>
                <c:pt idx="1817">
                  <c:v>106.66667173306134</c:v>
                </c:pt>
                <c:pt idx="1818">
                  <c:v>100.00001018246</c:v>
                </c:pt>
                <c:pt idx="1819">
                  <c:v>106.66667173306134</c:v>
                </c:pt>
                <c:pt idx="1820">
                  <c:v>106.66667173306134</c:v>
                </c:pt>
                <c:pt idx="1821">
                  <c:v>100.00001018246</c:v>
                </c:pt>
                <c:pt idx="1822">
                  <c:v>106.66667173306134</c:v>
                </c:pt>
                <c:pt idx="1823">
                  <c:v>100.00001018246</c:v>
                </c:pt>
                <c:pt idx="1824">
                  <c:v>106.66667173306134</c:v>
                </c:pt>
                <c:pt idx="1825">
                  <c:v>100.00001018246</c:v>
                </c:pt>
                <c:pt idx="1826">
                  <c:v>100.00001018246</c:v>
                </c:pt>
                <c:pt idx="1827">
                  <c:v>100.00001018246</c:v>
                </c:pt>
                <c:pt idx="1828">
                  <c:v>100.00001018246</c:v>
                </c:pt>
                <c:pt idx="1829">
                  <c:v>100.00001018246</c:v>
                </c:pt>
                <c:pt idx="1830">
                  <c:v>100.00001018246</c:v>
                </c:pt>
                <c:pt idx="1831">
                  <c:v>100.00001018246</c:v>
                </c:pt>
                <c:pt idx="1832">
                  <c:v>93.333342423041344</c:v>
                </c:pt>
                <c:pt idx="1833">
                  <c:v>100.00001018246</c:v>
                </c:pt>
                <c:pt idx="1834">
                  <c:v>93.333342423041344</c:v>
                </c:pt>
                <c:pt idx="1835">
                  <c:v>93.333342423041344</c:v>
                </c:pt>
                <c:pt idx="1836">
                  <c:v>100.00001018246</c:v>
                </c:pt>
                <c:pt idx="1837">
                  <c:v>93.333342423041344</c:v>
                </c:pt>
                <c:pt idx="1838">
                  <c:v>93.333342423041344</c:v>
                </c:pt>
                <c:pt idx="1839">
                  <c:v>93.333342423041344</c:v>
                </c:pt>
                <c:pt idx="1840">
                  <c:v>100.00001018246</c:v>
                </c:pt>
                <c:pt idx="1841">
                  <c:v>93.333342423041344</c:v>
                </c:pt>
                <c:pt idx="1842">
                  <c:v>86.66667466362334</c:v>
                </c:pt>
                <c:pt idx="1843">
                  <c:v>93.333342423041344</c:v>
                </c:pt>
                <c:pt idx="1844">
                  <c:v>100.00001018246</c:v>
                </c:pt>
                <c:pt idx="1845">
                  <c:v>93.333342423041344</c:v>
                </c:pt>
                <c:pt idx="1846">
                  <c:v>86.66667466362334</c:v>
                </c:pt>
                <c:pt idx="1847">
                  <c:v>100.00001018246</c:v>
                </c:pt>
                <c:pt idx="1848">
                  <c:v>93.333342423041344</c:v>
                </c:pt>
                <c:pt idx="1849">
                  <c:v>86.66667466362334</c:v>
                </c:pt>
                <c:pt idx="1850">
                  <c:v>86.66667466362334</c:v>
                </c:pt>
                <c:pt idx="1851">
                  <c:v>100.00001018246</c:v>
                </c:pt>
                <c:pt idx="1852">
                  <c:v>93.333342423041344</c:v>
                </c:pt>
                <c:pt idx="1853">
                  <c:v>93.333342423041344</c:v>
                </c:pt>
                <c:pt idx="1854">
                  <c:v>100.00001018246</c:v>
                </c:pt>
                <c:pt idx="1855">
                  <c:v>93.333342423041344</c:v>
                </c:pt>
                <c:pt idx="1856">
                  <c:v>93.333342423041344</c:v>
                </c:pt>
                <c:pt idx="1857">
                  <c:v>86.66667466362334</c:v>
                </c:pt>
                <c:pt idx="1858">
                  <c:v>93.333342423041344</c:v>
                </c:pt>
                <c:pt idx="1859">
                  <c:v>100.00001018246</c:v>
                </c:pt>
                <c:pt idx="1860">
                  <c:v>93.333342423041344</c:v>
                </c:pt>
                <c:pt idx="1861">
                  <c:v>93.333342423041344</c:v>
                </c:pt>
                <c:pt idx="1862">
                  <c:v>93.333342423041344</c:v>
                </c:pt>
                <c:pt idx="1863">
                  <c:v>100.00001018246</c:v>
                </c:pt>
                <c:pt idx="1864">
                  <c:v>86.66667466362334</c:v>
                </c:pt>
                <c:pt idx="1865">
                  <c:v>93.333342423041344</c:v>
                </c:pt>
                <c:pt idx="1866">
                  <c:v>100.00001018246</c:v>
                </c:pt>
                <c:pt idx="1867">
                  <c:v>93.333342423041344</c:v>
                </c:pt>
                <c:pt idx="1868">
                  <c:v>93.333342423041344</c:v>
                </c:pt>
                <c:pt idx="1869">
                  <c:v>93.333342423041344</c:v>
                </c:pt>
                <c:pt idx="1870">
                  <c:v>93.333342423041344</c:v>
                </c:pt>
                <c:pt idx="1871">
                  <c:v>93.333342423041344</c:v>
                </c:pt>
                <c:pt idx="1872">
                  <c:v>100.00001018246</c:v>
                </c:pt>
                <c:pt idx="1873">
                  <c:v>93.333342423041344</c:v>
                </c:pt>
                <c:pt idx="1874">
                  <c:v>93.333342423041344</c:v>
                </c:pt>
                <c:pt idx="1875">
                  <c:v>93.333342423041344</c:v>
                </c:pt>
                <c:pt idx="1876">
                  <c:v>100.00001018246</c:v>
                </c:pt>
                <c:pt idx="1877">
                  <c:v>93.333342423041344</c:v>
                </c:pt>
                <c:pt idx="1878">
                  <c:v>93.333342423041344</c:v>
                </c:pt>
                <c:pt idx="1879">
                  <c:v>100.00001018246</c:v>
                </c:pt>
                <c:pt idx="1880">
                  <c:v>93.333342423041344</c:v>
                </c:pt>
                <c:pt idx="1881">
                  <c:v>93.333342423041344</c:v>
                </c:pt>
                <c:pt idx="1882">
                  <c:v>93.333342423041344</c:v>
                </c:pt>
                <c:pt idx="1883">
                  <c:v>93.333342423041344</c:v>
                </c:pt>
                <c:pt idx="1884">
                  <c:v>93.333342423041344</c:v>
                </c:pt>
                <c:pt idx="1885">
                  <c:v>100.00001018246</c:v>
                </c:pt>
                <c:pt idx="1886">
                  <c:v>93.333342423041344</c:v>
                </c:pt>
                <c:pt idx="1887">
                  <c:v>93.333342423041344</c:v>
                </c:pt>
                <c:pt idx="1888">
                  <c:v>93.333342423041344</c:v>
                </c:pt>
                <c:pt idx="1889">
                  <c:v>86.66667466362334</c:v>
                </c:pt>
                <c:pt idx="1890">
                  <c:v>93.333342423041344</c:v>
                </c:pt>
                <c:pt idx="1891">
                  <c:v>93.333342423041344</c:v>
                </c:pt>
                <c:pt idx="1892">
                  <c:v>100.00001018246</c:v>
                </c:pt>
                <c:pt idx="1893">
                  <c:v>86.66667466362334</c:v>
                </c:pt>
                <c:pt idx="1894">
                  <c:v>93.333342423041344</c:v>
                </c:pt>
                <c:pt idx="1895">
                  <c:v>93.333342423041344</c:v>
                </c:pt>
                <c:pt idx="1896">
                  <c:v>93.333342423041344</c:v>
                </c:pt>
                <c:pt idx="1897">
                  <c:v>86.66667466362334</c:v>
                </c:pt>
                <c:pt idx="1898">
                  <c:v>86.66667466362334</c:v>
                </c:pt>
                <c:pt idx="1899">
                  <c:v>93.333342423041344</c:v>
                </c:pt>
                <c:pt idx="1900">
                  <c:v>86.66667466362334</c:v>
                </c:pt>
                <c:pt idx="1901">
                  <c:v>86.66667466362334</c:v>
                </c:pt>
                <c:pt idx="1902">
                  <c:v>93.333342423041344</c:v>
                </c:pt>
                <c:pt idx="1903">
                  <c:v>93.333342423041344</c:v>
                </c:pt>
                <c:pt idx="1904">
                  <c:v>86.66667466362334</c:v>
                </c:pt>
                <c:pt idx="1905">
                  <c:v>86.66667466362334</c:v>
                </c:pt>
                <c:pt idx="1906">
                  <c:v>93.333342423041344</c:v>
                </c:pt>
                <c:pt idx="1907">
                  <c:v>86.66667466362334</c:v>
                </c:pt>
                <c:pt idx="1908">
                  <c:v>86.66667466362334</c:v>
                </c:pt>
                <c:pt idx="1909">
                  <c:v>86.66667466362334</c:v>
                </c:pt>
                <c:pt idx="1910">
                  <c:v>86.66667466362334</c:v>
                </c:pt>
                <c:pt idx="1911">
                  <c:v>86.66667466362334</c:v>
                </c:pt>
                <c:pt idx="1912">
                  <c:v>93.333342423041344</c:v>
                </c:pt>
                <c:pt idx="1913">
                  <c:v>86.66667466362334</c:v>
                </c:pt>
                <c:pt idx="1914">
                  <c:v>86.66667466362334</c:v>
                </c:pt>
                <c:pt idx="1915">
                  <c:v>86.66667466362334</c:v>
                </c:pt>
                <c:pt idx="1916">
                  <c:v>86.66667466362334</c:v>
                </c:pt>
                <c:pt idx="1917">
                  <c:v>86.66667466362334</c:v>
                </c:pt>
                <c:pt idx="1918">
                  <c:v>86.66667466362334</c:v>
                </c:pt>
                <c:pt idx="1919">
                  <c:v>86.66667466362334</c:v>
                </c:pt>
                <c:pt idx="1920">
                  <c:v>86.66667466362334</c:v>
                </c:pt>
                <c:pt idx="1921">
                  <c:v>86.66667466362334</c:v>
                </c:pt>
                <c:pt idx="1922">
                  <c:v>80.000006904204653</c:v>
                </c:pt>
                <c:pt idx="1923">
                  <c:v>80.000006904204653</c:v>
                </c:pt>
                <c:pt idx="1924">
                  <c:v>93.333342423041344</c:v>
                </c:pt>
                <c:pt idx="1925">
                  <c:v>86.66667466362334</c:v>
                </c:pt>
                <c:pt idx="1926">
                  <c:v>80.000006904204653</c:v>
                </c:pt>
                <c:pt idx="1927">
                  <c:v>86.66667466362334</c:v>
                </c:pt>
                <c:pt idx="1928">
                  <c:v>86.66667466362334</c:v>
                </c:pt>
                <c:pt idx="1929">
                  <c:v>80.000006904204653</c:v>
                </c:pt>
                <c:pt idx="1930">
                  <c:v>86.66667466362334</c:v>
                </c:pt>
                <c:pt idx="1931">
                  <c:v>86.66667466362334</c:v>
                </c:pt>
                <c:pt idx="1932">
                  <c:v>80.000006904204653</c:v>
                </c:pt>
                <c:pt idx="1933">
                  <c:v>80.000006904204653</c:v>
                </c:pt>
                <c:pt idx="1934">
                  <c:v>86.66667466362334</c:v>
                </c:pt>
                <c:pt idx="1935">
                  <c:v>80.000006904204653</c:v>
                </c:pt>
                <c:pt idx="1936">
                  <c:v>80.000006904204653</c:v>
                </c:pt>
                <c:pt idx="1937">
                  <c:v>73.333339144785995</c:v>
                </c:pt>
                <c:pt idx="1938">
                  <c:v>80.000006904204653</c:v>
                </c:pt>
                <c:pt idx="1939">
                  <c:v>86.66667466362334</c:v>
                </c:pt>
                <c:pt idx="1940">
                  <c:v>73.333339144785995</c:v>
                </c:pt>
                <c:pt idx="1941">
                  <c:v>80.000006904204653</c:v>
                </c:pt>
                <c:pt idx="1942">
                  <c:v>80.000006904204653</c:v>
                </c:pt>
                <c:pt idx="1943">
                  <c:v>80.000006904204653</c:v>
                </c:pt>
                <c:pt idx="1944">
                  <c:v>73.333339144785995</c:v>
                </c:pt>
                <c:pt idx="1945">
                  <c:v>73.333339144785995</c:v>
                </c:pt>
                <c:pt idx="1946">
                  <c:v>80.000006904204653</c:v>
                </c:pt>
                <c:pt idx="1947">
                  <c:v>80.000006904204653</c:v>
                </c:pt>
                <c:pt idx="1948">
                  <c:v>73.333339144785995</c:v>
                </c:pt>
                <c:pt idx="1949">
                  <c:v>73.333339144785995</c:v>
                </c:pt>
                <c:pt idx="1950">
                  <c:v>73.333339144785995</c:v>
                </c:pt>
                <c:pt idx="1951">
                  <c:v>80.000006904204653</c:v>
                </c:pt>
                <c:pt idx="1952">
                  <c:v>73.333339144785995</c:v>
                </c:pt>
                <c:pt idx="1953">
                  <c:v>73.333339144785995</c:v>
                </c:pt>
                <c:pt idx="1954">
                  <c:v>80.000006904204653</c:v>
                </c:pt>
                <c:pt idx="1955">
                  <c:v>73.333339144785995</c:v>
                </c:pt>
                <c:pt idx="1956">
                  <c:v>80.000006904204653</c:v>
                </c:pt>
                <c:pt idx="1957">
                  <c:v>73.333339144785995</c:v>
                </c:pt>
                <c:pt idx="1958">
                  <c:v>73.333339144785995</c:v>
                </c:pt>
                <c:pt idx="1959">
                  <c:v>73.333339144785995</c:v>
                </c:pt>
                <c:pt idx="1960">
                  <c:v>73.333339144785995</c:v>
                </c:pt>
                <c:pt idx="1961">
                  <c:v>73.333339144785995</c:v>
                </c:pt>
                <c:pt idx="1962">
                  <c:v>73.333339144785995</c:v>
                </c:pt>
                <c:pt idx="1963">
                  <c:v>73.333339144785995</c:v>
                </c:pt>
                <c:pt idx="1964">
                  <c:v>80.000006904204653</c:v>
                </c:pt>
                <c:pt idx="1965">
                  <c:v>73.333339144785995</c:v>
                </c:pt>
                <c:pt idx="1966">
                  <c:v>66.666671385368005</c:v>
                </c:pt>
                <c:pt idx="1967">
                  <c:v>73.333339144785995</c:v>
                </c:pt>
                <c:pt idx="1968">
                  <c:v>73.333339144785995</c:v>
                </c:pt>
                <c:pt idx="1969">
                  <c:v>73.333339144785995</c:v>
                </c:pt>
                <c:pt idx="1970">
                  <c:v>73.333339144785995</c:v>
                </c:pt>
                <c:pt idx="1971">
                  <c:v>73.333339144785995</c:v>
                </c:pt>
                <c:pt idx="1972">
                  <c:v>73.333339144785995</c:v>
                </c:pt>
                <c:pt idx="1973">
                  <c:v>66.666671385368005</c:v>
                </c:pt>
                <c:pt idx="1974">
                  <c:v>80.000006904204653</c:v>
                </c:pt>
                <c:pt idx="1975">
                  <c:v>66.666671385368005</c:v>
                </c:pt>
                <c:pt idx="1976">
                  <c:v>73.333339144785995</c:v>
                </c:pt>
                <c:pt idx="1977">
                  <c:v>66.666671385368005</c:v>
                </c:pt>
                <c:pt idx="1978">
                  <c:v>73.333339144785995</c:v>
                </c:pt>
                <c:pt idx="1979">
                  <c:v>66.666671385368005</c:v>
                </c:pt>
                <c:pt idx="1980">
                  <c:v>73.333339144785995</c:v>
                </c:pt>
                <c:pt idx="1981">
                  <c:v>66.666671385368005</c:v>
                </c:pt>
                <c:pt idx="1982">
                  <c:v>73.333339144785995</c:v>
                </c:pt>
                <c:pt idx="1983">
                  <c:v>66.666671385368005</c:v>
                </c:pt>
                <c:pt idx="1984">
                  <c:v>73.333339144785995</c:v>
                </c:pt>
                <c:pt idx="1985">
                  <c:v>66.666671385368005</c:v>
                </c:pt>
                <c:pt idx="1986">
                  <c:v>66.666671385368005</c:v>
                </c:pt>
                <c:pt idx="1987">
                  <c:v>66.666671385368005</c:v>
                </c:pt>
                <c:pt idx="1988">
                  <c:v>73.333339144785995</c:v>
                </c:pt>
                <c:pt idx="1989">
                  <c:v>66.666671385368005</c:v>
                </c:pt>
                <c:pt idx="1990">
                  <c:v>66.666671385368005</c:v>
                </c:pt>
                <c:pt idx="1991">
                  <c:v>66.666671385368005</c:v>
                </c:pt>
                <c:pt idx="1992">
                  <c:v>66.666671385368005</c:v>
                </c:pt>
                <c:pt idx="1993">
                  <c:v>66.666671385368005</c:v>
                </c:pt>
                <c:pt idx="1994">
                  <c:v>66.666671385368005</c:v>
                </c:pt>
                <c:pt idx="1995">
                  <c:v>66.666671385368005</c:v>
                </c:pt>
                <c:pt idx="1996">
                  <c:v>66.666671385368005</c:v>
                </c:pt>
                <c:pt idx="1997">
                  <c:v>66.666671385368005</c:v>
                </c:pt>
                <c:pt idx="1998">
                  <c:v>60.000003625949198</c:v>
                </c:pt>
                <c:pt idx="1999">
                  <c:v>66.666671385368005</c:v>
                </c:pt>
                <c:pt idx="2000">
                  <c:v>66.666671385368005</c:v>
                </c:pt>
                <c:pt idx="2001">
                  <c:v>66.666671385368005</c:v>
                </c:pt>
                <c:pt idx="2002">
                  <c:v>66.666671385368005</c:v>
                </c:pt>
                <c:pt idx="2003">
                  <c:v>66.666671385368005</c:v>
                </c:pt>
                <c:pt idx="2004">
                  <c:v>60.000003625949198</c:v>
                </c:pt>
                <c:pt idx="2005">
                  <c:v>66.666671385368005</c:v>
                </c:pt>
                <c:pt idx="2006">
                  <c:v>66.666671385368005</c:v>
                </c:pt>
                <c:pt idx="2007">
                  <c:v>60.000003625949198</c:v>
                </c:pt>
                <c:pt idx="2008">
                  <c:v>66.666671385368005</c:v>
                </c:pt>
                <c:pt idx="2009">
                  <c:v>66.666671385368005</c:v>
                </c:pt>
                <c:pt idx="2010">
                  <c:v>60.000003625949198</c:v>
                </c:pt>
                <c:pt idx="2011">
                  <c:v>66.666671385368005</c:v>
                </c:pt>
                <c:pt idx="2012">
                  <c:v>66.666671385368005</c:v>
                </c:pt>
                <c:pt idx="2013">
                  <c:v>60.000003625949198</c:v>
                </c:pt>
                <c:pt idx="2014">
                  <c:v>66.666671385368005</c:v>
                </c:pt>
                <c:pt idx="2015">
                  <c:v>66.666671385368005</c:v>
                </c:pt>
                <c:pt idx="2016">
                  <c:v>60.000003625949198</c:v>
                </c:pt>
                <c:pt idx="2017">
                  <c:v>66.666671385368005</c:v>
                </c:pt>
                <c:pt idx="2018">
                  <c:v>66.666671385368005</c:v>
                </c:pt>
                <c:pt idx="2019">
                  <c:v>66.666671385368005</c:v>
                </c:pt>
                <c:pt idx="2020">
                  <c:v>60.000003625949198</c:v>
                </c:pt>
                <c:pt idx="2021">
                  <c:v>66.666671385368005</c:v>
                </c:pt>
                <c:pt idx="2022">
                  <c:v>60.000003625949198</c:v>
                </c:pt>
                <c:pt idx="2023">
                  <c:v>66.666671385368005</c:v>
                </c:pt>
                <c:pt idx="2024">
                  <c:v>60.000003625949198</c:v>
                </c:pt>
                <c:pt idx="2025">
                  <c:v>66.666671385368005</c:v>
                </c:pt>
                <c:pt idx="2026">
                  <c:v>60.000003625949198</c:v>
                </c:pt>
                <c:pt idx="2027">
                  <c:v>66.666671385368005</c:v>
                </c:pt>
                <c:pt idx="2028">
                  <c:v>60.000003625949198</c:v>
                </c:pt>
                <c:pt idx="2029">
                  <c:v>60.000003625949198</c:v>
                </c:pt>
                <c:pt idx="2030">
                  <c:v>66.666671385368005</c:v>
                </c:pt>
                <c:pt idx="2031">
                  <c:v>60.000003625949198</c:v>
                </c:pt>
                <c:pt idx="2032">
                  <c:v>60.000003625949198</c:v>
                </c:pt>
                <c:pt idx="2033">
                  <c:v>66.666671385368005</c:v>
                </c:pt>
                <c:pt idx="2034">
                  <c:v>60.000003625949198</c:v>
                </c:pt>
                <c:pt idx="2035">
                  <c:v>60.000003625949198</c:v>
                </c:pt>
                <c:pt idx="2036">
                  <c:v>60.000003625949198</c:v>
                </c:pt>
                <c:pt idx="2037">
                  <c:v>60.000003625949198</c:v>
                </c:pt>
                <c:pt idx="2038">
                  <c:v>60.000003625949198</c:v>
                </c:pt>
                <c:pt idx="2039">
                  <c:v>60.000003625949198</c:v>
                </c:pt>
                <c:pt idx="2040">
                  <c:v>60.000003625949198</c:v>
                </c:pt>
                <c:pt idx="2041">
                  <c:v>60.000003625949198</c:v>
                </c:pt>
                <c:pt idx="2042">
                  <c:v>60.000003625949198</c:v>
                </c:pt>
                <c:pt idx="2043">
                  <c:v>60.000003625949198</c:v>
                </c:pt>
                <c:pt idx="2044">
                  <c:v>60.000003625949198</c:v>
                </c:pt>
                <c:pt idx="2045">
                  <c:v>60.000003625949198</c:v>
                </c:pt>
                <c:pt idx="2046">
                  <c:v>53.333335866530739</c:v>
                </c:pt>
                <c:pt idx="2047">
                  <c:v>60.000003625949198</c:v>
                </c:pt>
                <c:pt idx="2048">
                  <c:v>60.000003625949198</c:v>
                </c:pt>
                <c:pt idx="2049">
                  <c:v>60.000003625949198</c:v>
                </c:pt>
                <c:pt idx="2050">
                  <c:v>53.333335866530739</c:v>
                </c:pt>
                <c:pt idx="2051">
                  <c:v>60.000003625949198</c:v>
                </c:pt>
                <c:pt idx="2052">
                  <c:v>60.000003625949198</c:v>
                </c:pt>
                <c:pt idx="2053">
                  <c:v>53.333335866530739</c:v>
                </c:pt>
                <c:pt idx="2054">
                  <c:v>60.000003625949198</c:v>
                </c:pt>
                <c:pt idx="2055">
                  <c:v>53.333335866530739</c:v>
                </c:pt>
                <c:pt idx="2056">
                  <c:v>60.000003625949198</c:v>
                </c:pt>
                <c:pt idx="2057">
                  <c:v>60.000003625949198</c:v>
                </c:pt>
                <c:pt idx="2058">
                  <c:v>53.333335866530739</c:v>
                </c:pt>
                <c:pt idx="2059">
                  <c:v>60.000003625949198</c:v>
                </c:pt>
                <c:pt idx="2060">
                  <c:v>53.333335866530739</c:v>
                </c:pt>
                <c:pt idx="2061">
                  <c:v>60.000003625949198</c:v>
                </c:pt>
                <c:pt idx="2062">
                  <c:v>53.333335866530739</c:v>
                </c:pt>
                <c:pt idx="2063">
                  <c:v>60.000003625949198</c:v>
                </c:pt>
                <c:pt idx="2064">
                  <c:v>53.333335866530739</c:v>
                </c:pt>
                <c:pt idx="2065">
                  <c:v>53.333335866530739</c:v>
                </c:pt>
                <c:pt idx="2066">
                  <c:v>60.000003625949198</c:v>
                </c:pt>
                <c:pt idx="2067">
                  <c:v>53.333335866530739</c:v>
                </c:pt>
                <c:pt idx="2068">
                  <c:v>60.000003625949198</c:v>
                </c:pt>
                <c:pt idx="2069">
                  <c:v>53.333335866530739</c:v>
                </c:pt>
                <c:pt idx="2070">
                  <c:v>53.333335866530739</c:v>
                </c:pt>
                <c:pt idx="2071">
                  <c:v>53.333335866530739</c:v>
                </c:pt>
                <c:pt idx="2072">
                  <c:v>53.333335866530739</c:v>
                </c:pt>
                <c:pt idx="2073">
                  <c:v>60.000003625949198</c:v>
                </c:pt>
                <c:pt idx="2074">
                  <c:v>53.333335866530739</c:v>
                </c:pt>
                <c:pt idx="2075">
                  <c:v>53.333335866530739</c:v>
                </c:pt>
                <c:pt idx="2076">
                  <c:v>53.333335866530739</c:v>
                </c:pt>
                <c:pt idx="2077">
                  <c:v>53.333335866530739</c:v>
                </c:pt>
                <c:pt idx="2078">
                  <c:v>53.333335866530739</c:v>
                </c:pt>
                <c:pt idx="2079">
                  <c:v>53.333335866530739</c:v>
                </c:pt>
                <c:pt idx="2080">
                  <c:v>53.333335866530739</c:v>
                </c:pt>
                <c:pt idx="2081">
                  <c:v>53.333335866530739</c:v>
                </c:pt>
                <c:pt idx="2082">
                  <c:v>46.6666712115208</c:v>
                </c:pt>
                <c:pt idx="2083">
                  <c:v>53.333335866530739</c:v>
                </c:pt>
                <c:pt idx="2084">
                  <c:v>53.333335866530739</c:v>
                </c:pt>
                <c:pt idx="2085">
                  <c:v>53.333335866530739</c:v>
                </c:pt>
                <c:pt idx="2086">
                  <c:v>46.6666712115208</c:v>
                </c:pt>
                <c:pt idx="2087">
                  <c:v>53.333335866530739</c:v>
                </c:pt>
                <c:pt idx="2088">
                  <c:v>53.333335866530739</c:v>
                </c:pt>
                <c:pt idx="2089">
                  <c:v>46.6666712115208</c:v>
                </c:pt>
                <c:pt idx="2090">
                  <c:v>53.333335866530739</c:v>
                </c:pt>
                <c:pt idx="2091">
                  <c:v>53.333335866530739</c:v>
                </c:pt>
                <c:pt idx="2092">
                  <c:v>46.6666712115208</c:v>
                </c:pt>
                <c:pt idx="2093">
                  <c:v>53.333335866530739</c:v>
                </c:pt>
                <c:pt idx="2094">
                  <c:v>46.6666712115208</c:v>
                </c:pt>
                <c:pt idx="2095">
                  <c:v>53.333335866530739</c:v>
                </c:pt>
                <c:pt idx="2096">
                  <c:v>53.333335866530739</c:v>
                </c:pt>
                <c:pt idx="2097">
                  <c:v>46.6666712115208</c:v>
                </c:pt>
                <c:pt idx="2098">
                  <c:v>53.333335866530739</c:v>
                </c:pt>
                <c:pt idx="2099">
                  <c:v>53.333335866530739</c:v>
                </c:pt>
                <c:pt idx="2100">
                  <c:v>46.6666712115208</c:v>
                </c:pt>
                <c:pt idx="2101">
                  <c:v>53.333335866530739</c:v>
                </c:pt>
                <c:pt idx="2102">
                  <c:v>53.333335866530739</c:v>
                </c:pt>
                <c:pt idx="2103">
                  <c:v>46.6666712115208</c:v>
                </c:pt>
                <c:pt idx="2104">
                  <c:v>53.333335866530739</c:v>
                </c:pt>
                <c:pt idx="2105">
                  <c:v>53.333335866530739</c:v>
                </c:pt>
                <c:pt idx="2106">
                  <c:v>46.6666712115208</c:v>
                </c:pt>
                <c:pt idx="2107">
                  <c:v>53.333335866530739</c:v>
                </c:pt>
                <c:pt idx="2108">
                  <c:v>53.333335866530739</c:v>
                </c:pt>
                <c:pt idx="2109">
                  <c:v>53.333335866530739</c:v>
                </c:pt>
                <c:pt idx="2110">
                  <c:v>46.6666712115208</c:v>
                </c:pt>
                <c:pt idx="2111">
                  <c:v>53.333335866530739</c:v>
                </c:pt>
                <c:pt idx="2112">
                  <c:v>53.333335866530739</c:v>
                </c:pt>
                <c:pt idx="2113">
                  <c:v>53.333335866530739</c:v>
                </c:pt>
                <c:pt idx="2114">
                  <c:v>53.333335866530739</c:v>
                </c:pt>
                <c:pt idx="2115">
                  <c:v>53.333335866530739</c:v>
                </c:pt>
                <c:pt idx="2116">
                  <c:v>53.333335866530739</c:v>
                </c:pt>
                <c:pt idx="2117">
                  <c:v>53.333335866530739</c:v>
                </c:pt>
                <c:pt idx="2118">
                  <c:v>53.333335866530739</c:v>
                </c:pt>
                <c:pt idx="2119">
                  <c:v>46.6666712115208</c:v>
                </c:pt>
                <c:pt idx="2120">
                  <c:v>53.333335866530739</c:v>
                </c:pt>
                <c:pt idx="2121">
                  <c:v>53.333335866530739</c:v>
                </c:pt>
                <c:pt idx="2122">
                  <c:v>53.333335866530739</c:v>
                </c:pt>
                <c:pt idx="2123">
                  <c:v>53.333335866530739</c:v>
                </c:pt>
                <c:pt idx="2124">
                  <c:v>53.333335866530739</c:v>
                </c:pt>
                <c:pt idx="2125">
                  <c:v>53.333335866530739</c:v>
                </c:pt>
                <c:pt idx="2126">
                  <c:v>53.333335866530739</c:v>
                </c:pt>
                <c:pt idx="2127">
                  <c:v>53.333335866530739</c:v>
                </c:pt>
                <c:pt idx="2128">
                  <c:v>46.6666712115208</c:v>
                </c:pt>
                <c:pt idx="2129">
                  <c:v>53.333335866530739</c:v>
                </c:pt>
                <c:pt idx="2130">
                  <c:v>53.333335866530739</c:v>
                </c:pt>
                <c:pt idx="2131">
                  <c:v>46.6666712115208</c:v>
                </c:pt>
                <c:pt idx="2132">
                  <c:v>53.333335866530739</c:v>
                </c:pt>
                <c:pt idx="2133">
                  <c:v>53.333335866530739</c:v>
                </c:pt>
                <c:pt idx="2134">
                  <c:v>46.6666712115208</c:v>
                </c:pt>
                <c:pt idx="2135">
                  <c:v>53.333335866530739</c:v>
                </c:pt>
                <c:pt idx="2136">
                  <c:v>46.6666712115208</c:v>
                </c:pt>
                <c:pt idx="2137">
                  <c:v>53.333335866530739</c:v>
                </c:pt>
                <c:pt idx="2138">
                  <c:v>46.6666712115208</c:v>
                </c:pt>
                <c:pt idx="2139">
                  <c:v>53.333335866530739</c:v>
                </c:pt>
                <c:pt idx="2140">
                  <c:v>46.6666712115208</c:v>
                </c:pt>
                <c:pt idx="2141">
                  <c:v>53.333335866530739</c:v>
                </c:pt>
                <c:pt idx="2142">
                  <c:v>46.6666712115208</c:v>
                </c:pt>
                <c:pt idx="2143">
                  <c:v>46.6666712115208</c:v>
                </c:pt>
                <c:pt idx="2144">
                  <c:v>53.333335866530739</c:v>
                </c:pt>
                <c:pt idx="2145">
                  <c:v>46.6666712115208</c:v>
                </c:pt>
                <c:pt idx="2146">
                  <c:v>46.6666712115208</c:v>
                </c:pt>
                <c:pt idx="2147">
                  <c:v>46.6666712115208</c:v>
                </c:pt>
                <c:pt idx="2148">
                  <c:v>53.333335866530739</c:v>
                </c:pt>
                <c:pt idx="2149">
                  <c:v>46.6666712115208</c:v>
                </c:pt>
                <c:pt idx="2150">
                  <c:v>46.6666712115208</c:v>
                </c:pt>
                <c:pt idx="2151">
                  <c:v>53.333335866530739</c:v>
                </c:pt>
                <c:pt idx="2152">
                  <c:v>46.6666712115208</c:v>
                </c:pt>
                <c:pt idx="2153">
                  <c:v>46.6666712115208</c:v>
                </c:pt>
                <c:pt idx="2154">
                  <c:v>46.6666712115208</c:v>
                </c:pt>
                <c:pt idx="2155">
                  <c:v>53.333335866530739</c:v>
                </c:pt>
                <c:pt idx="2156">
                  <c:v>46.6666712115208</c:v>
                </c:pt>
                <c:pt idx="2157">
                  <c:v>46.6666712115208</c:v>
                </c:pt>
                <c:pt idx="2158">
                  <c:v>53.333335866530739</c:v>
                </c:pt>
                <c:pt idx="2159">
                  <c:v>46.6666712115208</c:v>
                </c:pt>
                <c:pt idx="2160">
                  <c:v>46.6666712115208</c:v>
                </c:pt>
                <c:pt idx="2161">
                  <c:v>46.6666712115208</c:v>
                </c:pt>
                <c:pt idx="2162">
                  <c:v>53.333335866530739</c:v>
                </c:pt>
                <c:pt idx="2163">
                  <c:v>46.6666712115208</c:v>
                </c:pt>
                <c:pt idx="2164">
                  <c:v>53.333335866530739</c:v>
                </c:pt>
                <c:pt idx="2165">
                  <c:v>46.6666712115208</c:v>
                </c:pt>
                <c:pt idx="2166">
                  <c:v>46.6666712115208</c:v>
                </c:pt>
                <c:pt idx="2167">
                  <c:v>46.6666712115208</c:v>
                </c:pt>
                <c:pt idx="2168">
                  <c:v>46.6666712115208</c:v>
                </c:pt>
                <c:pt idx="2169">
                  <c:v>53.333335866530739</c:v>
                </c:pt>
                <c:pt idx="2170">
                  <c:v>46.6666712115208</c:v>
                </c:pt>
                <c:pt idx="2171">
                  <c:v>46.6666712115208</c:v>
                </c:pt>
                <c:pt idx="2172">
                  <c:v>53.333335866530739</c:v>
                </c:pt>
                <c:pt idx="2173">
                  <c:v>46.6666712115208</c:v>
                </c:pt>
                <c:pt idx="2174">
                  <c:v>46.6666712115208</c:v>
                </c:pt>
                <c:pt idx="2175">
                  <c:v>46.6666712115208</c:v>
                </c:pt>
                <c:pt idx="2176">
                  <c:v>46.6666712115208</c:v>
                </c:pt>
                <c:pt idx="2177">
                  <c:v>53.333335866530739</c:v>
                </c:pt>
                <c:pt idx="2178">
                  <c:v>46.6666712115208</c:v>
                </c:pt>
                <c:pt idx="2179">
                  <c:v>46.6666712115208</c:v>
                </c:pt>
                <c:pt idx="2180">
                  <c:v>46.6666712115208</c:v>
                </c:pt>
                <c:pt idx="2181">
                  <c:v>46.6666712115208</c:v>
                </c:pt>
                <c:pt idx="2182">
                  <c:v>53.333335866530739</c:v>
                </c:pt>
                <c:pt idx="2183">
                  <c:v>46.6666712115208</c:v>
                </c:pt>
                <c:pt idx="2184">
                  <c:v>46.6666712115208</c:v>
                </c:pt>
                <c:pt idx="2185">
                  <c:v>46.6666712115208</c:v>
                </c:pt>
                <c:pt idx="2186">
                  <c:v>53.333335866530739</c:v>
                </c:pt>
                <c:pt idx="2187">
                  <c:v>40.000003452102327</c:v>
                </c:pt>
                <c:pt idx="2188">
                  <c:v>53.333335866530739</c:v>
                </c:pt>
                <c:pt idx="2189">
                  <c:v>46.6666712115208</c:v>
                </c:pt>
                <c:pt idx="2190">
                  <c:v>53.333335866530739</c:v>
                </c:pt>
                <c:pt idx="2191">
                  <c:v>46.6666712115208</c:v>
                </c:pt>
                <c:pt idx="2192">
                  <c:v>46.6666712115208</c:v>
                </c:pt>
                <c:pt idx="2193">
                  <c:v>53.333335866530739</c:v>
                </c:pt>
                <c:pt idx="2194">
                  <c:v>46.6666712115208</c:v>
                </c:pt>
                <c:pt idx="2195">
                  <c:v>53.333335866530739</c:v>
                </c:pt>
                <c:pt idx="2196">
                  <c:v>46.6666712115208</c:v>
                </c:pt>
                <c:pt idx="2197">
                  <c:v>46.6666712115208</c:v>
                </c:pt>
                <c:pt idx="2198">
                  <c:v>53.333335866530739</c:v>
                </c:pt>
                <c:pt idx="2199">
                  <c:v>53.333335866530739</c:v>
                </c:pt>
                <c:pt idx="2200">
                  <c:v>46.6666712115208</c:v>
                </c:pt>
                <c:pt idx="2201">
                  <c:v>53.333335866530739</c:v>
                </c:pt>
                <c:pt idx="2202">
                  <c:v>53.333335866530739</c:v>
                </c:pt>
                <c:pt idx="2203">
                  <c:v>53.333335866530739</c:v>
                </c:pt>
                <c:pt idx="2204">
                  <c:v>53.333335866530739</c:v>
                </c:pt>
                <c:pt idx="2205">
                  <c:v>53.333335866530739</c:v>
                </c:pt>
                <c:pt idx="2206">
                  <c:v>53.333335866530739</c:v>
                </c:pt>
                <c:pt idx="2207">
                  <c:v>53.333335866530739</c:v>
                </c:pt>
                <c:pt idx="2208">
                  <c:v>53.333335866530739</c:v>
                </c:pt>
                <c:pt idx="2209">
                  <c:v>60.000003625949198</c:v>
                </c:pt>
                <c:pt idx="2210">
                  <c:v>53.333335866530739</c:v>
                </c:pt>
                <c:pt idx="2211">
                  <c:v>53.333335866530739</c:v>
                </c:pt>
                <c:pt idx="2212">
                  <c:v>53.333335866530739</c:v>
                </c:pt>
                <c:pt idx="2213">
                  <c:v>53.333335866530739</c:v>
                </c:pt>
                <c:pt idx="2214">
                  <c:v>53.333335866530739</c:v>
                </c:pt>
                <c:pt idx="2215">
                  <c:v>53.333335866530739</c:v>
                </c:pt>
                <c:pt idx="2216">
                  <c:v>53.333335866530739</c:v>
                </c:pt>
                <c:pt idx="2217">
                  <c:v>53.333335866530739</c:v>
                </c:pt>
                <c:pt idx="2218">
                  <c:v>53.333335866530739</c:v>
                </c:pt>
                <c:pt idx="2219">
                  <c:v>53.333335866530739</c:v>
                </c:pt>
                <c:pt idx="2220">
                  <c:v>53.333335866530739</c:v>
                </c:pt>
                <c:pt idx="2221">
                  <c:v>53.333335866530739</c:v>
                </c:pt>
                <c:pt idx="2222">
                  <c:v>53.333335866530739</c:v>
                </c:pt>
                <c:pt idx="2223">
                  <c:v>53.333335866530739</c:v>
                </c:pt>
                <c:pt idx="2224">
                  <c:v>60.000003625949198</c:v>
                </c:pt>
                <c:pt idx="2225">
                  <c:v>53.333335866530739</c:v>
                </c:pt>
                <c:pt idx="2226">
                  <c:v>53.333335866530739</c:v>
                </c:pt>
                <c:pt idx="2227">
                  <c:v>53.333335866530739</c:v>
                </c:pt>
                <c:pt idx="2228">
                  <c:v>46.6666712115208</c:v>
                </c:pt>
                <c:pt idx="2229">
                  <c:v>46.6666712115208</c:v>
                </c:pt>
                <c:pt idx="2230">
                  <c:v>53.333335866530739</c:v>
                </c:pt>
                <c:pt idx="2231">
                  <c:v>53.333335866530739</c:v>
                </c:pt>
                <c:pt idx="2232">
                  <c:v>53.333335866530739</c:v>
                </c:pt>
                <c:pt idx="2233">
                  <c:v>53.333335866530739</c:v>
                </c:pt>
                <c:pt idx="2234">
                  <c:v>53.333335866530739</c:v>
                </c:pt>
                <c:pt idx="2235">
                  <c:v>53.333335866530739</c:v>
                </c:pt>
                <c:pt idx="2236">
                  <c:v>53.333335866530739</c:v>
                </c:pt>
                <c:pt idx="2237">
                  <c:v>60.000003625949198</c:v>
                </c:pt>
                <c:pt idx="2238">
                  <c:v>60.000003625949198</c:v>
                </c:pt>
                <c:pt idx="2239">
                  <c:v>60.000003625949198</c:v>
                </c:pt>
                <c:pt idx="2240">
                  <c:v>60.000003625949198</c:v>
                </c:pt>
                <c:pt idx="2241">
                  <c:v>53.333335866530739</c:v>
                </c:pt>
                <c:pt idx="2242">
                  <c:v>66.666671385368005</c:v>
                </c:pt>
                <c:pt idx="2243">
                  <c:v>60.000003625949198</c:v>
                </c:pt>
                <c:pt idx="2244">
                  <c:v>66.666671385368005</c:v>
                </c:pt>
                <c:pt idx="2245">
                  <c:v>66.666671385368005</c:v>
                </c:pt>
                <c:pt idx="2246">
                  <c:v>66.666671385368005</c:v>
                </c:pt>
                <c:pt idx="2247">
                  <c:v>60.000003625949198</c:v>
                </c:pt>
                <c:pt idx="2248">
                  <c:v>66.666671385368005</c:v>
                </c:pt>
                <c:pt idx="2249">
                  <c:v>66.666671385368005</c:v>
                </c:pt>
                <c:pt idx="2250">
                  <c:v>73.333339144785995</c:v>
                </c:pt>
                <c:pt idx="2251">
                  <c:v>66.666671385368005</c:v>
                </c:pt>
                <c:pt idx="2252">
                  <c:v>73.333339144785995</c:v>
                </c:pt>
                <c:pt idx="2253">
                  <c:v>73.333339144785995</c:v>
                </c:pt>
                <c:pt idx="2254">
                  <c:v>73.333339144785995</c:v>
                </c:pt>
                <c:pt idx="2255">
                  <c:v>73.333339144785995</c:v>
                </c:pt>
                <c:pt idx="2256">
                  <c:v>73.333339144785995</c:v>
                </c:pt>
                <c:pt idx="2257">
                  <c:v>86.66667466362334</c:v>
                </c:pt>
                <c:pt idx="2258">
                  <c:v>86.66667466362334</c:v>
                </c:pt>
                <c:pt idx="2259">
                  <c:v>86.66667466362334</c:v>
                </c:pt>
                <c:pt idx="2260">
                  <c:v>93.333342423041344</c:v>
                </c:pt>
                <c:pt idx="2261">
                  <c:v>100.00001018246</c:v>
                </c:pt>
                <c:pt idx="2262">
                  <c:v>80.000006904204653</c:v>
                </c:pt>
                <c:pt idx="2263">
                  <c:v>93.333342423041344</c:v>
                </c:pt>
                <c:pt idx="2264">
                  <c:v>106.66667173306134</c:v>
                </c:pt>
                <c:pt idx="2265">
                  <c:v>100.00001018246</c:v>
                </c:pt>
                <c:pt idx="2266">
                  <c:v>86.66667466362334</c:v>
                </c:pt>
                <c:pt idx="2267">
                  <c:v>113.33333949248001</c:v>
                </c:pt>
                <c:pt idx="2268">
                  <c:v>106.66667173306134</c:v>
                </c:pt>
                <c:pt idx="2269">
                  <c:v>100.00001018246</c:v>
                </c:pt>
                <c:pt idx="2270">
                  <c:v>106.66667173306134</c:v>
                </c:pt>
                <c:pt idx="2271">
                  <c:v>106.66667173306134</c:v>
                </c:pt>
                <c:pt idx="2272">
                  <c:v>106.66667173306134</c:v>
                </c:pt>
                <c:pt idx="2273">
                  <c:v>100.00001018246</c:v>
                </c:pt>
                <c:pt idx="2274">
                  <c:v>106.66667173306134</c:v>
                </c:pt>
                <c:pt idx="2275">
                  <c:v>113.33333949248001</c:v>
                </c:pt>
                <c:pt idx="2276">
                  <c:v>106.66667173306134</c:v>
                </c:pt>
                <c:pt idx="2277">
                  <c:v>106.66667173306134</c:v>
                </c:pt>
                <c:pt idx="2278">
                  <c:v>106.66667173306134</c:v>
                </c:pt>
                <c:pt idx="2279">
                  <c:v>106.66667173306134</c:v>
                </c:pt>
                <c:pt idx="2280">
                  <c:v>106.66667173306134</c:v>
                </c:pt>
                <c:pt idx="2281">
                  <c:v>106.66667173306134</c:v>
                </c:pt>
                <c:pt idx="2282">
                  <c:v>113.33333949248001</c:v>
                </c:pt>
                <c:pt idx="2283">
                  <c:v>113.33333949248001</c:v>
                </c:pt>
                <c:pt idx="2284">
                  <c:v>106.66667173306134</c:v>
                </c:pt>
                <c:pt idx="2285">
                  <c:v>113.33333949248001</c:v>
                </c:pt>
                <c:pt idx="2286">
                  <c:v>113.33333949248001</c:v>
                </c:pt>
                <c:pt idx="2287">
                  <c:v>106.66667173306134</c:v>
                </c:pt>
                <c:pt idx="2288">
                  <c:v>113.33333949248001</c:v>
                </c:pt>
                <c:pt idx="2289">
                  <c:v>120.00000725189867</c:v>
                </c:pt>
                <c:pt idx="2290">
                  <c:v>113.33333949248001</c:v>
                </c:pt>
                <c:pt idx="2291">
                  <c:v>113.33333949248001</c:v>
                </c:pt>
                <c:pt idx="2292">
                  <c:v>113.33333949248001</c:v>
                </c:pt>
                <c:pt idx="2293">
                  <c:v>113.33333949248001</c:v>
                </c:pt>
                <c:pt idx="2294">
                  <c:v>120.00000725189867</c:v>
                </c:pt>
                <c:pt idx="2295">
                  <c:v>120.00000725189867</c:v>
                </c:pt>
                <c:pt idx="2296">
                  <c:v>120.00000725189867</c:v>
                </c:pt>
                <c:pt idx="2297">
                  <c:v>120.00000725189867</c:v>
                </c:pt>
                <c:pt idx="2298">
                  <c:v>120.00000725189867</c:v>
                </c:pt>
                <c:pt idx="2299">
                  <c:v>120.00000725189867</c:v>
                </c:pt>
                <c:pt idx="2300">
                  <c:v>120.00000725189867</c:v>
                </c:pt>
                <c:pt idx="2301">
                  <c:v>120.00000725189867</c:v>
                </c:pt>
                <c:pt idx="2302">
                  <c:v>126.66667501131664</c:v>
                </c:pt>
                <c:pt idx="2303">
                  <c:v>120.00000725189867</c:v>
                </c:pt>
                <c:pt idx="2304">
                  <c:v>120.00000725189867</c:v>
                </c:pt>
                <c:pt idx="2305">
                  <c:v>126.66667501131664</c:v>
                </c:pt>
                <c:pt idx="2306">
                  <c:v>120.00000725189867</c:v>
                </c:pt>
                <c:pt idx="2307">
                  <c:v>126.66667501131664</c:v>
                </c:pt>
                <c:pt idx="2308">
                  <c:v>126.66667501131664</c:v>
                </c:pt>
                <c:pt idx="2309">
                  <c:v>126.66667501131664</c:v>
                </c:pt>
                <c:pt idx="2310">
                  <c:v>120.00000725189867</c:v>
                </c:pt>
                <c:pt idx="2311">
                  <c:v>126.66667501131664</c:v>
                </c:pt>
                <c:pt idx="2312">
                  <c:v>120.00000725189867</c:v>
                </c:pt>
                <c:pt idx="2313">
                  <c:v>120.00000725189867</c:v>
                </c:pt>
                <c:pt idx="2314">
                  <c:v>126.66667501131664</c:v>
                </c:pt>
                <c:pt idx="2315">
                  <c:v>126.66667501131664</c:v>
                </c:pt>
                <c:pt idx="2316">
                  <c:v>133.33334277073533</c:v>
                </c:pt>
                <c:pt idx="2317">
                  <c:v>133.33334277073533</c:v>
                </c:pt>
                <c:pt idx="2318">
                  <c:v>133.33334277073533</c:v>
                </c:pt>
                <c:pt idx="2319">
                  <c:v>140.00001053015401</c:v>
                </c:pt>
                <c:pt idx="2320">
                  <c:v>126.66667501131664</c:v>
                </c:pt>
                <c:pt idx="2321">
                  <c:v>140.00001053015401</c:v>
                </c:pt>
                <c:pt idx="2322">
                  <c:v>146.66667828957267</c:v>
                </c:pt>
                <c:pt idx="2323">
                  <c:v>146.66667828957267</c:v>
                </c:pt>
                <c:pt idx="2324">
                  <c:v>140.00001053015401</c:v>
                </c:pt>
                <c:pt idx="2325">
                  <c:v>146.66667828957267</c:v>
                </c:pt>
                <c:pt idx="2326">
                  <c:v>146.66667828957267</c:v>
                </c:pt>
                <c:pt idx="2327">
                  <c:v>133.33334277073533</c:v>
                </c:pt>
                <c:pt idx="2328">
                  <c:v>146.66667828957267</c:v>
                </c:pt>
                <c:pt idx="2329">
                  <c:v>140.00001053015401</c:v>
                </c:pt>
                <c:pt idx="2330">
                  <c:v>126.66667501131664</c:v>
                </c:pt>
                <c:pt idx="2331">
                  <c:v>146.66667828957267</c:v>
                </c:pt>
                <c:pt idx="2332">
                  <c:v>146.66667828957267</c:v>
                </c:pt>
                <c:pt idx="2333">
                  <c:v>133.33334277073533</c:v>
                </c:pt>
                <c:pt idx="2334">
                  <c:v>140.00001053015401</c:v>
                </c:pt>
                <c:pt idx="2335">
                  <c:v>146.66667828957267</c:v>
                </c:pt>
                <c:pt idx="2336">
                  <c:v>140.00001053015401</c:v>
                </c:pt>
                <c:pt idx="2337">
                  <c:v>140.00001053015401</c:v>
                </c:pt>
                <c:pt idx="2338">
                  <c:v>146.66667828957267</c:v>
                </c:pt>
                <c:pt idx="2339">
                  <c:v>140.00001053015401</c:v>
                </c:pt>
                <c:pt idx="2340">
                  <c:v>133.33334277073533</c:v>
                </c:pt>
                <c:pt idx="2341">
                  <c:v>146.66667828957267</c:v>
                </c:pt>
                <c:pt idx="2342">
                  <c:v>133.33334277073533</c:v>
                </c:pt>
                <c:pt idx="2343">
                  <c:v>140.00001053015401</c:v>
                </c:pt>
                <c:pt idx="2344">
                  <c:v>146.66667828957267</c:v>
                </c:pt>
                <c:pt idx="2345">
                  <c:v>133.33334277073533</c:v>
                </c:pt>
                <c:pt idx="2346">
                  <c:v>140.00001053015401</c:v>
                </c:pt>
                <c:pt idx="2347">
                  <c:v>140.00001053015401</c:v>
                </c:pt>
                <c:pt idx="2348">
                  <c:v>140.00001053015401</c:v>
                </c:pt>
                <c:pt idx="2349">
                  <c:v>140.00001053015401</c:v>
                </c:pt>
                <c:pt idx="2350">
                  <c:v>140.00001053015401</c:v>
                </c:pt>
                <c:pt idx="2351">
                  <c:v>133.33334277073533</c:v>
                </c:pt>
                <c:pt idx="2352">
                  <c:v>140.00001053015401</c:v>
                </c:pt>
                <c:pt idx="2353">
                  <c:v>140.00001053015401</c:v>
                </c:pt>
                <c:pt idx="2354">
                  <c:v>133.33334277073533</c:v>
                </c:pt>
                <c:pt idx="2355">
                  <c:v>140.00001053015401</c:v>
                </c:pt>
                <c:pt idx="2356">
                  <c:v>133.33334277073533</c:v>
                </c:pt>
                <c:pt idx="2357">
                  <c:v>140.00001053015401</c:v>
                </c:pt>
                <c:pt idx="2358">
                  <c:v>133.33334277073533</c:v>
                </c:pt>
                <c:pt idx="2359">
                  <c:v>140.00001053015401</c:v>
                </c:pt>
                <c:pt idx="2360">
                  <c:v>133.33334277073533</c:v>
                </c:pt>
                <c:pt idx="2361">
                  <c:v>133.33334277073533</c:v>
                </c:pt>
                <c:pt idx="2362">
                  <c:v>133.33334277073533</c:v>
                </c:pt>
                <c:pt idx="2363">
                  <c:v>133.33334277073533</c:v>
                </c:pt>
                <c:pt idx="2364">
                  <c:v>133.33334277073533</c:v>
                </c:pt>
                <c:pt idx="2365">
                  <c:v>133.33334277073533</c:v>
                </c:pt>
                <c:pt idx="2366">
                  <c:v>133.33334277073533</c:v>
                </c:pt>
                <c:pt idx="2367">
                  <c:v>126.66667501131664</c:v>
                </c:pt>
                <c:pt idx="2368">
                  <c:v>126.66667501131664</c:v>
                </c:pt>
                <c:pt idx="2369">
                  <c:v>133.33334277073533</c:v>
                </c:pt>
                <c:pt idx="2370">
                  <c:v>126.66667501131664</c:v>
                </c:pt>
                <c:pt idx="2371">
                  <c:v>126.66667501131664</c:v>
                </c:pt>
                <c:pt idx="2372">
                  <c:v>133.33334277073533</c:v>
                </c:pt>
                <c:pt idx="2373">
                  <c:v>126.66667501131664</c:v>
                </c:pt>
                <c:pt idx="2374">
                  <c:v>120.00000725189867</c:v>
                </c:pt>
                <c:pt idx="2375">
                  <c:v>126.66667501131664</c:v>
                </c:pt>
                <c:pt idx="2376">
                  <c:v>120.00000725189867</c:v>
                </c:pt>
                <c:pt idx="2377">
                  <c:v>126.66667501131664</c:v>
                </c:pt>
                <c:pt idx="2378">
                  <c:v>120.00000725189867</c:v>
                </c:pt>
                <c:pt idx="2379">
                  <c:v>133.33334277073533</c:v>
                </c:pt>
                <c:pt idx="2380">
                  <c:v>120.00000725189867</c:v>
                </c:pt>
                <c:pt idx="2381">
                  <c:v>120.00000725189867</c:v>
                </c:pt>
                <c:pt idx="2382">
                  <c:v>126.66667501131664</c:v>
                </c:pt>
                <c:pt idx="2383">
                  <c:v>113.33333949248001</c:v>
                </c:pt>
                <c:pt idx="2384">
                  <c:v>120.00000725189867</c:v>
                </c:pt>
                <c:pt idx="2385">
                  <c:v>120.00000725189867</c:v>
                </c:pt>
                <c:pt idx="2386">
                  <c:v>126.66667501131664</c:v>
                </c:pt>
                <c:pt idx="2387">
                  <c:v>120.00000725189867</c:v>
                </c:pt>
                <c:pt idx="2388">
                  <c:v>120.00000725189867</c:v>
                </c:pt>
                <c:pt idx="2389">
                  <c:v>113.33333949248001</c:v>
                </c:pt>
                <c:pt idx="2390">
                  <c:v>120.00000725189867</c:v>
                </c:pt>
                <c:pt idx="2391">
                  <c:v>113.33333949248001</c:v>
                </c:pt>
                <c:pt idx="2392">
                  <c:v>120.00000725189867</c:v>
                </c:pt>
                <c:pt idx="2393">
                  <c:v>120.00000725189867</c:v>
                </c:pt>
                <c:pt idx="2394">
                  <c:v>120.00000725189867</c:v>
                </c:pt>
                <c:pt idx="2395">
                  <c:v>120.00000725189867</c:v>
                </c:pt>
                <c:pt idx="2396">
                  <c:v>113.33333949248001</c:v>
                </c:pt>
                <c:pt idx="2397">
                  <c:v>113.33333949248001</c:v>
                </c:pt>
                <c:pt idx="2398">
                  <c:v>113.33333949248001</c:v>
                </c:pt>
                <c:pt idx="2399">
                  <c:v>120.00000725189867</c:v>
                </c:pt>
                <c:pt idx="2400">
                  <c:v>113.33333949248001</c:v>
                </c:pt>
                <c:pt idx="2401">
                  <c:v>113.33333949248001</c:v>
                </c:pt>
                <c:pt idx="2402">
                  <c:v>113.33333949248001</c:v>
                </c:pt>
                <c:pt idx="2403">
                  <c:v>113.33333949248001</c:v>
                </c:pt>
                <c:pt idx="2404">
                  <c:v>106.66667173306134</c:v>
                </c:pt>
                <c:pt idx="2405">
                  <c:v>113.33333949248001</c:v>
                </c:pt>
                <c:pt idx="2406">
                  <c:v>106.66667173306134</c:v>
                </c:pt>
                <c:pt idx="2407">
                  <c:v>113.33333949248001</c:v>
                </c:pt>
                <c:pt idx="2408">
                  <c:v>113.33333949248001</c:v>
                </c:pt>
                <c:pt idx="2409">
                  <c:v>106.66667173306134</c:v>
                </c:pt>
                <c:pt idx="2410">
                  <c:v>106.66667173306134</c:v>
                </c:pt>
                <c:pt idx="2411">
                  <c:v>113.33333949248001</c:v>
                </c:pt>
                <c:pt idx="2412">
                  <c:v>106.66667173306134</c:v>
                </c:pt>
                <c:pt idx="2413">
                  <c:v>106.66667173306134</c:v>
                </c:pt>
                <c:pt idx="2414">
                  <c:v>106.66667173306134</c:v>
                </c:pt>
                <c:pt idx="2415">
                  <c:v>106.66667173306134</c:v>
                </c:pt>
                <c:pt idx="2416">
                  <c:v>100.00001018246</c:v>
                </c:pt>
                <c:pt idx="2417">
                  <c:v>106.66667173306134</c:v>
                </c:pt>
                <c:pt idx="2418">
                  <c:v>100.00001018246</c:v>
                </c:pt>
                <c:pt idx="2419">
                  <c:v>106.66667173306134</c:v>
                </c:pt>
                <c:pt idx="2420">
                  <c:v>100.00001018246</c:v>
                </c:pt>
                <c:pt idx="2421">
                  <c:v>100.00001018246</c:v>
                </c:pt>
                <c:pt idx="2422">
                  <c:v>100.00001018246</c:v>
                </c:pt>
                <c:pt idx="2423">
                  <c:v>100.00001018246</c:v>
                </c:pt>
                <c:pt idx="2424">
                  <c:v>100.00001018246</c:v>
                </c:pt>
                <c:pt idx="2425">
                  <c:v>93.333342423041344</c:v>
                </c:pt>
                <c:pt idx="2426">
                  <c:v>100.00001018246</c:v>
                </c:pt>
                <c:pt idx="2427">
                  <c:v>100.00001018246</c:v>
                </c:pt>
                <c:pt idx="2428">
                  <c:v>93.333342423041344</c:v>
                </c:pt>
                <c:pt idx="2429">
                  <c:v>93.333342423041344</c:v>
                </c:pt>
                <c:pt idx="2430">
                  <c:v>100.00001018246</c:v>
                </c:pt>
                <c:pt idx="2431">
                  <c:v>93.333342423041344</c:v>
                </c:pt>
                <c:pt idx="2432">
                  <c:v>93.333342423041344</c:v>
                </c:pt>
                <c:pt idx="2433">
                  <c:v>93.333342423041344</c:v>
                </c:pt>
                <c:pt idx="2434">
                  <c:v>93.333342423041344</c:v>
                </c:pt>
                <c:pt idx="2435">
                  <c:v>93.333342423041344</c:v>
                </c:pt>
                <c:pt idx="2436">
                  <c:v>93.333342423041344</c:v>
                </c:pt>
                <c:pt idx="2437">
                  <c:v>93.333342423041344</c:v>
                </c:pt>
                <c:pt idx="2438">
                  <c:v>93.333342423041344</c:v>
                </c:pt>
                <c:pt idx="2439">
                  <c:v>86.66667466362334</c:v>
                </c:pt>
                <c:pt idx="2440">
                  <c:v>93.333342423041344</c:v>
                </c:pt>
                <c:pt idx="2441">
                  <c:v>86.66667466362334</c:v>
                </c:pt>
                <c:pt idx="2442">
                  <c:v>93.333342423041344</c:v>
                </c:pt>
                <c:pt idx="2443">
                  <c:v>86.66667466362334</c:v>
                </c:pt>
                <c:pt idx="2444">
                  <c:v>86.66667466362334</c:v>
                </c:pt>
                <c:pt idx="2445">
                  <c:v>93.333342423041344</c:v>
                </c:pt>
                <c:pt idx="2446">
                  <c:v>86.66667466362334</c:v>
                </c:pt>
                <c:pt idx="2447">
                  <c:v>86.66667466362334</c:v>
                </c:pt>
                <c:pt idx="2448">
                  <c:v>86.66667466362334</c:v>
                </c:pt>
                <c:pt idx="2449">
                  <c:v>86.66667466362334</c:v>
                </c:pt>
                <c:pt idx="2450">
                  <c:v>86.66667466362334</c:v>
                </c:pt>
                <c:pt idx="2451">
                  <c:v>86.66667466362334</c:v>
                </c:pt>
                <c:pt idx="2452">
                  <c:v>86.66667466362334</c:v>
                </c:pt>
                <c:pt idx="2453">
                  <c:v>86.66667466362334</c:v>
                </c:pt>
                <c:pt idx="2454">
                  <c:v>80.000006904204653</c:v>
                </c:pt>
                <c:pt idx="2455">
                  <c:v>86.66667466362334</c:v>
                </c:pt>
                <c:pt idx="2456">
                  <c:v>86.66667466362334</c:v>
                </c:pt>
                <c:pt idx="2457">
                  <c:v>80.000006904204653</c:v>
                </c:pt>
                <c:pt idx="2458">
                  <c:v>86.66667466362334</c:v>
                </c:pt>
                <c:pt idx="2459">
                  <c:v>80.000006904204653</c:v>
                </c:pt>
                <c:pt idx="2460">
                  <c:v>80.000006904204653</c:v>
                </c:pt>
                <c:pt idx="2461">
                  <c:v>86.66667466362334</c:v>
                </c:pt>
                <c:pt idx="2462">
                  <c:v>80.000006904204653</c:v>
                </c:pt>
                <c:pt idx="2463">
                  <c:v>80.000006904204653</c:v>
                </c:pt>
                <c:pt idx="2464">
                  <c:v>80.000006904204653</c:v>
                </c:pt>
                <c:pt idx="2465">
                  <c:v>80.000006904204653</c:v>
                </c:pt>
                <c:pt idx="2466">
                  <c:v>80.000006904204653</c:v>
                </c:pt>
                <c:pt idx="2467">
                  <c:v>80.000006904204653</c:v>
                </c:pt>
                <c:pt idx="2468">
                  <c:v>80.000006904204653</c:v>
                </c:pt>
                <c:pt idx="2469">
                  <c:v>80.000006904204653</c:v>
                </c:pt>
                <c:pt idx="2470">
                  <c:v>80.000006904204653</c:v>
                </c:pt>
                <c:pt idx="2471">
                  <c:v>73.333339144785995</c:v>
                </c:pt>
                <c:pt idx="2472">
                  <c:v>80.000006904204653</c:v>
                </c:pt>
                <c:pt idx="2473">
                  <c:v>73.333339144785995</c:v>
                </c:pt>
                <c:pt idx="2474">
                  <c:v>80.000006904204653</c:v>
                </c:pt>
                <c:pt idx="2475">
                  <c:v>80.000006904204653</c:v>
                </c:pt>
                <c:pt idx="2476">
                  <c:v>73.333339144785995</c:v>
                </c:pt>
                <c:pt idx="2477">
                  <c:v>73.333339144785995</c:v>
                </c:pt>
                <c:pt idx="2478">
                  <c:v>80.000006904204653</c:v>
                </c:pt>
                <c:pt idx="2479">
                  <c:v>73.333339144785995</c:v>
                </c:pt>
                <c:pt idx="2480">
                  <c:v>73.333339144785995</c:v>
                </c:pt>
                <c:pt idx="2481">
                  <c:v>73.333339144785995</c:v>
                </c:pt>
                <c:pt idx="2482">
                  <c:v>80.000006904204653</c:v>
                </c:pt>
                <c:pt idx="2483">
                  <c:v>73.333339144785995</c:v>
                </c:pt>
                <c:pt idx="2484">
                  <c:v>73.333339144785995</c:v>
                </c:pt>
                <c:pt idx="2485">
                  <c:v>73.333339144785995</c:v>
                </c:pt>
                <c:pt idx="2486">
                  <c:v>73.333339144785995</c:v>
                </c:pt>
                <c:pt idx="2487">
                  <c:v>73.333339144785995</c:v>
                </c:pt>
                <c:pt idx="2488">
                  <c:v>73.333339144785995</c:v>
                </c:pt>
                <c:pt idx="2489">
                  <c:v>73.333339144785995</c:v>
                </c:pt>
                <c:pt idx="2490">
                  <c:v>73.333339144785995</c:v>
                </c:pt>
                <c:pt idx="2491">
                  <c:v>73.333339144785995</c:v>
                </c:pt>
                <c:pt idx="2492">
                  <c:v>73.333339144785995</c:v>
                </c:pt>
                <c:pt idx="2493">
                  <c:v>73.333339144785995</c:v>
                </c:pt>
                <c:pt idx="2494">
                  <c:v>73.333339144785995</c:v>
                </c:pt>
                <c:pt idx="2495">
                  <c:v>73.333339144785995</c:v>
                </c:pt>
                <c:pt idx="2496">
                  <c:v>73.333339144785995</c:v>
                </c:pt>
                <c:pt idx="2497">
                  <c:v>73.333339144785995</c:v>
                </c:pt>
                <c:pt idx="2498">
                  <c:v>73.333339144785995</c:v>
                </c:pt>
                <c:pt idx="2499">
                  <c:v>73.333339144785995</c:v>
                </c:pt>
                <c:pt idx="2500">
                  <c:v>73.333339144785995</c:v>
                </c:pt>
                <c:pt idx="2501">
                  <c:v>73.333339144785995</c:v>
                </c:pt>
                <c:pt idx="2502">
                  <c:v>66.666671385368005</c:v>
                </c:pt>
                <c:pt idx="2503">
                  <c:v>73.333339144785995</c:v>
                </c:pt>
                <c:pt idx="2504">
                  <c:v>73.333339144785995</c:v>
                </c:pt>
                <c:pt idx="2505">
                  <c:v>73.333339144785995</c:v>
                </c:pt>
                <c:pt idx="2506">
                  <c:v>73.333339144785995</c:v>
                </c:pt>
                <c:pt idx="2507">
                  <c:v>73.333339144785995</c:v>
                </c:pt>
                <c:pt idx="2508">
                  <c:v>73.333339144785995</c:v>
                </c:pt>
                <c:pt idx="2509">
                  <c:v>73.333339144785995</c:v>
                </c:pt>
                <c:pt idx="2510">
                  <c:v>73.333339144785995</c:v>
                </c:pt>
                <c:pt idx="2511">
                  <c:v>66.666671385368005</c:v>
                </c:pt>
                <c:pt idx="2512">
                  <c:v>73.333339144785995</c:v>
                </c:pt>
                <c:pt idx="2513">
                  <c:v>73.333339144785995</c:v>
                </c:pt>
                <c:pt idx="2514">
                  <c:v>73.333339144785995</c:v>
                </c:pt>
                <c:pt idx="2515">
                  <c:v>73.333339144785995</c:v>
                </c:pt>
                <c:pt idx="2516">
                  <c:v>66.666671385368005</c:v>
                </c:pt>
                <c:pt idx="2517">
                  <c:v>73.333339144785995</c:v>
                </c:pt>
                <c:pt idx="2518">
                  <c:v>66.666671385368005</c:v>
                </c:pt>
                <c:pt idx="2519">
                  <c:v>73.333339144785995</c:v>
                </c:pt>
                <c:pt idx="2520">
                  <c:v>73.333339144785995</c:v>
                </c:pt>
                <c:pt idx="2521">
                  <c:v>66.666671385368005</c:v>
                </c:pt>
                <c:pt idx="2522">
                  <c:v>73.333339144785995</c:v>
                </c:pt>
                <c:pt idx="2523">
                  <c:v>66.666671385368005</c:v>
                </c:pt>
                <c:pt idx="2524">
                  <c:v>73.333339144785995</c:v>
                </c:pt>
                <c:pt idx="2525">
                  <c:v>66.666671385368005</c:v>
                </c:pt>
                <c:pt idx="2526">
                  <c:v>73.333339144785995</c:v>
                </c:pt>
                <c:pt idx="2527">
                  <c:v>73.333339144785995</c:v>
                </c:pt>
                <c:pt idx="2528">
                  <c:v>66.666671385368005</c:v>
                </c:pt>
                <c:pt idx="2529">
                  <c:v>73.333339144785995</c:v>
                </c:pt>
                <c:pt idx="2530">
                  <c:v>66.666671385368005</c:v>
                </c:pt>
                <c:pt idx="2531">
                  <c:v>73.333339144785995</c:v>
                </c:pt>
                <c:pt idx="2532">
                  <c:v>66.666671385368005</c:v>
                </c:pt>
                <c:pt idx="2533">
                  <c:v>73.333339144785995</c:v>
                </c:pt>
                <c:pt idx="2534">
                  <c:v>66.666671385368005</c:v>
                </c:pt>
                <c:pt idx="2535">
                  <c:v>73.333339144785995</c:v>
                </c:pt>
                <c:pt idx="2536">
                  <c:v>66.666671385368005</c:v>
                </c:pt>
                <c:pt idx="2537">
                  <c:v>66.666671385368005</c:v>
                </c:pt>
                <c:pt idx="2538">
                  <c:v>73.333339144785995</c:v>
                </c:pt>
                <c:pt idx="2539">
                  <c:v>66.666671385368005</c:v>
                </c:pt>
                <c:pt idx="2540">
                  <c:v>66.666671385368005</c:v>
                </c:pt>
                <c:pt idx="2541">
                  <c:v>66.666671385368005</c:v>
                </c:pt>
                <c:pt idx="2542">
                  <c:v>66.666671385368005</c:v>
                </c:pt>
                <c:pt idx="2543">
                  <c:v>66.666671385368005</c:v>
                </c:pt>
                <c:pt idx="2544">
                  <c:v>66.666671385368005</c:v>
                </c:pt>
                <c:pt idx="2545">
                  <c:v>66.666671385368005</c:v>
                </c:pt>
                <c:pt idx="2546">
                  <c:v>66.666671385368005</c:v>
                </c:pt>
                <c:pt idx="2547">
                  <c:v>66.666671385368005</c:v>
                </c:pt>
                <c:pt idx="2548">
                  <c:v>73.333339144785995</c:v>
                </c:pt>
                <c:pt idx="2549">
                  <c:v>66.666671385368005</c:v>
                </c:pt>
                <c:pt idx="2550">
                  <c:v>66.666671385368005</c:v>
                </c:pt>
                <c:pt idx="2551">
                  <c:v>66.666671385368005</c:v>
                </c:pt>
                <c:pt idx="2552">
                  <c:v>73.333339144785995</c:v>
                </c:pt>
                <c:pt idx="2553">
                  <c:v>66.666671385368005</c:v>
                </c:pt>
                <c:pt idx="2554">
                  <c:v>66.666671385368005</c:v>
                </c:pt>
                <c:pt idx="2555">
                  <c:v>60.000003625949198</c:v>
                </c:pt>
                <c:pt idx="2556">
                  <c:v>66.666671385368005</c:v>
                </c:pt>
                <c:pt idx="2557">
                  <c:v>66.666671385368005</c:v>
                </c:pt>
                <c:pt idx="2558">
                  <c:v>66.666671385368005</c:v>
                </c:pt>
                <c:pt idx="2559">
                  <c:v>66.666671385368005</c:v>
                </c:pt>
                <c:pt idx="2560">
                  <c:v>66.666671385368005</c:v>
                </c:pt>
                <c:pt idx="2561">
                  <c:v>66.666671385368005</c:v>
                </c:pt>
                <c:pt idx="2562">
                  <c:v>66.666671385368005</c:v>
                </c:pt>
                <c:pt idx="2563">
                  <c:v>60.000003625949198</c:v>
                </c:pt>
                <c:pt idx="2564">
                  <c:v>60.000003625949198</c:v>
                </c:pt>
                <c:pt idx="2565">
                  <c:v>66.666671385368005</c:v>
                </c:pt>
                <c:pt idx="2566">
                  <c:v>60.000003625949198</c:v>
                </c:pt>
                <c:pt idx="2567">
                  <c:v>60.000003625949198</c:v>
                </c:pt>
                <c:pt idx="2568">
                  <c:v>66.666671385368005</c:v>
                </c:pt>
                <c:pt idx="2569">
                  <c:v>60.000003625949198</c:v>
                </c:pt>
                <c:pt idx="2570">
                  <c:v>66.666671385368005</c:v>
                </c:pt>
                <c:pt idx="2571">
                  <c:v>66.666671385368005</c:v>
                </c:pt>
                <c:pt idx="2572">
                  <c:v>66.666671385368005</c:v>
                </c:pt>
                <c:pt idx="2573">
                  <c:v>73.333339144785995</c:v>
                </c:pt>
                <c:pt idx="2574">
                  <c:v>66.666671385368005</c:v>
                </c:pt>
                <c:pt idx="2575">
                  <c:v>60.000003625949198</c:v>
                </c:pt>
                <c:pt idx="2576">
                  <c:v>66.666671385368005</c:v>
                </c:pt>
                <c:pt idx="2577">
                  <c:v>66.666671385368005</c:v>
                </c:pt>
                <c:pt idx="2578">
                  <c:v>60.000003625949198</c:v>
                </c:pt>
                <c:pt idx="2579">
                  <c:v>66.666671385368005</c:v>
                </c:pt>
                <c:pt idx="2580">
                  <c:v>73.333339144785995</c:v>
                </c:pt>
                <c:pt idx="2581">
                  <c:v>66.666671385368005</c:v>
                </c:pt>
                <c:pt idx="2582">
                  <c:v>66.666671385368005</c:v>
                </c:pt>
                <c:pt idx="2583">
                  <c:v>60.000003625949198</c:v>
                </c:pt>
                <c:pt idx="2584">
                  <c:v>66.666671385368005</c:v>
                </c:pt>
                <c:pt idx="2585">
                  <c:v>80.000006904204653</c:v>
                </c:pt>
                <c:pt idx="2586">
                  <c:v>60.000003625949198</c:v>
                </c:pt>
                <c:pt idx="2587">
                  <c:v>66.666671385368005</c:v>
                </c:pt>
                <c:pt idx="2588">
                  <c:v>66.666671385368005</c:v>
                </c:pt>
                <c:pt idx="2589">
                  <c:v>80.000006904204653</c:v>
                </c:pt>
                <c:pt idx="2590">
                  <c:v>80.000006904204653</c:v>
                </c:pt>
                <c:pt idx="2591">
                  <c:v>73.333339144785995</c:v>
                </c:pt>
                <c:pt idx="2592">
                  <c:v>66.666671385368005</c:v>
                </c:pt>
                <c:pt idx="2593">
                  <c:v>66.666671385368005</c:v>
                </c:pt>
                <c:pt idx="2594">
                  <c:v>60.000003625949198</c:v>
                </c:pt>
                <c:pt idx="2595">
                  <c:v>66.666671385368005</c:v>
                </c:pt>
                <c:pt idx="2596">
                  <c:v>80.000006904204653</c:v>
                </c:pt>
                <c:pt idx="2597">
                  <c:v>73.333339144785995</c:v>
                </c:pt>
                <c:pt idx="2598">
                  <c:v>60.000003625949198</c:v>
                </c:pt>
                <c:pt idx="2599">
                  <c:v>60.000003625949198</c:v>
                </c:pt>
                <c:pt idx="2600">
                  <c:v>66.666671385368005</c:v>
                </c:pt>
                <c:pt idx="2601">
                  <c:v>66.666671385368005</c:v>
                </c:pt>
                <c:pt idx="2602">
                  <c:v>66.666671385368005</c:v>
                </c:pt>
                <c:pt idx="2603">
                  <c:v>80.000006904204653</c:v>
                </c:pt>
                <c:pt idx="2604">
                  <c:v>73.333339144785995</c:v>
                </c:pt>
                <c:pt idx="2605">
                  <c:v>73.333339144785995</c:v>
                </c:pt>
                <c:pt idx="2606">
                  <c:v>93.333342423041344</c:v>
                </c:pt>
                <c:pt idx="2607">
                  <c:v>106.66667173306134</c:v>
                </c:pt>
                <c:pt idx="2608">
                  <c:v>100.00001018246</c:v>
                </c:pt>
                <c:pt idx="2609">
                  <c:v>120.00000725189867</c:v>
                </c:pt>
                <c:pt idx="2610">
                  <c:v>140.00001053015401</c:v>
                </c:pt>
                <c:pt idx="2611">
                  <c:v>146.66667828957267</c:v>
                </c:pt>
                <c:pt idx="2612">
                  <c:v>160.00001380840931</c:v>
                </c:pt>
                <c:pt idx="2613">
                  <c:v>160.00001380840931</c:v>
                </c:pt>
                <c:pt idx="2614">
                  <c:v>153.33334604899068</c:v>
                </c:pt>
                <c:pt idx="2615">
                  <c:v>166.66668156782802</c:v>
                </c:pt>
                <c:pt idx="2616">
                  <c:v>166.66668156782802</c:v>
                </c:pt>
                <c:pt idx="2617">
                  <c:v>166.66668156782802</c:v>
                </c:pt>
                <c:pt idx="2618">
                  <c:v>160.00001380840931</c:v>
                </c:pt>
                <c:pt idx="2619">
                  <c:v>166.66668156782802</c:v>
                </c:pt>
                <c:pt idx="2620">
                  <c:v>160.00001380840931</c:v>
                </c:pt>
                <c:pt idx="2621">
                  <c:v>153.33334604899068</c:v>
                </c:pt>
                <c:pt idx="2622">
                  <c:v>160.00001380840931</c:v>
                </c:pt>
                <c:pt idx="2623">
                  <c:v>166.66668156782802</c:v>
                </c:pt>
                <c:pt idx="2624">
                  <c:v>160.00001380840931</c:v>
                </c:pt>
                <c:pt idx="2625">
                  <c:v>153.33334604899068</c:v>
                </c:pt>
                <c:pt idx="2626">
                  <c:v>160.00001380840931</c:v>
                </c:pt>
                <c:pt idx="2627">
                  <c:v>160.00001380840931</c:v>
                </c:pt>
                <c:pt idx="2628">
                  <c:v>153.33334604899068</c:v>
                </c:pt>
                <c:pt idx="2629">
                  <c:v>160.00001380840931</c:v>
                </c:pt>
                <c:pt idx="2630">
                  <c:v>160.00001380840931</c:v>
                </c:pt>
                <c:pt idx="2631">
                  <c:v>166.66668156782802</c:v>
                </c:pt>
                <c:pt idx="2632">
                  <c:v>160.00001380840931</c:v>
                </c:pt>
                <c:pt idx="2633">
                  <c:v>153.33334604899068</c:v>
                </c:pt>
                <c:pt idx="2634">
                  <c:v>160.00001380840931</c:v>
                </c:pt>
                <c:pt idx="2635">
                  <c:v>153.33334604899068</c:v>
                </c:pt>
                <c:pt idx="2636">
                  <c:v>160.00001380840931</c:v>
                </c:pt>
                <c:pt idx="2637">
                  <c:v>153.33334604899068</c:v>
                </c:pt>
                <c:pt idx="2638">
                  <c:v>160.00001380840931</c:v>
                </c:pt>
                <c:pt idx="2639">
                  <c:v>160.00001380840931</c:v>
                </c:pt>
                <c:pt idx="2640">
                  <c:v>160.00001380840931</c:v>
                </c:pt>
                <c:pt idx="2641">
                  <c:v>153.33334604899068</c:v>
                </c:pt>
                <c:pt idx="2642">
                  <c:v>160.00001380840931</c:v>
                </c:pt>
                <c:pt idx="2643">
                  <c:v>160.00001380840931</c:v>
                </c:pt>
                <c:pt idx="2644">
                  <c:v>153.33334604899068</c:v>
                </c:pt>
                <c:pt idx="2645">
                  <c:v>160.00001380840931</c:v>
                </c:pt>
                <c:pt idx="2646">
                  <c:v>160.00001380840931</c:v>
                </c:pt>
                <c:pt idx="2647">
                  <c:v>160.00001380840931</c:v>
                </c:pt>
                <c:pt idx="2648">
                  <c:v>166.66668156782802</c:v>
                </c:pt>
                <c:pt idx="2649">
                  <c:v>166.66668156782802</c:v>
                </c:pt>
                <c:pt idx="2650">
                  <c:v>173.33334932724668</c:v>
                </c:pt>
                <c:pt idx="2651">
                  <c:v>173.33334932724668</c:v>
                </c:pt>
                <c:pt idx="2652">
                  <c:v>173.33334932724668</c:v>
                </c:pt>
                <c:pt idx="2653">
                  <c:v>180.00001708666468</c:v>
                </c:pt>
                <c:pt idx="2654">
                  <c:v>180.00001708666468</c:v>
                </c:pt>
                <c:pt idx="2655">
                  <c:v>180.00001708666468</c:v>
                </c:pt>
                <c:pt idx="2656">
                  <c:v>180.00001708666468</c:v>
                </c:pt>
                <c:pt idx="2657">
                  <c:v>180.00001708666468</c:v>
                </c:pt>
                <c:pt idx="2658">
                  <c:v>180.00001708666468</c:v>
                </c:pt>
                <c:pt idx="2659">
                  <c:v>173.33334932724668</c:v>
                </c:pt>
                <c:pt idx="2660">
                  <c:v>180.00001708666468</c:v>
                </c:pt>
                <c:pt idx="2661">
                  <c:v>186.66668484608331</c:v>
                </c:pt>
                <c:pt idx="2662">
                  <c:v>180.00001708666468</c:v>
                </c:pt>
                <c:pt idx="2663">
                  <c:v>180.00001708666468</c:v>
                </c:pt>
                <c:pt idx="2664">
                  <c:v>173.33334932724668</c:v>
                </c:pt>
                <c:pt idx="2665">
                  <c:v>180.00001708666468</c:v>
                </c:pt>
                <c:pt idx="2666">
                  <c:v>180.00001708666468</c:v>
                </c:pt>
                <c:pt idx="2667">
                  <c:v>180.00001708666468</c:v>
                </c:pt>
                <c:pt idx="2668">
                  <c:v>180.00001708666468</c:v>
                </c:pt>
                <c:pt idx="2669">
                  <c:v>173.33334932724668</c:v>
                </c:pt>
                <c:pt idx="2670">
                  <c:v>180.00001708666468</c:v>
                </c:pt>
                <c:pt idx="2671">
                  <c:v>173.33334932724668</c:v>
                </c:pt>
                <c:pt idx="2672">
                  <c:v>180.00001708666468</c:v>
                </c:pt>
                <c:pt idx="2673">
                  <c:v>173.33334932724668</c:v>
                </c:pt>
                <c:pt idx="2674">
                  <c:v>173.33334932724668</c:v>
                </c:pt>
                <c:pt idx="2675">
                  <c:v>173.33334932724668</c:v>
                </c:pt>
                <c:pt idx="2676">
                  <c:v>173.33334932724668</c:v>
                </c:pt>
                <c:pt idx="2677">
                  <c:v>173.33334932724668</c:v>
                </c:pt>
                <c:pt idx="2678">
                  <c:v>173.33334932724668</c:v>
                </c:pt>
                <c:pt idx="2679">
                  <c:v>173.33334932724668</c:v>
                </c:pt>
                <c:pt idx="2680">
                  <c:v>173.33334932724668</c:v>
                </c:pt>
                <c:pt idx="2681">
                  <c:v>173.33334932724668</c:v>
                </c:pt>
                <c:pt idx="2682">
                  <c:v>166.66668156782802</c:v>
                </c:pt>
                <c:pt idx="2683">
                  <c:v>173.33334932724668</c:v>
                </c:pt>
                <c:pt idx="2684">
                  <c:v>166.66668156782802</c:v>
                </c:pt>
                <c:pt idx="2685">
                  <c:v>173.33334932724668</c:v>
                </c:pt>
                <c:pt idx="2686">
                  <c:v>166.66668156782802</c:v>
                </c:pt>
                <c:pt idx="2687">
                  <c:v>166.66668156782802</c:v>
                </c:pt>
                <c:pt idx="2688">
                  <c:v>166.66668156782802</c:v>
                </c:pt>
                <c:pt idx="2689">
                  <c:v>166.66668156782802</c:v>
                </c:pt>
                <c:pt idx="2690">
                  <c:v>166.66668156782802</c:v>
                </c:pt>
                <c:pt idx="2691">
                  <c:v>166.66668156782802</c:v>
                </c:pt>
                <c:pt idx="2692">
                  <c:v>160.00001380840931</c:v>
                </c:pt>
                <c:pt idx="2693">
                  <c:v>166.66668156782802</c:v>
                </c:pt>
                <c:pt idx="2694">
                  <c:v>166.66668156782802</c:v>
                </c:pt>
                <c:pt idx="2695">
                  <c:v>160.00001380840931</c:v>
                </c:pt>
                <c:pt idx="2696">
                  <c:v>166.66668156782802</c:v>
                </c:pt>
                <c:pt idx="2697">
                  <c:v>160.00001380840931</c:v>
                </c:pt>
                <c:pt idx="2698">
                  <c:v>160.00001380840931</c:v>
                </c:pt>
                <c:pt idx="2699">
                  <c:v>166.66668156782802</c:v>
                </c:pt>
                <c:pt idx="2700">
                  <c:v>160.00001380840931</c:v>
                </c:pt>
                <c:pt idx="2701">
                  <c:v>160.00001380840931</c:v>
                </c:pt>
                <c:pt idx="2702">
                  <c:v>160.00001380840931</c:v>
                </c:pt>
                <c:pt idx="2703">
                  <c:v>160.00001380840931</c:v>
                </c:pt>
                <c:pt idx="2704">
                  <c:v>153.33334604899068</c:v>
                </c:pt>
                <c:pt idx="2705">
                  <c:v>160.00001380840931</c:v>
                </c:pt>
                <c:pt idx="2706">
                  <c:v>160.00001380840931</c:v>
                </c:pt>
                <c:pt idx="2707">
                  <c:v>160.00001380840931</c:v>
                </c:pt>
                <c:pt idx="2708">
                  <c:v>153.33334604899068</c:v>
                </c:pt>
                <c:pt idx="2709">
                  <c:v>160.00001380840931</c:v>
                </c:pt>
                <c:pt idx="2710">
                  <c:v>153.33334604899068</c:v>
                </c:pt>
                <c:pt idx="2711">
                  <c:v>160.00001380840931</c:v>
                </c:pt>
                <c:pt idx="2712">
                  <c:v>153.33334604899068</c:v>
                </c:pt>
                <c:pt idx="2713">
                  <c:v>153.33334604899068</c:v>
                </c:pt>
                <c:pt idx="2714">
                  <c:v>153.33334604899068</c:v>
                </c:pt>
                <c:pt idx="2715">
                  <c:v>160.00001380840931</c:v>
                </c:pt>
                <c:pt idx="2716">
                  <c:v>153.33334604899068</c:v>
                </c:pt>
                <c:pt idx="2717">
                  <c:v>153.33334604899068</c:v>
                </c:pt>
                <c:pt idx="2718">
                  <c:v>153.33334604899068</c:v>
                </c:pt>
                <c:pt idx="2719">
                  <c:v>153.33334604899068</c:v>
                </c:pt>
                <c:pt idx="2720">
                  <c:v>153.33334604899068</c:v>
                </c:pt>
                <c:pt idx="2721">
                  <c:v>146.66667828957267</c:v>
                </c:pt>
                <c:pt idx="2722">
                  <c:v>153.33334604899068</c:v>
                </c:pt>
                <c:pt idx="2723">
                  <c:v>153.33334604899068</c:v>
                </c:pt>
                <c:pt idx="2724">
                  <c:v>153.33334604899068</c:v>
                </c:pt>
                <c:pt idx="2725">
                  <c:v>146.66667828957267</c:v>
                </c:pt>
                <c:pt idx="2726">
                  <c:v>153.33334604899068</c:v>
                </c:pt>
                <c:pt idx="2727">
                  <c:v>153.33334604899068</c:v>
                </c:pt>
                <c:pt idx="2728">
                  <c:v>146.66667828957267</c:v>
                </c:pt>
                <c:pt idx="2729">
                  <c:v>153.33334604899068</c:v>
                </c:pt>
                <c:pt idx="2730">
                  <c:v>146.66667828957267</c:v>
                </c:pt>
                <c:pt idx="2731">
                  <c:v>146.66667828957267</c:v>
                </c:pt>
                <c:pt idx="2732">
                  <c:v>146.66667828957267</c:v>
                </c:pt>
                <c:pt idx="2733">
                  <c:v>153.33334604899068</c:v>
                </c:pt>
                <c:pt idx="2734">
                  <c:v>146.66667828957267</c:v>
                </c:pt>
                <c:pt idx="2735">
                  <c:v>146.66667828957267</c:v>
                </c:pt>
                <c:pt idx="2736">
                  <c:v>146.66667828957267</c:v>
                </c:pt>
                <c:pt idx="2737">
                  <c:v>146.66667828957267</c:v>
                </c:pt>
                <c:pt idx="2738">
                  <c:v>153.33334604899068</c:v>
                </c:pt>
                <c:pt idx="2739">
                  <c:v>146.66667828957267</c:v>
                </c:pt>
                <c:pt idx="2740">
                  <c:v>160.00001380840931</c:v>
                </c:pt>
                <c:pt idx="2741">
                  <c:v>160.00001380840931</c:v>
                </c:pt>
                <c:pt idx="2742">
                  <c:v>166.66668156782802</c:v>
                </c:pt>
                <c:pt idx="2743">
                  <c:v>166.66668156782802</c:v>
                </c:pt>
                <c:pt idx="2744">
                  <c:v>173.33334932724668</c:v>
                </c:pt>
                <c:pt idx="2745">
                  <c:v>180.00001708666468</c:v>
                </c:pt>
                <c:pt idx="2746">
                  <c:v>173.33334932724668</c:v>
                </c:pt>
                <c:pt idx="2747">
                  <c:v>180.00001708666468</c:v>
                </c:pt>
                <c:pt idx="2748">
                  <c:v>193.333352605502</c:v>
                </c:pt>
                <c:pt idx="2749">
                  <c:v>180.00001708666468</c:v>
                </c:pt>
                <c:pt idx="2750">
                  <c:v>180.00001708666468</c:v>
                </c:pt>
                <c:pt idx="2751">
                  <c:v>186.66668484608331</c:v>
                </c:pt>
                <c:pt idx="2752">
                  <c:v>186.66668484608331</c:v>
                </c:pt>
                <c:pt idx="2753">
                  <c:v>180.00001708666468</c:v>
                </c:pt>
                <c:pt idx="2754">
                  <c:v>186.66668484608331</c:v>
                </c:pt>
                <c:pt idx="2755">
                  <c:v>193.333352605502</c:v>
                </c:pt>
                <c:pt idx="2756">
                  <c:v>193.333352605502</c:v>
                </c:pt>
                <c:pt idx="2757">
                  <c:v>186.66668484608331</c:v>
                </c:pt>
                <c:pt idx="2758">
                  <c:v>180.00001708666468</c:v>
                </c:pt>
                <c:pt idx="2759">
                  <c:v>186.66668484608331</c:v>
                </c:pt>
                <c:pt idx="2760">
                  <c:v>186.66668484608331</c:v>
                </c:pt>
                <c:pt idx="2761">
                  <c:v>186.66668484608331</c:v>
                </c:pt>
                <c:pt idx="2762">
                  <c:v>186.66668484608331</c:v>
                </c:pt>
                <c:pt idx="2763">
                  <c:v>193.333352605502</c:v>
                </c:pt>
                <c:pt idx="2764">
                  <c:v>186.66668484608331</c:v>
                </c:pt>
                <c:pt idx="2765">
                  <c:v>193.333352605502</c:v>
                </c:pt>
                <c:pt idx="2766">
                  <c:v>180.00001708666468</c:v>
                </c:pt>
                <c:pt idx="2767">
                  <c:v>180.00001708666468</c:v>
                </c:pt>
                <c:pt idx="2768">
                  <c:v>186.66668484608331</c:v>
                </c:pt>
                <c:pt idx="2769">
                  <c:v>193.333352605502</c:v>
                </c:pt>
                <c:pt idx="2770">
                  <c:v>186.66668484608331</c:v>
                </c:pt>
                <c:pt idx="2771">
                  <c:v>193.333352605502</c:v>
                </c:pt>
                <c:pt idx="2772">
                  <c:v>193.333352605502</c:v>
                </c:pt>
                <c:pt idx="2773">
                  <c:v>180.00001708666468</c:v>
                </c:pt>
                <c:pt idx="2774">
                  <c:v>186.66668484608331</c:v>
                </c:pt>
                <c:pt idx="2775">
                  <c:v>193.333352605502</c:v>
                </c:pt>
                <c:pt idx="2776">
                  <c:v>180.00001708666468</c:v>
                </c:pt>
                <c:pt idx="2777">
                  <c:v>173.33334932724668</c:v>
                </c:pt>
                <c:pt idx="2778">
                  <c:v>186.66668484608331</c:v>
                </c:pt>
                <c:pt idx="2779">
                  <c:v>186.66668484608331</c:v>
                </c:pt>
                <c:pt idx="2780">
                  <c:v>180.00001708666468</c:v>
                </c:pt>
                <c:pt idx="2781">
                  <c:v>186.66668484608331</c:v>
                </c:pt>
                <c:pt idx="2782">
                  <c:v>193.333352605502</c:v>
                </c:pt>
                <c:pt idx="2783">
                  <c:v>186.66668484608331</c:v>
                </c:pt>
                <c:pt idx="2784">
                  <c:v>180.00001708666468</c:v>
                </c:pt>
                <c:pt idx="2785">
                  <c:v>186.66668484608331</c:v>
                </c:pt>
                <c:pt idx="2786">
                  <c:v>193.333352605502</c:v>
                </c:pt>
                <c:pt idx="2787">
                  <c:v>186.66668484608331</c:v>
                </c:pt>
                <c:pt idx="2788">
                  <c:v>180.00001708666468</c:v>
                </c:pt>
                <c:pt idx="2789">
                  <c:v>193.333352605502</c:v>
                </c:pt>
                <c:pt idx="2790">
                  <c:v>186.66668484608331</c:v>
                </c:pt>
                <c:pt idx="2791">
                  <c:v>186.66668484608331</c:v>
                </c:pt>
                <c:pt idx="2792">
                  <c:v>186.66668484608331</c:v>
                </c:pt>
                <c:pt idx="2793">
                  <c:v>186.66668484608331</c:v>
                </c:pt>
                <c:pt idx="2794">
                  <c:v>186.66668484608331</c:v>
                </c:pt>
                <c:pt idx="2795">
                  <c:v>193.333352605502</c:v>
                </c:pt>
                <c:pt idx="2796">
                  <c:v>186.66668484608331</c:v>
                </c:pt>
                <c:pt idx="2797">
                  <c:v>186.66668484608331</c:v>
                </c:pt>
                <c:pt idx="2798">
                  <c:v>186.66668484608331</c:v>
                </c:pt>
                <c:pt idx="2799">
                  <c:v>193.333352605502</c:v>
                </c:pt>
                <c:pt idx="2800">
                  <c:v>186.66668484608331</c:v>
                </c:pt>
                <c:pt idx="2801">
                  <c:v>180.00001708666468</c:v>
                </c:pt>
                <c:pt idx="2802">
                  <c:v>186.66668484608331</c:v>
                </c:pt>
                <c:pt idx="2803">
                  <c:v>186.66668484608331</c:v>
                </c:pt>
                <c:pt idx="2804">
                  <c:v>180.00001708666468</c:v>
                </c:pt>
                <c:pt idx="2805">
                  <c:v>180.00001708666468</c:v>
                </c:pt>
                <c:pt idx="2806">
                  <c:v>180.00001708666468</c:v>
                </c:pt>
                <c:pt idx="2807">
                  <c:v>186.66668484608331</c:v>
                </c:pt>
                <c:pt idx="2808">
                  <c:v>180.00001708666468</c:v>
                </c:pt>
                <c:pt idx="2809">
                  <c:v>173.33334932724668</c:v>
                </c:pt>
                <c:pt idx="2810">
                  <c:v>186.66668484608331</c:v>
                </c:pt>
                <c:pt idx="2811">
                  <c:v>173.33334932724668</c:v>
                </c:pt>
                <c:pt idx="2812">
                  <c:v>180.00001708666468</c:v>
                </c:pt>
                <c:pt idx="2813">
                  <c:v>173.33334932724668</c:v>
                </c:pt>
                <c:pt idx="2814">
                  <c:v>186.66668484608331</c:v>
                </c:pt>
                <c:pt idx="2815">
                  <c:v>180.00001708666468</c:v>
                </c:pt>
                <c:pt idx="2816">
                  <c:v>180.00001708666468</c:v>
                </c:pt>
                <c:pt idx="2817">
                  <c:v>173.33334932724668</c:v>
                </c:pt>
                <c:pt idx="2818">
                  <c:v>186.66668484608331</c:v>
                </c:pt>
                <c:pt idx="2819">
                  <c:v>173.33334932724668</c:v>
                </c:pt>
                <c:pt idx="2820">
                  <c:v>180.00001708666468</c:v>
                </c:pt>
                <c:pt idx="2821">
                  <c:v>180.00001708666468</c:v>
                </c:pt>
                <c:pt idx="2822">
                  <c:v>180.00001708666468</c:v>
                </c:pt>
                <c:pt idx="2823">
                  <c:v>180.00001708666468</c:v>
                </c:pt>
                <c:pt idx="2824">
                  <c:v>173.33334932724668</c:v>
                </c:pt>
                <c:pt idx="2825">
                  <c:v>180.00001708666468</c:v>
                </c:pt>
                <c:pt idx="2826">
                  <c:v>173.33334932724668</c:v>
                </c:pt>
                <c:pt idx="2827">
                  <c:v>173.33334932724668</c:v>
                </c:pt>
                <c:pt idx="2828">
                  <c:v>166.66668156782802</c:v>
                </c:pt>
                <c:pt idx="2829">
                  <c:v>180.00001708666468</c:v>
                </c:pt>
                <c:pt idx="2830">
                  <c:v>173.33334932724668</c:v>
                </c:pt>
                <c:pt idx="2831">
                  <c:v>173.33334932724668</c:v>
                </c:pt>
                <c:pt idx="2832">
                  <c:v>173.33334932724668</c:v>
                </c:pt>
                <c:pt idx="2833">
                  <c:v>166.66668156782802</c:v>
                </c:pt>
                <c:pt idx="2834">
                  <c:v>173.33334932724668</c:v>
                </c:pt>
                <c:pt idx="2835">
                  <c:v>173.33334932724668</c:v>
                </c:pt>
                <c:pt idx="2836">
                  <c:v>166.66668156782802</c:v>
                </c:pt>
                <c:pt idx="2837">
                  <c:v>166.66668156782802</c:v>
                </c:pt>
                <c:pt idx="2838">
                  <c:v>173.33334932724668</c:v>
                </c:pt>
                <c:pt idx="2839">
                  <c:v>166.66668156782802</c:v>
                </c:pt>
                <c:pt idx="2840">
                  <c:v>166.66668156782802</c:v>
                </c:pt>
                <c:pt idx="2841">
                  <c:v>166.66668156782802</c:v>
                </c:pt>
                <c:pt idx="2842">
                  <c:v>166.66668156782802</c:v>
                </c:pt>
                <c:pt idx="2843">
                  <c:v>160.00001380840931</c:v>
                </c:pt>
                <c:pt idx="2844">
                  <c:v>166.66668156782802</c:v>
                </c:pt>
                <c:pt idx="2845">
                  <c:v>166.66668156782802</c:v>
                </c:pt>
                <c:pt idx="2846">
                  <c:v>160.00001380840931</c:v>
                </c:pt>
                <c:pt idx="2847">
                  <c:v>160.00001380840931</c:v>
                </c:pt>
                <c:pt idx="2848">
                  <c:v>166.66668156782802</c:v>
                </c:pt>
                <c:pt idx="2849">
                  <c:v>153.33334604899068</c:v>
                </c:pt>
                <c:pt idx="2850">
                  <c:v>160.00001380840931</c:v>
                </c:pt>
                <c:pt idx="2851">
                  <c:v>160.00001380840931</c:v>
                </c:pt>
                <c:pt idx="2852">
                  <c:v>160.00001380840931</c:v>
                </c:pt>
                <c:pt idx="2853">
                  <c:v>153.33334604899068</c:v>
                </c:pt>
                <c:pt idx="2854">
                  <c:v>153.33334604899068</c:v>
                </c:pt>
                <c:pt idx="2855">
                  <c:v>160.00001380840931</c:v>
                </c:pt>
                <c:pt idx="2856">
                  <c:v>160.00001380840931</c:v>
                </c:pt>
                <c:pt idx="2857">
                  <c:v>153.33334604899068</c:v>
                </c:pt>
                <c:pt idx="2858">
                  <c:v>153.33334604899068</c:v>
                </c:pt>
                <c:pt idx="2859">
                  <c:v>153.33334604899068</c:v>
                </c:pt>
                <c:pt idx="2860">
                  <c:v>153.33334604899068</c:v>
                </c:pt>
                <c:pt idx="2861">
                  <c:v>146.66667828957267</c:v>
                </c:pt>
                <c:pt idx="2862">
                  <c:v>153.33334604899068</c:v>
                </c:pt>
                <c:pt idx="2863">
                  <c:v>153.33334604899068</c:v>
                </c:pt>
                <c:pt idx="2864">
                  <c:v>153.33334604899068</c:v>
                </c:pt>
                <c:pt idx="2865">
                  <c:v>146.66667828957267</c:v>
                </c:pt>
                <c:pt idx="2866">
                  <c:v>146.66667828957267</c:v>
                </c:pt>
                <c:pt idx="2867">
                  <c:v>146.66667828957267</c:v>
                </c:pt>
                <c:pt idx="2868">
                  <c:v>146.66667828957267</c:v>
                </c:pt>
                <c:pt idx="2869">
                  <c:v>146.66667828957267</c:v>
                </c:pt>
                <c:pt idx="2870">
                  <c:v>146.66667828957267</c:v>
                </c:pt>
                <c:pt idx="2871">
                  <c:v>146.66667828957267</c:v>
                </c:pt>
                <c:pt idx="2872">
                  <c:v>146.66667828957267</c:v>
                </c:pt>
                <c:pt idx="2873">
                  <c:v>146.66667828957267</c:v>
                </c:pt>
                <c:pt idx="2874">
                  <c:v>140.00001053015401</c:v>
                </c:pt>
                <c:pt idx="2875">
                  <c:v>146.66667828957267</c:v>
                </c:pt>
                <c:pt idx="2876">
                  <c:v>140.00001053015401</c:v>
                </c:pt>
                <c:pt idx="2877">
                  <c:v>146.66667828957267</c:v>
                </c:pt>
                <c:pt idx="2878">
                  <c:v>140.00001053015401</c:v>
                </c:pt>
                <c:pt idx="2879">
                  <c:v>146.66667828957267</c:v>
                </c:pt>
                <c:pt idx="2880">
                  <c:v>140.00001053015401</c:v>
                </c:pt>
                <c:pt idx="2881">
                  <c:v>133.33334277073533</c:v>
                </c:pt>
                <c:pt idx="2882">
                  <c:v>146.66667828957267</c:v>
                </c:pt>
                <c:pt idx="2883">
                  <c:v>140.00001053015401</c:v>
                </c:pt>
                <c:pt idx="2884">
                  <c:v>133.33334277073533</c:v>
                </c:pt>
                <c:pt idx="2885">
                  <c:v>146.66667828957267</c:v>
                </c:pt>
                <c:pt idx="2886">
                  <c:v>140.00001053015401</c:v>
                </c:pt>
                <c:pt idx="2887">
                  <c:v>133.33334277073533</c:v>
                </c:pt>
                <c:pt idx="2888">
                  <c:v>133.33334277073533</c:v>
                </c:pt>
                <c:pt idx="2889">
                  <c:v>140.00001053015401</c:v>
                </c:pt>
                <c:pt idx="2890">
                  <c:v>133.33334277073533</c:v>
                </c:pt>
                <c:pt idx="2891">
                  <c:v>133.33334277073533</c:v>
                </c:pt>
                <c:pt idx="2892">
                  <c:v>140.00001053015401</c:v>
                </c:pt>
                <c:pt idx="2893">
                  <c:v>133.33334277073533</c:v>
                </c:pt>
                <c:pt idx="2894">
                  <c:v>133.33334277073533</c:v>
                </c:pt>
                <c:pt idx="2895">
                  <c:v>133.33334277073533</c:v>
                </c:pt>
                <c:pt idx="2896">
                  <c:v>133.33334277073533</c:v>
                </c:pt>
                <c:pt idx="2897">
                  <c:v>133.33334277073533</c:v>
                </c:pt>
                <c:pt idx="2898">
                  <c:v>126.66667501131664</c:v>
                </c:pt>
                <c:pt idx="2899">
                  <c:v>133.33334277073533</c:v>
                </c:pt>
                <c:pt idx="2900">
                  <c:v>133.33334277073533</c:v>
                </c:pt>
                <c:pt idx="2901">
                  <c:v>126.66667501131664</c:v>
                </c:pt>
                <c:pt idx="2902">
                  <c:v>133.33334277073533</c:v>
                </c:pt>
                <c:pt idx="2903">
                  <c:v>126.66667501131664</c:v>
                </c:pt>
                <c:pt idx="2904">
                  <c:v>126.66667501131664</c:v>
                </c:pt>
                <c:pt idx="2905">
                  <c:v>126.66667501131664</c:v>
                </c:pt>
                <c:pt idx="2906">
                  <c:v>133.33334277073533</c:v>
                </c:pt>
                <c:pt idx="2907">
                  <c:v>126.66667501131664</c:v>
                </c:pt>
                <c:pt idx="2908">
                  <c:v>126.66667501131664</c:v>
                </c:pt>
                <c:pt idx="2909">
                  <c:v>126.66667501131664</c:v>
                </c:pt>
                <c:pt idx="2910">
                  <c:v>126.66667501131664</c:v>
                </c:pt>
                <c:pt idx="2911">
                  <c:v>120.00000725189867</c:v>
                </c:pt>
                <c:pt idx="2912">
                  <c:v>126.66667501131664</c:v>
                </c:pt>
                <c:pt idx="2913">
                  <c:v>126.66667501131664</c:v>
                </c:pt>
                <c:pt idx="2914">
                  <c:v>126.66667501131664</c:v>
                </c:pt>
                <c:pt idx="2915">
                  <c:v>120.00000725189867</c:v>
                </c:pt>
                <c:pt idx="2916">
                  <c:v>126.66667501131664</c:v>
                </c:pt>
                <c:pt idx="2917">
                  <c:v>120.00000725189867</c:v>
                </c:pt>
                <c:pt idx="2918">
                  <c:v>120.00000725189867</c:v>
                </c:pt>
                <c:pt idx="2919">
                  <c:v>126.66667501131664</c:v>
                </c:pt>
                <c:pt idx="2920">
                  <c:v>120.00000725189867</c:v>
                </c:pt>
                <c:pt idx="2921">
                  <c:v>126.66667501131664</c:v>
                </c:pt>
                <c:pt idx="2922">
                  <c:v>120.00000725189867</c:v>
                </c:pt>
                <c:pt idx="2923">
                  <c:v>120.00000725189867</c:v>
                </c:pt>
                <c:pt idx="2924">
                  <c:v>120.00000725189867</c:v>
                </c:pt>
                <c:pt idx="2925">
                  <c:v>120.00000725189867</c:v>
                </c:pt>
                <c:pt idx="2926">
                  <c:v>120.00000725189867</c:v>
                </c:pt>
                <c:pt idx="2927">
                  <c:v>113.33333949248001</c:v>
                </c:pt>
                <c:pt idx="2928">
                  <c:v>120.00000725189867</c:v>
                </c:pt>
                <c:pt idx="2929">
                  <c:v>120.00000725189867</c:v>
                </c:pt>
                <c:pt idx="2930">
                  <c:v>120.00000725189867</c:v>
                </c:pt>
                <c:pt idx="2931">
                  <c:v>120.00000725189867</c:v>
                </c:pt>
                <c:pt idx="2932">
                  <c:v>113.33333949248001</c:v>
                </c:pt>
                <c:pt idx="2933">
                  <c:v>120.00000725189867</c:v>
                </c:pt>
                <c:pt idx="2934">
                  <c:v>120.00000725189867</c:v>
                </c:pt>
                <c:pt idx="2935">
                  <c:v>113.33333949248001</c:v>
                </c:pt>
                <c:pt idx="2936">
                  <c:v>120.00000725189867</c:v>
                </c:pt>
                <c:pt idx="2937">
                  <c:v>113.33333949248001</c:v>
                </c:pt>
                <c:pt idx="2938">
                  <c:v>113.33333949248001</c:v>
                </c:pt>
                <c:pt idx="2939">
                  <c:v>120.00000725189867</c:v>
                </c:pt>
                <c:pt idx="2940">
                  <c:v>113.33333949248001</c:v>
                </c:pt>
                <c:pt idx="2941">
                  <c:v>113.33333949248001</c:v>
                </c:pt>
                <c:pt idx="2942">
                  <c:v>113.33333949248001</c:v>
                </c:pt>
                <c:pt idx="2943">
                  <c:v>113.33333949248001</c:v>
                </c:pt>
                <c:pt idx="2944">
                  <c:v>113.33333949248001</c:v>
                </c:pt>
                <c:pt idx="2945">
                  <c:v>113.33333949248001</c:v>
                </c:pt>
                <c:pt idx="2946">
                  <c:v>113.33333949248001</c:v>
                </c:pt>
                <c:pt idx="2947">
                  <c:v>106.66667173306134</c:v>
                </c:pt>
                <c:pt idx="2948">
                  <c:v>113.33333949248001</c:v>
                </c:pt>
                <c:pt idx="2949">
                  <c:v>106.66667173306134</c:v>
                </c:pt>
                <c:pt idx="2950">
                  <c:v>106.66667173306134</c:v>
                </c:pt>
                <c:pt idx="2951">
                  <c:v>113.33333949248001</c:v>
                </c:pt>
                <c:pt idx="2952">
                  <c:v>106.66667173306134</c:v>
                </c:pt>
                <c:pt idx="2953">
                  <c:v>113.33333949248001</c:v>
                </c:pt>
                <c:pt idx="2954">
                  <c:v>106.66667173306134</c:v>
                </c:pt>
                <c:pt idx="2955">
                  <c:v>106.66667173306134</c:v>
                </c:pt>
                <c:pt idx="2956">
                  <c:v>113.33333949248001</c:v>
                </c:pt>
                <c:pt idx="2957">
                  <c:v>106.66667173306134</c:v>
                </c:pt>
                <c:pt idx="2958">
                  <c:v>106.66667173306134</c:v>
                </c:pt>
                <c:pt idx="2959">
                  <c:v>113.33333949248001</c:v>
                </c:pt>
                <c:pt idx="2960">
                  <c:v>106.66667173306134</c:v>
                </c:pt>
                <c:pt idx="2961">
                  <c:v>106.66667173306134</c:v>
                </c:pt>
                <c:pt idx="2962">
                  <c:v>113.33333949248001</c:v>
                </c:pt>
                <c:pt idx="2963">
                  <c:v>106.66667173306134</c:v>
                </c:pt>
                <c:pt idx="2964">
                  <c:v>106.66667173306134</c:v>
                </c:pt>
                <c:pt idx="2965">
                  <c:v>106.66667173306134</c:v>
                </c:pt>
                <c:pt idx="2966">
                  <c:v>113.33333949248001</c:v>
                </c:pt>
                <c:pt idx="2967">
                  <c:v>106.66667173306134</c:v>
                </c:pt>
                <c:pt idx="2968">
                  <c:v>106.66667173306134</c:v>
                </c:pt>
                <c:pt idx="2969">
                  <c:v>106.66667173306134</c:v>
                </c:pt>
                <c:pt idx="2970">
                  <c:v>106.66667173306134</c:v>
                </c:pt>
                <c:pt idx="2971">
                  <c:v>106.66667173306134</c:v>
                </c:pt>
                <c:pt idx="2972">
                  <c:v>113.33333949248001</c:v>
                </c:pt>
                <c:pt idx="2973">
                  <c:v>113.33333949248001</c:v>
                </c:pt>
                <c:pt idx="2974">
                  <c:v>106.66667173306134</c:v>
                </c:pt>
                <c:pt idx="2975">
                  <c:v>106.66667173306134</c:v>
                </c:pt>
                <c:pt idx="2976">
                  <c:v>106.66667173306134</c:v>
                </c:pt>
                <c:pt idx="2977">
                  <c:v>113.33333949248001</c:v>
                </c:pt>
                <c:pt idx="2978">
                  <c:v>106.66667173306134</c:v>
                </c:pt>
                <c:pt idx="2979">
                  <c:v>113.33333949248001</c:v>
                </c:pt>
                <c:pt idx="2980">
                  <c:v>106.66667173306134</c:v>
                </c:pt>
                <c:pt idx="2981">
                  <c:v>113.33333949248001</c:v>
                </c:pt>
                <c:pt idx="2982">
                  <c:v>106.66667173306134</c:v>
                </c:pt>
                <c:pt idx="2983">
                  <c:v>113.33333949248001</c:v>
                </c:pt>
                <c:pt idx="2984">
                  <c:v>106.66667173306134</c:v>
                </c:pt>
                <c:pt idx="2985">
                  <c:v>113.33333949248001</c:v>
                </c:pt>
                <c:pt idx="2986">
                  <c:v>106.66667173306134</c:v>
                </c:pt>
                <c:pt idx="2987">
                  <c:v>106.66667173306134</c:v>
                </c:pt>
                <c:pt idx="2988">
                  <c:v>113.33333949248001</c:v>
                </c:pt>
                <c:pt idx="2989">
                  <c:v>106.66667173306134</c:v>
                </c:pt>
                <c:pt idx="2990">
                  <c:v>106.66667173306134</c:v>
                </c:pt>
                <c:pt idx="2991">
                  <c:v>106.66667173306134</c:v>
                </c:pt>
                <c:pt idx="2992">
                  <c:v>106.66667173306134</c:v>
                </c:pt>
                <c:pt idx="2993">
                  <c:v>106.66667173306134</c:v>
                </c:pt>
                <c:pt idx="2994">
                  <c:v>106.66667173306134</c:v>
                </c:pt>
                <c:pt idx="2995">
                  <c:v>106.66667173306134</c:v>
                </c:pt>
                <c:pt idx="2996">
                  <c:v>106.66667173306134</c:v>
                </c:pt>
                <c:pt idx="2997">
                  <c:v>100.00001018246</c:v>
                </c:pt>
                <c:pt idx="2998">
                  <c:v>106.66667173306134</c:v>
                </c:pt>
                <c:pt idx="2999">
                  <c:v>106.66667173306134</c:v>
                </c:pt>
                <c:pt idx="3000">
                  <c:v>100.00001018246</c:v>
                </c:pt>
                <c:pt idx="3001">
                  <c:v>100.00001018246</c:v>
                </c:pt>
                <c:pt idx="3002">
                  <c:v>100.00001018246</c:v>
                </c:pt>
                <c:pt idx="3003">
                  <c:v>100.00001018246</c:v>
                </c:pt>
                <c:pt idx="3004">
                  <c:v>100.00001018246</c:v>
                </c:pt>
                <c:pt idx="3005">
                  <c:v>100.00001018246</c:v>
                </c:pt>
                <c:pt idx="3006">
                  <c:v>100.00001018246</c:v>
                </c:pt>
                <c:pt idx="3007">
                  <c:v>93.333342423041344</c:v>
                </c:pt>
                <c:pt idx="3008">
                  <c:v>100.00001018246</c:v>
                </c:pt>
                <c:pt idx="3009">
                  <c:v>93.333342423041344</c:v>
                </c:pt>
                <c:pt idx="3010">
                  <c:v>93.333342423041344</c:v>
                </c:pt>
                <c:pt idx="3011">
                  <c:v>100.00001018246</c:v>
                </c:pt>
                <c:pt idx="3012">
                  <c:v>100.00001018246</c:v>
                </c:pt>
                <c:pt idx="3013">
                  <c:v>86.66667466362334</c:v>
                </c:pt>
                <c:pt idx="3014">
                  <c:v>86.66667466362334</c:v>
                </c:pt>
                <c:pt idx="3015">
                  <c:v>100.00001018246</c:v>
                </c:pt>
                <c:pt idx="3016">
                  <c:v>93.333342423041344</c:v>
                </c:pt>
                <c:pt idx="3017">
                  <c:v>93.333342423041344</c:v>
                </c:pt>
                <c:pt idx="3018">
                  <c:v>93.333342423041344</c:v>
                </c:pt>
                <c:pt idx="3019">
                  <c:v>93.333342423041344</c:v>
                </c:pt>
                <c:pt idx="3020">
                  <c:v>93.333342423041344</c:v>
                </c:pt>
                <c:pt idx="3021">
                  <c:v>86.66667466362334</c:v>
                </c:pt>
                <c:pt idx="3022">
                  <c:v>86.66667466362334</c:v>
                </c:pt>
                <c:pt idx="3023">
                  <c:v>100.00001018246</c:v>
                </c:pt>
                <c:pt idx="3024">
                  <c:v>86.66667466362334</c:v>
                </c:pt>
                <c:pt idx="3025">
                  <c:v>86.66667466362334</c:v>
                </c:pt>
                <c:pt idx="3026">
                  <c:v>93.333342423041344</c:v>
                </c:pt>
                <c:pt idx="3027">
                  <c:v>86.66667466362334</c:v>
                </c:pt>
                <c:pt idx="3028">
                  <c:v>86.66667466362334</c:v>
                </c:pt>
                <c:pt idx="3029">
                  <c:v>86.66667466362334</c:v>
                </c:pt>
                <c:pt idx="3030">
                  <c:v>86.66667466362334</c:v>
                </c:pt>
                <c:pt idx="3031">
                  <c:v>93.333342423041344</c:v>
                </c:pt>
                <c:pt idx="3032">
                  <c:v>86.66667466362334</c:v>
                </c:pt>
                <c:pt idx="3033">
                  <c:v>86.66667466362334</c:v>
                </c:pt>
                <c:pt idx="3034">
                  <c:v>86.66667466362334</c:v>
                </c:pt>
                <c:pt idx="3035">
                  <c:v>86.66667466362334</c:v>
                </c:pt>
                <c:pt idx="3036">
                  <c:v>80.000006904204653</c:v>
                </c:pt>
                <c:pt idx="3037">
                  <c:v>86.66667466362334</c:v>
                </c:pt>
                <c:pt idx="3038">
                  <c:v>86.66667466362334</c:v>
                </c:pt>
                <c:pt idx="3039">
                  <c:v>80.000006904204653</c:v>
                </c:pt>
                <c:pt idx="3040">
                  <c:v>86.66667466362334</c:v>
                </c:pt>
                <c:pt idx="3041">
                  <c:v>86.66667466362334</c:v>
                </c:pt>
                <c:pt idx="3042">
                  <c:v>80.000006904204653</c:v>
                </c:pt>
                <c:pt idx="3043">
                  <c:v>80.000006904204653</c:v>
                </c:pt>
                <c:pt idx="3044">
                  <c:v>86.66667466362334</c:v>
                </c:pt>
                <c:pt idx="3045">
                  <c:v>80.000006904204653</c:v>
                </c:pt>
                <c:pt idx="3046">
                  <c:v>80.000006904204653</c:v>
                </c:pt>
                <c:pt idx="3047">
                  <c:v>80.000006904204653</c:v>
                </c:pt>
                <c:pt idx="3048">
                  <c:v>80.000006904204653</c:v>
                </c:pt>
                <c:pt idx="3049">
                  <c:v>86.66667466362334</c:v>
                </c:pt>
                <c:pt idx="3050">
                  <c:v>80.000006904204653</c:v>
                </c:pt>
                <c:pt idx="3051">
                  <c:v>80.000006904204653</c:v>
                </c:pt>
                <c:pt idx="3052">
                  <c:v>73.333339144785995</c:v>
                </c:pt>
                <c:pt idx="3053">
                  <c:v>86.66667466362334</c:v>
                </c:pt>
                <c:pt idx="3054">
                  <c:v>73.333339144785995</c:v>
                </c:pt>
                <c:pt idx="3055">
                  <c:v>73.333339144785995</c:v>
                </c:pt>
                <c:pt idx="3056">
                  <c:v>80.000006904204653</c:v>
                </c:pt>
                <c:pt idx="3057">
                  <c:v>80.000006904204653</c:v>
                </c:pt>
                <c:pt idx="3058">
                  <c:v>80.000006904204653</c:v>
                </c:pt>
                <c:pt idx="3059">
                  <c:v>80.000006904204653</c:v>
                </c:pt>
                <c:pt idx="3060">
                  <c:v>80.000006904204653</c:v>
                </c:pt>
                <c:pt idx="3061">
                  <c:v>80.000006904204653</c:v>
                </c:pt>
                <c:pt idx="3062">
                  <c:v>73.333339144785995</c:v>
                </c:pt>
                <c:pt idx="3063">
                  <c:v>80.000006904204653</c:v>
                </c:pt>
                <c:pt idx="3064">
                  <c:v>80.000006904204653</c:v>
                </c:pt>
                <c:pt idx="3065">
                  <c:v>73.333339144785995</c:v>
                </c:pt>
                <c:pt idx="3066">
                  <c:v>86.66667466362334</c:v>
                </c:pt>
                <c:pt idx="3067">
                  <c:v>73.333339144785995</c:v>
                </c:pt>
                <c:pt idx="3068">
                  <c:v>80.000006904204653</c:v>
                </c:pt>
                <c:pt idx="3069">
                  <c:v>73.333339144785995</c:v>
                </c:pt>
                <c:pt idx="3070">
                  <c:v>80.000006904204653</c:v>
                </c:pt>
                <c:pt idx="3071">
                  <c:v>80.000006904204653</c:v>
                </c:pt>
                <c:pt idx="3072">
                  <c:v>80.000006904204653</c:v>
                </c:pt>
                <c:pt idx="3073">
                  <c:v>80.000006904204653</c:v>
                </c:pt>
                <c:pt idx="3074">
                  <c:v>80.000006904204653</c:v>
                </c:pt>
                <c:pt idx="3075">
                  <c:v>80.000006904204653</c:v>
                </c:pt>
                <c:pt idx="3076">
                  <c:v>73.333339144785995</c:v>
                </c:pt>
                <c:pt idx="3077">
                  <c:v>80.000006904204653</c:v>
                </c:pt>
                <c:pt idx="3078">
                  <c:v>73.333339144785995</c:v>
                </c:pt>
                <c:pt idx="3079">
                  <c:v>80.000006904204653</c:v>
                </c:pt>
                <c:pt idx="3080">
                  <c:v>80.000006904204653</c:v>
                </c:pt>
                <c:pt idx="3081">
                  <c:v>80.000006904204653</c:v>
                </c:pt>
                <c:pt idx="3082">
                  <c:v>73.333339144785995</c:v>
                </c:pt>
                <c:pt idx="3083">
                  <c:v>73.333339144785995</c:v>
                </c:pt>
                <c:pt idx="3084">
                  <c:v>80.000006904204653</c:v>
                </c:pt>
                <c:pt idx="3085">
                  <c:v>80.000006904204653</c:v>
                </c:pt>
                <c:pt idx="3086">
                  <c:v>73.333339144785995</c:v>
                </c:pt>
                <c:pt idx="3087">
                  <c:v>80.000006904204653</c:v>
                </c:pt>
                <c:pt idx="3088">
                  <c:v>80.000006904204653</c:v>
                </c:pt>
                <c:pt idx="3089">
                  <c:v>73.333339144785995</c:v>
                </c:pt>
                <c:pt idx="3090">
                  <c:v>73.333339144785995</c:v>
                </c:pt>
                <c:pt idx="3091">
                  <c:v>80.000006904204653</c:v>
                </c:pt>
                <c:pt idx="3092">
                  <c:v>73.333339144785995</c:v>
                </c:pt>
                <c:pt idx="3093">
                  <c:v>80.000006904204653</c:v>
                </c:pt>
                <c:pt idx="3094">
                  <c:v>73.333339144785995</c:v>
                </c:pt>
                <c:pt idx="3095">
                  <c:v>80.000006904204653</c:v>
                </c:pt>
                <c:pt idx="3096">
                  <c:v>73.333339144785995</c:v>
                </c:pt>
                <c:pt idx="3097">
                  <c:v>66.666671385368005</c:v>
                </c:pt>
                <c:pt idx="3098">
                  <c:v>80.000006904204653</c:v>
                </c:pt>
                <c:pt idx="3099">
                  <c:v>73.333339144785995</c:v>
                </c:pt>
                <c:pt idx="3100">
                  <c:v>73.333339144785995</c:v>
                </c:pt>
                <c:pt idx="3101">
                  <c:v>73.333339144785995</c:v>
                </c:pt>
                <c:pt idx="3102">
                  <c:v>73.333339144785995</c:v>
                </c:pt>
                <c:pt idx="3103">
                  <c:v>73.333339144785995</c:v>
                </c:pt>
                <c:pt idx="3104">
                  <c:v>73.333339144785995</c:v>
                </c:pt>
                <c:pt idx="3105">
                  <c:v>73.333339144785995</c:v>
                </c:pt>
                <c:pt idx="3106">
                  <c:v>73.333339144785995</c:v>
                </c:pt>
                <c:pt idx="3107">
                  <c:v>73.333339144785995</c:v>
                </c:pt>
                <c:pt idx="3108">
                  <c:v>73.333339144785995</c:v>
                </c:pt>
                <c:pt idx="3109">
                  <c:v>73.333339144785995</c:v>
                </c:pt>
                <c:pt idx="3110">
                  <c:v>66.666671385368005</c:v>
                </c:pt>
                <c:pt idx="3111">
                  <c:v>73.333339144785995</c:v>
                </c:pt>
                <c:pt idx="3112">
                  <c:v>73.333339144785995</c:v>
                </c:pt>
                <c:pt idx="3113">
                  <c:v>73.333339144785995</c:v>
                </c:pt>
                <c:pt idx="3114">
                  <c:v>73.333339144785995</c:v>
                </c:pt>
                <c:pt idx="3115">
                  <c:v>73.333339144785995</c:v>
                </c:pt>
                <c:pt idx="3116">
                  <c:v>73.333339144785995</c:v>
                </c:pt>
                <c:pt idx="3117">
                  <c:v>66.666671385368005</c:v>
                </c:pt>
                <c:pt idx="3118">
                  <c:v>80.000006904204653</c:v>
                </c:pt>
                <c:pt idx="3119">
                  <c:v>73.333339144785995</c:v>
                </c:pt>
                <c:pt idx="3120">
                  <c:v>66.666671385368005</c:v>
                </c:pt>
                <c:pt idx="3121">
                  <c:v>73.333339144785995</c:v>
                </c:pt>
                <c:pt idx="3122">
                  <c:v>73.333339144785995</c:v>
                </c:pt>
                <c:pt idx="3123">
                  <c:v>73.333339144785995</c:v>
                </c:pt>
                <c:pt idx="3124">
                  <c:v>66.666671385368005</c:v>
                </c:pt>
                <c:pt idx="3125">
                  <c:v>73.333339144785995</c:v>
                </c:pt>
                <c:pt idx="3126">
                  <c:v>73.333339144785995</c:v>
                </c:pt>
                <c:pt idx="3127">
                  <c:v>73.333339144785995</c:v>
                </c:pt>
                <c:pt idx="3128">
                  <c:v>66.666671385368005</c:v>
                </c:pt>
                <c:pt idx="3129">
                  <c:v>73.333339144785995</c:v>
                </c:pt>
                <c:pt idx="3130">
                  <c:v>66.666671385368005</c:v>
                </c:pt>
                <c:pt idx="3131">
                  <c:v>66.666671385368005</c:v>
                </c:pt>
                <c:pt idx="3132">
                  <c:v>73.333339144785995</c:v>
                </c:pt>
                <c:pt idx="3133">
                  <c:v>66.666671385368005</c:v>
                </c:pt>
                <c:pt idx="3134">
                  <c:v>73.333339144785995</c:v>
                </c:pt>
                <c:pt idx="3135">
                  <c:v>66.666671385368005</c:v>
                </c:pt>
                <c:pt idx="3136">
                  <c:v>66.666671385368005</c:v>
                </c:pt>
                <c:pt idx="3137">
                  <c:v>73.333339144785995</c:v>
                </c:pt>
                <c:pt idx="3138">
                  <c:v>60.000003625949198</c:v>
                </c:pt>
                <c:pt idx="3139">
                  <c:v>73.333339144785995</c:v>
                </c:pt>
                <c:pt idx="3140">
                  <c:v>66.666671385368005</c:v>
                </c:pt>
                <c:pt idx="3141">
                  <c:v>66.666671385368005</c:v>
                </c:pt>
                <c:pt idx="3142">
                  <c:v>66.666671385368005</c:v>
                </c:pt>
                <c:pt idx="3143">
                  <c:v>66.666671385368005</c:v>
                </c:pt>
                <c:pt idx="3144">
                  <c:v>66.666671385368005</c:v>
                </c:pt>
                <c:pt idx="3145">
                  <c:v>66.666671385368005</c:v>
                </c:pt>
                <c:pt idx="3146">
                  <c:v>66.666671385368005</c:v>
                </c:pt>
                <c:pt idx="3147">
                  <c:v>66.666671385368005</c:v>
                </c:pt>
                <c:pt idx="3148">
                  <c:v>66.666671385368005</c:v>
                </c:pt>
                <c:pt idx="3149">
                  <c:v>66.666671385368005</c:v>
                </c:pt>
                <c:pt idx="3150">
                  <c:v>66.666671385368005</c:v>
                </c:pt>
                <c:pt idx="3151">
                  <c:v>66.666671385368005</c:v>
                </c:pt>
                <c:pt idx="3152">
                  <c:v>66.666671385368005</c:v>
                </c:pt>
                <c:pt idx="3153">
                  <c:v>66.666671385368005</c:v>
                </c:pt>
                <c:pt idx="3154">
                  <c:v>66.666671385368005</c:v>
                </c:pt>
                <c:pt idx="3155">
                  <c:v>66.666671385368005</c:v>
                </c:pt>
                <c:pt idx="3156">
                  <c:v>60.000003625949198</c:v>
                </c:pt>
                <c:pt idx="3157">
                  <c:v>66.666671385368005</c:v>
                </c:pt>
                <c:pt idx="3158">
                  <c:v>66.666671385368005</c:v>
                </c:pt>
                <c:pt idx="3159">
                  <c:v>66.666671385368005</c:v>
                </c:pt>
                <c:pt idx="3160">
                  <c:v>60.000003625949198</c:v>
                </c:pt>
                <c:pt idx="3161">
                  <c:v>60.000003625949198</c:v>
                </c:pt>
                <c:pt idx="3162">
                  <c:v>60.000003625949198</c:v>
                </c:pt>
                <c:pt idx="3163">
                  <c:v>66.666671385368005</c:v>
                </c:pt>
                <c:pt idx="3164">
                  <c:v>73.333339144785995</c:v>
                </c:pt>
                <c:pt idx="3165">
                  <c:v>66.666671385368005</c:v>
                </c:pt>
                <c:pt idx="3166">
                  <c:v>66.666671385368005</c:v>
                </c:pt>
                <c:pt idx="3167">
                  <c:v>66.666671385368005</c:v>
                </c:pt>
                <c:pt idx="3168">
                  <c:v>66.666671385368005</c:v>
                </c:pt>
                <c:pt idx="3169">
                  <c:v>66.666671385368005</c:v>
                </c:pt>
                <c:pt idx="3170">
                  <c:v>66.666671385368005</c:v>
                </c:pt>
                <c:pt idx="3171">
                  <c:v>66.666671385368005</c:v>
                </c:pt>
                <c:pt idx="3172">
                  <c:v>60.000003625949198</c:v>
                </c:pt>
                <c:pt idx="3173">
                  <c:v>66.666671385368005</c:v>
                </c:pt>
                <c:pt idx="3174">
                  <c:v>66.666671385368005</c:v>
                </c:pt>
                <c:pt idx="3175">
                  <c:v>66.666671385368005</c:v>
                </c:pt>
                <c:pt idx="3176">
                  <c:v>60.000003625949198</c:v>
                </c:pt>
                <c:pt idx="3177">
                  <c:v>73.333339144785995</c:v>
                </c:pt>
                <c:pt idx="3178">
                  <c:v>66.666671385368005</c:v>
                </c:pt>
                <c:pt idx="3179">
                  <c:v>60.000003625949198</c:v>
                </c:pt>
                <c:pt idx="3180">
                  <c:v>66.666671385368005</c:v>
                </c:pt>
                <c:pt idx="3181">
                  <c:v>60.000003625949198</c:v>
                </c:pt>
                <c:pt idx="3182">
                  <c:v>66.666671385368005</c:v>
                </c:pt>
                <c:pt idx="3183">
                  <c:v>66.666671385368005</c:v>
                </c:pt>
                <c:pt idx="3184">
                  <c:v>66.666671385368005</c:v>
                </c:pt>
                <c:pt idx="3185">
                  <c:v>66.666671385368005</c:v>
                </c:pt>
                <c:pt idx="3186">
                  <c:v>66.666671385368005</c:v>
                </c:pt>
                <c:pt idx="3187">
                  <c:v>60.000003625949198</c:v>
                </c:pt>
                <c:pt idx="3188">
                  <c:v>66.666671385368005</c:v>
                </c:pt>
                <c:pt idx="3189">
                  <c:v>66.666671385368005</c:v>
                </c:pt>
                <c:pt idx="3190">
                  <c:v>66.666671385368005</c:v>
                </c:pt>
                <c:pt idx="3191">
                  <c:v>66.666671385368005</c:v>
                </c:pt>
                <c:pt idx="3192">
                  <c:v>66.666671385368005</c:v>
                </c:pt>
                <c:pt idx="3193">
                  <c:v>60.000003625949198</c:v>
                </c:pt>
                <c:pt idx="3194">
                  <c:v>66.666671385368005</c:v>
                </c:pt>
                <c:pt idx="3195">
                  <c:v>60.000003625949198</c:v>
                </c:pt>
                <c:pt idx="3196">
                  <c:v>66.666671385368005</c:v>
                </c:pt>
                <c:pt idx="3197">
                  <c:v>66.666671385368005</c:v>
                </c:pt>
                <c:pt idx="3198">
                  <c:v>66.666671385368005</c:v>
                </c:pt>
                <c:pt idx="3199">
                  <c:v>66.666671385368005</c:v>
                </c:pt>
                <c:pt idx="3200">
                  <c:v>66.666671385368005</c:v>
                </c:pt>
                <c:pt idx="3201">
                  <c:v>60.000003625949198</c:v>
                </c:pt>
                <c:pt idx="3202">
                  <c:v>66.666671385368005</c:v>
                </c:pt>
                <c:pt idx="3203">
                  <c:v>66.666671385368005</c:v>
                </c:pt>
                <c:pt idx="3204">
                  <c:v>60.000003625949198</c:v>
                </c:pt>
                <c:pt idx="3205">
                  <c:v>66.666671385368005</c:v>
                </c:pt>
                <c:pt idx="3206">
                  <c:v>66.666671385368005</c:v>
                </c:pt>
                <c:pt idx="3207">
                  <c:v>66.666671385368005</c:v>
                </c:pt>
                <c:pt idx="3208">
                  <c:v>60.000003625949198</c:v>
                </c:pt>
                <c:pt idx="3209">
                  <c:v>66.666671385368005</c:v>
                </c:pt>
                <c:pt idx="3210">
                  <c:v>66.666671385368005</c:v>
                </c:pt>
                <c:pt idx="3211">
                  <c:v>66.666671385368005</c:v>
                </c:pt>
                <c:pt idx="3212">
                  <c:v>66.666671385368005</c:v>
                </c:pt>
                <c:pt idx="3213">
                  <c:v>60.000003625949198</c:v>
                </c:pt>
                <c:pt idx="3214">
                  <c:v>73.333339144785995</c:v>
                </c:pt>
                <c:pt idx="3215">
                  <c:v>66.666671385368005</c:v>
                </c:pt>
                <c:pt idx="3216">
                  <c:v>60.000003625949198</c:v>
                </c:pt>
                <c:pt idx="3217">
                  <c:v>73.333339144785995</c:v>
                </c:pt>
                <c:pt idx="3218">
                  <c:v>66.666671385368005</c:v>
                </c:pt>
                <c:pt idx="3219">
                  <c:v>60.000003625949198</c:v>
                </c:pt>
                <c:pt idx="3220">
                  <c:v>66.666671385368005</c:v>
                </c:pt>
                <c:pt idx="3221">
                  <c:v>66.666671385368005</c:v>
                </c:pt>
                <c:pt idx="3222">
                  <c:v>66.666671385368005</c:v>
                </c:pt>
                <c:pt idx="3223">
                  <c:v>66.666671385368005</c:v>
                </c:pt>
                <c:pt idx="3224">
                  <c:v>66.666671385368005</c:v>
                </c:pt>
                <c:pt idx="3225">
                  <c:v>66.666671385368005</c:v>
                </c:pt>
                <c:pt idx="3226">
                  <c:v>66.666671385368005</c:v>
                </c:pt>
                <c:pt idx="3227">
                  <c:v>66.666671385368005</c:v>
                </c:pt>
                <c:pt idx="3228">
                  <c:v>66.666671385368005</c:v>
                </c:pt>
                <c:pt idx="3229">
                  <c:v>66.666671385368005</c:v>
                </c:pt>
                <c:pt idx="3230">
                  <c:v>66.666671385368005</c:v>
                </c:pt>
                <c:pt idx="3231">
                  <c:v>66.666671385368005</c:v>
                </c:pt>
                <c:pt idx="3232">
                  <c:v>66.666671385368005</c:v>
                </c:pt>
                <c:pt idx="3233">
                  <c:v>73.333339144785995</c:v>
                </c:pt>
                <c:pt idx="3234">
                  <c:v>66.666671385368005</c:v>
                </c:pt>
                <c:pt idx="3235">
                  <c:v>66.666671385368005</c:v>
                </c:pt>
                <c:pt idx="3236">
                  <c:v>66.666671385368005</c:v>
                </c:pt>
                <c:pt idx="3237">
                  <c:v>73.333339144785995</c:v>
                </c:pt>
                <c:pt idx="3238">
                  <c:v>66.666671385368005</c:v>
                </c:pt>
                <c:pt idx="3239">
                  <c:v>73.333339144785995</c:v>
                </c:pt>
                <c:pt idx="3240">
                  <c:v>66.666671385368005</c:v>
                </c:pt>
                <c:pt idx="3241">
                  <c:v>66.666671385368005</c:v>
                </c:pt>
                <c:pt idx="3242">
                  <c:v>73.333339144785995</c:v>
                </c:pt>
                <c:pt idx="3243">
                  <c:v>73.333339144785995</c:v>
                </c:pt>
                <c:pt idx="3244">
                  <c:v>66.666671385368005</c:v>
                </c:pt>
                <c:pt idx="3245">
                  <c:v>73.333339144785995</c:v>
                </c:pt>
                <c:pt idx="3246">
                  <c:v>66.666671385368005</c:v>
                </c:pt>
                <c:pt idx="3247">
                  <c:v>73.333339144785995</c:v>
                </c:pt>
                <c:pt idx="3248">
                  <c:v>73.333339144785995</c:v>
                </c:pt>
                <c:pt idx="3249">
                  <c:v>73.333339144785995</c:v>
                </c:pt>
                <c:pt idx="3250">
                  <c:v>73.333339144785995</c:v>
                </c:pt>
                <c:pt idx="3251">
                  <c:v>73.333339144785995</c:v>
                </c:pt>
                <c:pt idx="3252">
                  <c:v>66.666671385368005</c:v>
                </c:pt>
                <c:pt idx="3253">
                  <c:v>73.333339144785995</c:v>
                </c:pt>
                <c:pt idx="3254">
                  <c:v>80.000006904204653</c:v>
                </c:pt>
                <c:pt idx="3255">
                  <c:v>73.333339144785995</c:v>
                </c:pt>
                <c:pt idx="3256">
                  <c:v>66.666671385368005</c:v>
                </c:pt>
                <c:pt idx="3257">
                  <c:v>80.000006904204653</c:v>
                </c:pt>
                <c:pt idx="3258">
                  <c:v>73.333339144785995</c:v>
                </c:pt>
                <c:pt idx="3259">
                  <c:v>73.333339144785995</c:v>
                </c:pt>
                <c:pt idx="3260">
                  <c:v>73.333339144785995</c:v>
                </c:pt>
                <c:pt idx="3261">
                  <c:v>80.000006904204653</c:v>
                </c:pt>
                <c:pt idx="3262">
                  <c:v>73.333339144785995</c:v>
                </c:pt>
                <c:pt idx="3263">
                  <c:v>73.333339144785995</c:v>
                </c:pt>
                <c:pt idx="3264">
                  <c:v>73.333339144785995</c:v>
                </c:pt>
                <c:pt idx="3265">
                  <c:v>80.000006904204653</c:v>
                </c:pt>
                <c:pt idx="3266">
                  <c:v>73.333339144785995</c:v>
                </c:pt>
                <c:pt idx="3267">
                  <c:v>73.333339144785995</c:v>
                </c:pt>
                <c:pt idx="3268">
                  <c:v>80.000006904204653</c:v>
                </c:pt>
                <c:pt idx="3269">
                  <c:v>80.000006904204653</c:v>
                </c:pt>
                <c:pt idx="3270">
                  <c:v>80.000006904204653</c:v>
                </c:pt>
                <c:pt idx="3271">
                  <c:v>80.000006904204653</c:v>
                </c:pt>
                <c:pt idx="3272">
                  <c:v>73.333339144785995</c:v>
                </c:pt>
                <c:pt idx="3273">
                  <c:v>80.000006904204653</c:v>
                </c:pt>
                <c:pt idx="3274">
                  <c:v>73.333339144785995</c:v>
                </c:pt>
                <c:pt idx="3275">
                  <c:v>80.000006904204653</c:v>
                </c:pt>
                <c:pt idx="3276">
                  <c:v>80.000006904204653</c:v>
                </c:pt>
                <c:pt idx="3277">
                  <c:v>80.000006904204653</c:v>
                </c:pt>
                <c:pt idx="3278">
                  <c:v>80.000006904204653</c:v>
                </c:pt>
                <c:pt idx="3279">
                  <c:v>73.333339144785995</c:v>
                </c:pt>
                <c:pt idx="3280">
                  <c:v>80.000006904204653</c:v>
                </c:pt>
                <c:pt idx="3281">
                  <c:v>73.333339144785995</c:v>
                </c:pt>
                <c:pt idx="3282">
                  <c:v>80.000006904204653</c:v>
                </c:pt>
                <c:pt idx="3283">
                  <c:v>80.000006904204653</c:v>
                </c:pt>
                <c:pt idx="3284">
                  <c:v>80.000006904204653</c:v>
                </c:pt>
                <c:pt idx="3285">
                  <c:v>73.333339144785995</c:v>
                </c:pt>
                <c:pt idx="3286">
                  <c:v>80.000006904204653</c:v>
                </c:pt>
                <c:pt idx="3287">
                  <c:v>80.000006904204653</c:v>
                </c:pt>
                <c:pt idx="3288">
                  <c:v>73.333339144785995</c:v>
                </c:pt>
                <c:pt idx="3289">
                  <c:v>80.000006904204653</c:v>
                </c:pt>
                <c:pt idx="3290">
                  <c:v>73.333339144785995</c:v>
                </c:pt>
                <c:pt idx="3291">
                  <c:v>73.333339144785995</c:v>
                </c:pt>
                <c:pt idx="3292">
                  <c:v>80.000006904204653</c:v>
                </c:pt>
                <c:pt idx="3293">
                  <c:v>73.333339144785995</c:v>
                </c:pt>
                <c:pt idx="3294">
                  <c:v>73.333339144785995</c:v>
                </c:pt>
                <c:pt idx="3295">
                  <c:v>80.000006904204653</c:v>
                </c:pt>
                <c:pt idx="3296">
                  <c:v>73.333339144785995</c:v>
                </c:pt>
                <c:pt idx="3297">
                  <c:v>73.333339144785995</c:v>
                </c:pt>
                <c:pt idx="3298">
                  <c:v>73.333339144785995</c:v>
                </c:pt>
                <c:pt idx="3299">
                  <c:v>80.000006904204653</c:v>
                </c:pt>
                <c:pt idx="3300">
                  <c:v>73.333339144785995</c:v>
                </c:pt>
                <c:pt idx="3301">
                  <c:v>66.666671385368005</c:v>
                </c:pt>
                <c:pt idx="3302">
                  <c:v>80.000006904204653</c:v>
                </c:pt>
                <c:pt idx="3303">
                  <c:v>73.333339144785995</c:v>
                </c:pt>
                <c:pt idx="3304">
                  <c:v>73.333339144785995</c:v>
                </c:pt>
                <c:pt idx="3305">
                  <c:v>73.333339144785995</c:v>
                </c:pt>
                <c:pt idx="3306">
                  <c:v>73.333339144785995</c:v>
                </c:pt>
                <c:pt idx="3307">
                  <c:v>73.333339144785995</c:v>
                </c:pt>
                <c:pt idx="3308">
                  <c:v>73.333339144785995</c:v>
                </c:pt>
                <c:pt idx="3309">
                  <c:v>73.333339144785995</c:v>
                </c:pt>
                <c:pt idx="3310">
                  <c:v>80.000006904204653</c:v>
                </c:pt>
                <c:pt idx="3311">
                  <c:v>73.333339144785995</c:v>
                </c:pt>
                <c:pt idx="3312">
                  <c:v>73.333339144785995</c:v>
                </c:pt>
                <c:pt idx="3313">
                  <c:v>73.333339144785995</c:v>
                </c:pt>
                <c:pt idx="3314">
                  <c:v>73.333339144785995</c:v>
                </c:pt>
                <c:pt idx="3315">
                  <c:v>73.333339144785995</c:v>
                </c:pt>
                <c:pt idx="3316">
                  <c:v>73.333339144785995</c:v>
                </c:pt>
                <c:pt idx="3317">
                  <c:v>73.333339144785995</c:v>
                </c:pt>
                <c:pt idx="3318">
                  <c:v>80.000006904204653</c:v>
                </c:pt>
                <c:pt idx="3319">
                  <c:v>73.333339144785995</c:v>
                </c:pt>
                <c:pt idx="3320">
                  <c:v>73.333339144785995</c:v>
                </c:pt>
                <c:pt idx="3321">
                  <c:v>73.333339144785995</c:v>
                </c:pt>
                <c:pt idx="3322">
                  <c:v>66.666671385368005</c:v>
                </c:pt>
                <c:pt idx="3323">
                  <c:v>73.333339144785995</c:v>
                </c:pt>
                <c:pt idx="3324">
                  <c:v>73.333339144785995</c:v>
                </c:pt>
                <c:pt idx="3325">
                  <c:v>73.333339144785995</c:v>
                </c:pt>
                <c:pt idx="3326">
                  <c:v>73.333339144785995</c:v>
                </c:pt>
                <c:pt idx="3327">
                  <c:v>66.666671385368005</c:v>
                </c:pt>
                <c:pt idx="3328">
                  <c:v>73.333339144785995</c:v>
                </c:pt>
                <c:pt idx="3329">
                  <c:v>73.333339144785995</c:v>
                </c:pt>
                <c:pt idx="3330">
                  <c:v>73.333339144785995</c:v>
                </c:pt>
                <c:pt idx="3331">
                  <c:v>66.666671385368005</c:v>
                </c:pt>
                <c:pt idx="3332">
                  <c:v>73.333339144785995</c:v>
                </c:pt>
                <c:pt idx="3333">
                  <c:v>73.333339144785995</c:v>
                </c:pt>
                <c:pt idx="3334">
                  <c:v>66.666671385368005</c:v>
                </c:pt>
                <c:pt idx="3335">
                  <c:v>73.333339144785995</c:v>
                </c:pt>
                <c:pt idx="3336">
                  <c:v>66.666671385368005</c:v>
                </c:pt>
                <c:pt idx="3337">
                  <c:v>73.333339144785995</c:v>
                </c:pt>
                <c:pt idx="3338">
                  <c:v>66.666671385368005</c:v>
                </c:pt>
                <c:pt idx="3339">
                  <c:v>73.333339144785995</c:v>
                </c:pt>
                <c:pt idx="3340">
                  <c:v>66.666671385368005</c:v>
                </c:pt>
                <c:pt idx="3341">
                  <c:v>73.333339144785995</c:v>
                </c:pt>
                <c:pt idx="3342">
                  <c:v>73.333339144785995</c:v>
                </c:pt>
                <c:pt idx="3343">
                  <c:v>66.666671385368005</c:v>
                </c:pt>
                <c:pt idx="3344">
                  <c:v>66.666671385368005</c:v>
                </c:pt>
                <c:pt idx="3345">
                  <c:v>73.333339144785995</c:v>
                </c:pt>
                <c:pt idx="3346">
                  <c:v>66.666671385368005</c:v>
                </c:pt>
                <c:pt idx="3347">
                  <c:v>73.333339144785995</c:v>
                </c:pt>
                <c:pt idx="3348">
                  <c:v>66.666671385368005</c:v>
                </c:pt>
                <c:pt idx="3349">
                  <c:v>66.666671385368005</c:v>
                </c:pt>
                <c:pt idx="3350">
                  <c:v>73.333339144785995</c:v>
                </c:pt>
                <c:pt idx="3351">
                  <c:v>66.666671385368005</c:v>
                </c:pt>
                <c:pt idx="3352">
                  <c:v>73.333339144785995</c:v>
                </c:pt>
                <c:pt idx="3353">
                  <c:v>73.333339144785995</c:v>
                </c:pt>
                <c:pt idx="3354">
                  <c:v>66.666671385368005</c:v>
                </c:pt>
                <c:pt idx="3355">
                  <c:v>66.666671385368005</c:v>
                </c:pt>
                <c:pt idx="3356">
                  <c:v>73.333339144785995</c:v>
                </c:pt>
                <c:pt idx="3357">
                  <c:v>73.333339144785995</c:v>
                </c:pt>
                <c:pt idx="3358">
                  <c:v>66.666671385368005</c:v>
                </c:pt>
                <c:pt idx="3359">
                  <c:v>73.333339144785995</c:v>
                </c:pt>
                <c:pt idx="3360">
                  <c:v>73.333339144785995</c:v>
                </c:pt>
                <c:pt idx="3361">
                  <c:v>66.666671385368005</c:v>
                </c:pt>
                <c:pt idx="3362">
                  <c:v>73.333339144785995</c:v>
                </c:pt>
                <c:pt idx="3363">
                  <c:v>73.333339144785995</c:v>
                </c:pt>
                <c:pt idx="3364">
                  <c:v>66.666671385368005</c:v>
                </c:pt>
                <c:pt idx="3365">
                  <c:v>73.333339144785995</c:v>
                </c:pt>
                <c:pt idx="3366">
                  <c:v>73.333339144785995</c:v>
                </c:pt>
                <c:pt idx="3367">
                  <c:v>73.333339144785995</c:v>
                </c:pt>
                <c:pt idx="3368">
                  <c:v>66.666671385368005</c:v>
                </c:pt>
                <c:pt idx="3369">
                  <c:v>73.333339144785995</c:v>
                </c:pt>
                <c:pt idx="3370">
                  <c:v>73.333339144785995</c:v>
                </c:pt>
                <c:pt idx="3371">
                  <c:v>73.333339144785995</c:v>
                </c:pt>
                <c:pt idx="3372">
                  <c:v>66.666671385368005</c:v>
                </c:pt>
                <c:pt idx="3373">
                  <c:v>73.333339144785995</c:v>
                </c:pt>
                <c:pt idx="3374">
                  <c:v>66.666671385368005</c:v>
                </c:pt>
                <c:pt idx="3375">
                  <c:v>73.333339144785995</c:v>
                </c:pt>
                <c:pt idx="3376">
                  <c:v>73.333339144785995</c:v>
                </c:pt>
                <c:pt idx="3377">
                  <c:v>73.333339144785995</c:v>
                </c:pt>
                <c:pt idx="3378">
                  <c:v>66.666671385368005</c:v>
                </c:pt>
                <c:pt idx="3379">
                  <c:v>73.333339144785995</c:v>
                </c:pt>
                <c:pt idx="3380">
                  <c:v>73.333339144785995</c:v>
                </c:pt>
                <c:pt idx="3381">
                  <c:v>66.666671385368005</c:v>
                </c:pt>
                <c:pt idx="3382">
                  <c:v>73.333339144785995</c:v>
                </c:pt>
                <c:pt idx="3383">
                  <c:v>66.666671385368005</c:v>
                </c:pt>
                <c:pt idx="3384">
                  <c:v>73.333339144785995</c:v>
                </c:pt>
                <c:pt idx="3385">
                  <c:v>66.666671385368005</c:v>
                </c:pt>
                <c:pt idx="3386">
                  <c:v>73.333339144785995</c:v>
                </c:pt>
                <c:pt idx="3387">
                  <c:v>66.666671385368005</c:v>
                </c:pt>
                <c:pt idx="3388">
                  <c:v>73.333339144785995</c:v>
                </c:pt>
                <c:pt idx="3389">
                  <c:v>66.666671385368005</c:v>
                </c:pt>
                <c:pt idx="3390">
                  <c:v>66.666671385368005</c:v>
                </c:pt>
                <c:pt idx="3391">
                  <c:v>66.666671385368005</c:v>
                </c:pt>
                <c:pt idx="3392">
                  <c:v>66.666671385368005</c:v>
                </c:pt>
                <c:pt idx="3393">
                  <c:v>73.333339144785995</c:v>
                </c:pt>
                <c:pt idx="3394">
                  <c:v>66.666671385368005</c:v>
                </c:pt>
                <c:pt idx="3395">
                  <c:v>60.000003625949198</c:v>
                </c:pt>
                <c:pt idx="3396">
                  <c:v>66.666671385368005</c:v>
                </c:pt>
                <c:pt idx="3397">
                  <c:v>73.333339144785995</c:v>
                </c:pt>
                <c:pt idx="3398">
                  <c:v>60.000003625949198</c:v>
                </c:pt>
                <c:pt idx="3399">
                  <c:v>66.666671385368005</c:v>
                </c:pt>
                <c:pt idx="3400">
                  <c:v>66.666671385368005</c:v>
                </c:pt>
                <c:pt idx="3401">
                  <c:v>73.333339144785995</c:v>
                </c:pt>
                <c:pt idx="3402">
                  <c:v>66.666671385368005</c:v>
                </c:pt>
                <c:pt idx="3403">
                  <c:v>60.000003625949198</c:v>
                </c:pt>
                <c:pt idx="3404">
                  <c:v>66.666671385368005</c:v>
                </c:pt>
                <c:pt idx="3405">
                  <c:v>73.333339144785995</c:v>
                </c:pt>
                <c:pt idx="3406">
                  <c:v>60.000003625949198</c:v>
                </c:pt>
                <c:pt idx="3407">
                  <c:v>60.000003625949198</c:v>
                </c:pt>
                <c:pt idx="3408">
                  <c:v>66.666671385368005</c:v>
                </c:pt>
                <c:pt idx="3409">
                  <c:v>66.666671385368005</c:v>
                </c:pt>
                <c:pt idx="3410">
                  <c:v>60.000003625949198</c:v>
                </c:pt>
                <c:pt idx="3411">
                  <c:v>66.666671385368005</c:v>
                </c:pt>
                <c:pt idx="3412">
                  <c:v>66.666671385368005</c:v>
                </c:pt>
                <c:pt idx="3413">
                  <c:v>60.000003625949198</c:v>
                </c:pt>
                <c:pt idx="3414">
                  <c:v>60.000003625949198</c:v>
                </c:pt>
                <c:pt idx="3415">
                  <c:v>66.666671385368005</c:v>
                </c:pt>
                <c:pt idx="3416">
                  <c:v>66.666671385368005</c:v>
                </c:pt>
                <c:pt idx="3417">
                  <c:v>60.000003625949198</c:v>
                </c:pt>
                <c:pt idx="3418">
                  <c:v>60.000003625949198</c:v>
                </c:pt>
                <c:pt idx="3419">
                  <c:v>66.666671385368005</c:v>
                </c:pt>
                <c:pt idx="3420">
                  <c:v>60.000003625949198</c:v>
                </c:pt>
                <c:pt idx="3421">
                  <c:v>60.000003625949198</c:v>
                </c:pt>
                <c:pt idx="3422">
                  <c:v>60.000003625949198</c:v>
                </c:pt>
                <c:pt idx="3423">
                  <c:v>66.666671385368005</c:v>
                </c:pt>
                <c:pt idx="3424">
                  <c:v>53.333335866530739</c:v>
                </c:pt>
                <c:pt idx="3425">
                  <c:v>60.000003625949198</c:v>
                </c:pt>
                <c:pt idx="3426">
                  <c:v>66.666671385368005</c:v>
                </c:pt>
                <c:pt idx="3427">
                  <c:v>60.000003625949198</c:v>
                </c:pt>
                <c:pt idx="3428">
                  <c:v>53.333335866530739</c:v>
                </c:pt>
                <c:pt idx="3429">
                  <c:v>60.000003625949198</c:v>
                </c:pt>
                <c:pt idx="3430">
                  <c:v>60.000003625949198</c:v>
                </c:pt>
                <c:pt idx="3431">
                  <c:v>60.000003625949198</c:v>
                </c:pt>
                <c:pt idx="3432">
                  <c:v>60.000003625949198</c:v>
                </c:pt>
                <c:pt idx="3433">
                  <c:v>53.333335866530739</c:v>
                </c:pt>
                <c:pt idx="3434">
                  <c:v>60.000003625949198</c:v>
                </c:pt>
                <c:pt idx="3435">
                  <c:v>60.000003625949198</c:v>
                </c:pt>
                <c:pt idx="3436">
                  <c:v>53.333335866530739</c:v>
                </c:pt>
                <c:pt idx="3437">
                  <c:v>53.333335866530739</c:v>
                </c:pt>
                <c:pt idx="3438">
                  <c:v>60.000003625949198</c:v>
                </c:pt>
                <c:pt idx="3439">
                  <c:v>53.333335866530739</c:v>
                </c:pt>
                <c:pt idx="3440">
                  <c:v>60.000003625949198</c:v>
                </c:pt>
                <c:pt idx="3441">
                  <c:v>53.333335866530739</c:v>
                </c:pt>
                <c:pt idx="3442">
                  <c:v>60.000003625949198</c:v>
                </c:pt>
                <c:pt idx="3443">
                  <c:v>53.333335866530739</c:v>
                </c:pt>
                <c:pt idx="3444">
                  <c:v>53.333335866530739</c:v>
                </c:pt>
                <c:pt idx="3445">
                  <c:v>60.000003625949198</c:v>
                </c:pt>
                <c:pt idx="3446">
                  <c:v>53.333335866530739</c:v>
                </c:pt>
                <c:pt idx="3447">
                  <c:v>60.000003625949198</c:v>
                </c:pt>
                <c:pt idx="3448">
                  <c:v>53.333335866530739</c:v>
                </c:pt>
                <c:pt idx="3449">
                  <c:v>60.000003625949198</c:v>
                </c:pt>
                <c:pt idx="3450">
                  <c:v>60.000003625949198</c:v>
                </c:pt>
                <c:pt idx="3451">
                  <c:v>53.333335866530739</c:v>
                </c:pt>
                <c:pt idx="3452">
                  <c:v>53.333335866530739</c:v>
                </c:pt>
                <c:pt idx="3453">
                  <c:v>60.000003625949198</c:v>
                </c:pt>
                <c:pt idx="3454">
                  <c:v>60.000003625949198</c:v>
                </c:pt>
                <c:pt idx="3455">
                  <c:v>53.333335866530739</c:v>
                </c:pt>
                <c:pt idx="3456">
                  <c:v>53.333335866530739</c:v>
                </c:pt>
                <c:pt idx="3457">
                  <c:v>60.000003625949198</c:v>
                </c:pt>
                <c:pt idx="3458">
                  <c:v>53.333335866530739</c:v>
                </c:pt>
                <c:pt idx="3459">
                  <c:v>53.333335866530739</c:v>
                </c:pt>
                <c:pt idx="3460">
                  <c:v>60.000003625949198</c:v>
                </c:pt>
                <c:pt idx="3461">
                  <c:v>60.000003625949198</c:v>
                </c:pt>
                <c:pt idx="3462">
                  <c:v>53.333335866530739</c:v>
                </c:pt>
                <c:pt idx="3463">
                  <c:v>60.000003625949198</c:v>
                </c:pt>
                <c:pt idx="3464">
                  <c:v>53.333335866530739</c:v>
                </c:pt>
                <c:pt idx="3465">
                  <c:v>60.000003625949198</c:v>
                </c:pt>
                <c:pt idx="3466">
                  <c:v>53.333335866530739</c:v>
                </c:pt>
                <c:pt idx="3467">
                  <c:v>53.333335866530739</c:v>
                </c:pt>
                <c:pt idx="3468">
                  <c:v>60.000003625949198</c:v>
                </c:pt>
                <c:pt idx="3469">
                  <c:v>53.333335866530739</c:v>
                </c:pt>
                <c:pt idx="3470">
                  <c:v>60.000003625949198</c:v>
                </c:pt>
                <c:pt idx="3471">
                  <c:v>53.333335866530739</c:v>
                </c:pt>
                <c:pt idx="3472">
                  <c:v>60.000003625949198</c:v>
                </c:pt>
                <c:pt idx="3473">
                  <c:v>53.333335866530739</c:v>
                </c:pt>
                <c:pt idx="3474">
                  <c:v>53.333335866530739</c:v>
                </c:pt>
                <c:pt idx="3475">
                  <c:v>60.000003625949198</c:v>
                </c:pt>
                <c:pt idx="3476">
                  <c:v>53.333335866530739</c:v>
                </c:pt>
                <c:pt idx="3477">
                  <c:v>53.333335866530739</c:v>
                </c:pt>
                <c:pt idx="3478">
                  <c:v>53.333335866530739</c:v>
                </c:pt>
                <c:pt idx="3479">
                  <c:v>53.333335866530739</c:v>
                </c:pt>
                <c:pt idx="3480">
                  <c:v>60.000003625949198</c:v>
                </c:pt>
                <c:pt idx="3481">
                  <c:v>53.333335866530739</c:v>
                </c:pt>
                <c:pt idx="3482">
                  <c:v>46.6666712115208</c:v>
                </c:pt>
                <c:pt idx="3483">
                  <c:v>53.333335866530739</c:v>
                </c:pt>
                <c:pt idx="3484">
                  <c:v>53.333335866530739</c:v>
                </c:pt>
                <c:pt idx="3485">
                  <c:v>53.333335866530739</c:v>
                </c:pt>
                <c:pt idx="3486">
                  <c:v>60.000003625949198</c:v>
                </c:pt>
                <c:pt idx="3487">
                  <c:v>53.333335866530739</c:v>
                </c:pt>
                <c:pt idx="3488">
                  <c:v>53.333335866530739</c:v>
                </c:pt>
                <c:pt idx="3489">
                  <c:v>46.6666712115208</c:v>
                </c:pt>
                <c:pt idx="3490">
                  <c:v>53.333335866530739</c:v>
                </c:pt>
                <c:pt idx="3491">
                  <c:v>53.333335866530739</c:v>
                </c:pt>
                <c:pt idx="3492">
                  <c:v>46.6666712115208</c:v>
                </c:pt>
                <c:pt idx="3493">
                  <c:v>53.333335866530739</c:v>
                </c:pt>
                <c:pt idx="3494">
                  <c:v>53.333335866530739</c:v>
                </c:pt>
                <c:pt idx="3495">
                  <c:v>53.333335866530739</c:v>
                </c:pt>
                <c:pt idx="3496">
                  <c:v>53.333335866530739</c:v>
                </c:pt>
                <c:pt idx="3497">
                  <c:v>53.333335866530739</c:v>
                </c:pt>
                <c:pt idx="3498">
                  <c:v>53.333335866530739</c:v>
                </c:pt>
                <c:pt idx="3499">
                  <c:v>53.333335866530739</c:v>
                </c:pt>
                <c:pt idx="3500">
                  <c:v>46.6666712115208</c:v>
                </c:pt>
                <c:pt idx="3501">
                  <c:v>53.333335866530739</c:v>
                </c:pt>
                <c:pt idx="3502">
                  <c:v>53.333335866530739</c:v>
                </c:pt>
                <c:pt idx="3503">
                  <c:v>53.333335866530739</c:v>
                </c:pt>
                <c:pt idx="3504">
                  <c:v>53.333335866530739</c:v>
                </c:pt>
                <c:pt idx="3505">
                  <c:v>53.333335866530739</c:v>
                </c:pt>
                <c:pt idx="3506">
                  <c:v>60.000003625949198</c:v>
                </c:pt>
                <c:pt idx="3507">
                  <c:v>46.6666712115208</c:v>
                </c:pt>
                <c:pt idx="3508">
                  <c:v>53.333335866530739</c:v>
                </c:pt>
                <c:pt idx="3509">
                  <c:v>60.000003625949198</c:v>
                </c:pt>
                <c:pt idx="3510">
                  <c:v>53.333335866530739</c:v>
                </c:pt>
                <c:pt idx="3511">
                  <c:v>53.333335866530739</c:v>
                </c:pt>
                <c:pt idx="3512">
                  <c:v>46.6666712115208</c:v>
                </c:pt>
                <c:pt idx="3513">
                  <c:v>60.000003625949198</c:v>
                </c:pt>
                <c:pt idx="3514">
                  <c:v>53.333335866530739</c:v>
                </c:pt>
                <c:pt idx="3515">
                  <c:v>46.6666712115208</c:v>
                </c:pt>
                <c:pt idx="3516">
                  <c:v>60.000003625949198</c:v>
                </c:pt>
                <c:pt idx="3517">
                  <c:v>46.6666712115208</c:v>
                </c:pt>
                <c:pt idx="3518">
                  <c:v>53.333335866530739</c:v>
                </c:pt>
                <c:pt idx="3519">
                  <c:v>53.333335866530739</c:v>
                </c:pt>
                <c:pt idx="3520">
                  <c:v>53.333335866530739</c:v>
                </c:pt>
                <c:pt idx="3521">
                  <c:v>53.333335866530739</c:v>
                </c:pt>
                <c:pt idx="3522">
                  <c:v>53.333335866530739</c:v>
                </c:pt>
                <c:pt idx="3523">
                  <c:v>46.6666712115208</c:v>
                </c:pt>
                <c:pt idx="3524">
                  <c:v>53.333335866530739</c:v>
                </c:pt>
                <c:pt idx="3525">
                  <c:v>53.333335866530739</c:v>
                </c:pt>
                <c:pt idx="3526">
                  <c:v>53.333335866530739</c:v>
                </c:pt>
                <c:pt idx="3527">
                  <c:v>53.333335866530739</c:v>
                </c:pt>
                <c:pt idx="3528">
                  <c:v>46.6666712115208</c:v>
                </c:pt>
                <c:pt idx="3529">
                  <c:v>53.333335866530739</c:v>
                </c:pt>
                <c:pt idx="3530">
                  <c:v>53.333335866530739</c:v>
                </c:pt>
                <c:pt idx="3531">
                  <c:v>53.333335866530739</c:v>
                </c:pt>
                <c:pt idx="3532">
                  <c:v>53.333335866530739</c:v>
                </c:pt>
                <c:pt idx="3533">
                  <c:v>46.6666712115208</c:v>
                </c:pt>
                <c:pt idx="3534">
                  <c:v>53.333335866530739</c:v>
                </c:pt>
                <c:pt idx="3535">
                  <c:v>46.6666712115208</c:v>
                </c:pt>
                <c:pt idx="3536">
                  <c:v>53.333335866530739</c:v>
                </c:pt>
                <c:pt idx="3537">
                  <c:v>53.333335866530739</c:v>
                </c:pt>
                <c:pt idx="3538">
                  <c:v>53.333335866530739</c:v>
                </c:pt>
                <c:pt idx="3539">
                  <c:v>53.333335866530739</c:v>
                </c:pt>
                <c:pt idx="3540">
                  <c:v>46.6666712115208</c:v>
                </c:pt>
                <c:pt idx="3541">
                  <c:v>53.333335866530739</c:v>
                </c:pt>
                <c:pt idx="3542">
                  <c:v>53.333335866530739</c:v>
                </c:pt>
                <c:pt idx="3543">
                  <c:v>46.6666712115208</c:v>
                </c:pt>
                <c:pt idx="3544">
                  <c:v>53.333335866530739</c:v>
                </c:pt>
                <c:pt idx="3545">
                  <c:v>60.000003625949198</c:v>
                </c:pt>
                <c:pt idx="3546">
                  <c:v>46.6666712115208</c:v>
                </c:pt>
                <c:pt idx="3547">
                  <c:v>53.333335866530739</c:v>
                </c:pt>
                <c:pt idx="3548">
                  <c:v>60.000003625949198</c:v>
                </c:pt>
                <c:pt idx="3549">
                  <c:v>53.333335866530739</c:v>
                </c:pt>
                <c:pt idx="3550">
                  <c:v>46.6666712115208</c:v>
                </c:pt>
                <c:pt idx="3551">
                  <c:v>46.6666712115208</c:v>
                </c:pt>
                <c:pt idx="3552">
                  <c:v>53.333335866530739</c:v>
                </c:pt>
                <c:pt idx="3553">
                  <c:v>53.333335866530739</c:v>
                </c:pt>
                <c:pt idx="3554">
                  <c:v>46.6666712115208</c:v>
                </c:pt>
                <c:pt idx="3555">
                  <c:v>53.333335866530739</c:v>
                </c:pt>
                <c:pt idx="3556">
                  <c:v>53.333335866530739</c:v>
                </c:pt>
                <c:pt idx="3557">
                  <c:v>46.6666712115208</c:v>
                </c:pt>
                <c:pt idx="3558">
                  <c:v>53.333335866530739</c:v>
                </c:pt>
                <c:pt idx="3559">
                  <c:v>46.6666712115208</c:v>
                </c:pt>
                <c:pt idx="3560">
                  <c:v>53.333335866530739</c:v>
                </c:pt>
                <c:pt idx="3561">
                  <c:v>46.6666712115208</c:v>
                </c:pt>
                <c:pt idx="3562">
                  <c:v>46.6666712115208</c:v>
                </c:pt>
                <c:pt idx="3563">
                  <c:v>53.333335866530739</c:v>
                </c:pt>
                <c:pt idx="3564">
                  <c:v>53.333335866530739</c:v>
                </c:pt>
                <c:pt idx="3565">
                  <c:v>46.6666712115208</c:v>
                </c:pt>
                <c:pt idx="3566">
                  <c:v>40.000003452102327</c:v>
                </c:pt>
                <c:pt idx="3567">
                  <c:v>40.000003452102327</c:v>
                </c:pt>
                <c:pt idx="3568">
                  <c:v>46.6666712115208</c:v>
                </c:pt>
                <c:pt idx="3569">
                  <c:v>46.6666712115208</c:v>
                </c:pt>
                <c:pt idx="3570">
                  <c:v>46.6666712115208</c:v>
                </c:pt>
                <c:pt idx="3571">
                  <c:v>46.6666712115208</c:v>
                </c:pt>
                <c:pt idx="3572">
                  <c:v>53.333335866530739</c:v>
                </c:pt>
                <c:pt idx="3573">
                  <c:v>40.000003452102327</c:v>
                </c:pt>
                <c:pt idx="3574">
                  <c:v>40.000003452102327</c:v>
                </c:pt>
                <c:pt idx="3575">
                  <c:v>46.6666712115208</c:v>
                </c:pt>
                <c:pt idx="3576">
                  <c:v>40.000003452102327</c:v>
                </c:pt>
                <c:pt idx="3577">
                  <c:v>40.000003452102327</c:v>
                </c:pt>
                <c:pt idx="3578">
                  <c:v>46.6666712115208</c:v>
                </c:pt>
                <c:pt idx="3579">
                  <c:v>40.000003452102327</c:v>
                </c:pt>
                <c:pt idx="3580">
                  <c:v>33.333335692683868</c:v>
                </c:pt>
                <c:pt idx="3581">
                  <c:v>46.6666712115208</c:v>
                </c:pt>
                <c:pt idx="3582">
                  <c:v>46.6666712115208</c:v>
                </c:pt>
                <c:pt idx="3583">
                  <c:v>33.333335692683868</c:v>
                </c:pt>
                <c:pt idx="3584">
                  <c:v>40.000003452102327</c:v>
                </c:pt>
                <c:pt idx="3585">
                  <c:v>46.6666712115208</c:v>
                </c:pt>
                <c:pt idx="3586">
                  <c:v>33.333335692683868</c:v>
                </c:pt>
                <c:pt idx="3587">
                  <c:v>33.333335692683868</c:v>
                </c:pt>
                <c:pt idx="3588">
                  <c:v>40.000003452102327</c:v>
                </c:pt>
                <c:pt idx="3589">
                  <c:v>40.000003452102327</c:v>
                </c:pt>
                <c:pt idx="3590">
                  <c:v>40.000003452102327</c:v>
                </c:pt>
                <c:pt idx="3591">
                  <c:v>40.000003452102327</c:v>
                </c:pt>
                <c:pt idx="3592">
                  <c:v>40.000003452102327</c:v>
                </c:pt>
                <c:pt idx="3593">
                  <c:v>40.000003452102327</c:v>
                </c:pt>
                <c:pt idx="3594">
                  <c:v>33.333335692683868</c:v>
                </c:pt>
                <c:pt idx="3595">
                  <c:v>40.000003452102327</c:v>
                </c:pt>
                <c:pt idx="3596">
                  <c:v>40.000003452102327</c:v>
                </c:pt>
                <c:pt idx="3597">
                  <c:v>40.000003452102327</c:v>
                </c:pt>
                <c:pt idx="3598">
                  <c:v>33.333335692683868</c:v>
                </c:pt>
                <c:pt idx="3599">
                  <c:v>40.000003452102327</c:v>
                </c:pt>
                <c:pt idx="3600">
                  <c:v>40.000003452102327</c:v>
                </c:pt>
                <c:pt idx="3601">
                  <c:v>33.333335692683868</c:v>
                </c:pt>
                <c:pt idx="3602">
                  <c:v>33.333335692683868</c:v>
                </c:pt>
                <c:pt idx="3603">
                  <c:v>40.000003452102327</c:v>
                </c:pt>
                <c:pt idx="3604">
                  <c:v>33.333335692683868</c:v>
                </c:pt>
                <c:pt idx="3605">
                  <c:v>33.333335692683868</c:v>
                </c:pt>
                <c:pt idx="3606">
                  <c:v>40.000003452102327</c:v>
                </c:pt>
                <c:pt idx="3607">
                  <c:v>40.000003452102327</c:v>
                </c:pt>
                <c:pt idx="3608">
                  <c:v>40.000003452102327</c:v>
                </c:pt>
                <c:pt idx="3609">
                  <c:v>33.333335692683868</c:v>
                </c:pt>
                <c:pt idx="3610">
                  <c:v>33.333335692683868</c:v>
                </c:pt>
                <c:pt idx="3611">
                  <c:v>40.000003452102327</c:v>
                </c:pt>
                <c:pt idx="3612">
                  <c:v>33.333335692683868</c:v>
                </c:pt>
                <c:pt idx="3613">
                  <c:v>33.333335692683868</c:v>
                </c:pt>
                <c:pt idx="3614">
                  <c:v>40.000003452102327</c:v>
                </c:pt>
                <c:pt idx="3615">
                  <c:v>40.000003452102327</c:v>
                </c:pt>
                <c:pt idx="3616">
                  <c:v>33.333335692683868</c:v>
                </c:pt>
                <c:pt idx="3617">
                  <c:v>40.000003452102327</c:v>
                </c:pt>
                <c:pt idx="3618">
                  <c:v>33.333335692683868</c:v>
                </c:pt>
                <c:pt idx="3619">
                  <c:v>33.333335692683868</c:v>
                </c:pt>
                <c:pt idx="3620">
                  <c:v>40.000003452102327</c:v>
                </c:pt>
                <c:pt idx="3621">
                  <c:v>40.000003452102327</c:v>
                </c:pt>
                <c:pt idx="3622">
                  <c:v>33.333335692683868</c:v>
                </c:pt>
                <c:pt idx="3623">
                  <c:v>33.333335692683868</c:v>
                </c:pt>
                <c:pt idx="3624">
                  <c:v>33.333335692683868</c:v>
                </c:pt>
                <c:pt idx="3625">
                  <c:v>40.000003452102327</c:v>
                </c:pt>
                <c:pt idx="3626">
                  <c:v>40.000003452102327</c:v>
                </c:pt>
                <c:pt idx="3627">
                  <c:v>33.333335692683868</c:v>
                </c:pt>
                <c:pt idx="3628">
                  <c:v>33.333335692683868</c:v>
                </c:pt>
                <c:pt idx="3629">
                  <c:v>46.6666712115208</c:v>
                </c:pt>
                <c:pt idx="3630">
                  <c:v>40.000003452102327</c:v>
                </c:pt>
                <c:pt idx="3631">
                  <c:v>26.666667933265401</c:v>
                </c:pt>
                <c:pt idx="3632">
                  <c:v>33.333335692683868</c:v>
                </c:pt>
                <c:pt idx="3633">
                  <c:v>46.6666712115208</c:v>
                </c:pt>
                <c:pt idx="3634">
                  <c:v>40.000003452102327</c:v>
                </c:pt>
                <c:pt idx="3635">
                  <c:v>20.000000173846864</c:v>
                </c:pt>
                <c:pt idx="3636">
                  <c:v>40.000003452102327</c:v>
                </c:pt>
                <c:pt idx="3637">
                  <c:v>46.6666712115208</c:v>
                </c:pt>
                <c:pt idx="3638">
                  <c:v>40.000003452102327</c:v>
                </c:pt>
                <c:pt idx="3639">
                  <c:v>33.333335692683868</c:v>
                </c:pt>
                <c:pt idx="3640">
                  <c:v>33.333335692683868</c:v>
                </c:pt>
                <c:pt idx="3641">
                  <c:v>40.000003452102327</c:v>
                </c:pt>
                <c:pt idx="3642">
                  <c:v>33.333335692683868</c:v>
                </c:pt>
                <c:pt idx="3643">
                  <c:v>40.000003452102327</c:v>
                </c:pt>
                <c:pt idx="3644">
                  <c:v>40.000003452102327</c:v>
                </c:pt>
                <c:pt idx="3645">
                  <c:v>40.000003452102327</c:v>
                </c:pt>
                <c:pt idx="3646">
                  <c:v>33.333335692683868</c:v>
                </c:pt>
                <c:pt idx="3647">
                  <c:v>40.000003452102327</c:v>
                </c:pt>
                <c:pt idx="3648">
                  <c:v>46.6666712115208</c:v>
                </c:pt>
                <c:pt idx="3649">
                  <c:v>33.333335692683868</c:v>
                </c:pt>
                <c:pt idx="3650">
                  <c:v>33.333335692683868</c:v>
                </c:pt>
                <c:pt idx="3651">
                  <c:v>40.000003452102327</c:v>
                </c:pt>
                <c:pt idx="3652">
                  <c:v>40.000003452102327</c:v>
                </c:pt>
                <c:pt idx="3653">
                  <c:v>40.000003452102327</c:v>
                </c:pt>
                <c:pt idx="3654">
                  <c:v>40.000003452102327</c:v>
                </c:pt>
                <c:pt idx="3655">
                  <c:v>46.6666712115208</c:v>
                </c:pt>
                <c:pt idx="3656">
                  <c:v>33.333335692683868</c:v>
                </c:pt>
                <c:pt idx="3657">
                  <c:v>40.000003452102327</c:v>
                </c:pt>
                <c:pt idx="3658">
                  <c:v>40.000003452102327</c:v>
                </c:pt>
                <c:pt idx="3659">
                  <c:v>46.6666712115208</c:v>
                </c:pt>
                <c:pt idx="3660">
                  <c:v>33.333335692683868</c:v>
                </c:pt>
                <c:pt idx="3661">
                  <c:v>40.000003452102327</c:v>
                </c:pt>
                <c:pt idx="3662">
                  <c:v>40.000003452102327</c:v>
                </c:pt>
                <c:pt idx="3663">
                  <c:v>40.000003452102327</c:v>
                </c:pt>
                <c:pt idx="3664">
                  <c:v>33.333335692683868</c:v>
                </c:pt>
                <c:pt idx="3665">
                  <c:v>46.6666712115208</c:v>
                </c:pt>
                <c:pt idx="3666">
                  <c:v>40.000003452102327</c:v>
                </c:pt>
                <c:pt idx="3667">
                  <c:v>40.000003452102327</c:v>
                </c:pt>
                <c:pt idx="3668">
                  <c:v>33.333335692683868</c:v>
                </c:pt>
                <c:pt idx="3669">
                  <c:v>46.6666712115208</c:v>
                </c:pt>
                <c:pt idx="3670">
                  <c:v>40.000003452102327</c:v>
                </c:pt>
                <c:pt idx="3671">
                  <c:v>40.000003452102327</c:v>
                </c:pt>
                <c:pt idx="3672">
                  <c:v>40.000003452102327</c:v>
                </c:pt>
                <c:pt idx="3673">
                  <c:v>46.6666712115208</c:v>
                </c:pt>
                <c:pt idx="3674">
                  <c:v>40.000003452102327</c:v>
                </c:pt>
                <c:pt idx="3675">
                  <c:v>33.333335692683868</c:v>
                </c:pt>
                <c:pt idx="3676">
                  <c:v>40.000003452102327</c:v>
                </c:pt>
                <c:pt idx="3677">
                  <c:v>40.000003452102327</c:v>
                </c:pt>
                <c:pt idx="3678">
                  <c:v>46.6666712115208</c:v>
                </c:pt>
                <c:pt idx="3679">
                  <c:v>40.000003452102327</c:v>
                </c:pt>
                <c:pt idx="3680">
                  <c:v>40.000003452102327</c:v>
                </c:pt>
                <c:pt idx="3681">
                  <c:v>46.6666712115208</c:v>
                </c:pt>
                <c:pt idx="3682">
                  <c:v>40.000003452102327</c:v>
                </c:pt>
                <c:pt idx="3683">
                  <c:v>40.000003452102327</c:v>
                </c:pt>
                <c:pt idx="3684">
                  <c:v>53.333335866530739</c:v>
                </c:pt>
                <c:pt idx="3685">
                  <c:v>40.000003452102327</c:v>
                </c:pt>
                <c:pt idx="3686">
                  <c:v>40.000003452102327</c:v>
                </c:pt>
                <c:pt idx="3687">
                  <c:v>46.6666712115208</c:v>
                </c:pt>
                <c:pt idx="3688">
                  <c:v>53.333335866530739</c:v>
                </c:pt>
                <c:pt idx="3689">
                  <c:v>40.000003452102327</c:v>
                </c:pt>
                <c:pt idx="3690">
                  <c:v>40.000003452102327</c:v>
                </c:pt>
                <c:pt idx="3691">
                  <c:v>53.333335866530739</c:v>
                </c:pt>
                <c:pt idx="3692">
                  <c:v>46.6666712115208</c:v>
                </c:pt>
                <c:pt idx="3693">
                  <c:v>40.000003452102327</c:v>
                </c:pt>
                <c:pt idx="3694">
                  <c:v>46.6666712115208</c:v>
                </c:pt>
                <c:pt idx="3695">
                  <c:v>46.6666712115208</c:v>
                </c:pt>
                <c:pt idx="3696">
                  <c:v>53.333335866530739</c:v>
                </c:pt>
                <c:pt idx="3697">
                  <c:v>33.333335692683868</c:v>
                </c:pt>
                <c:pt idx="3698">
                  <c:v>40.000003452102327</c:v>
                </c:pt>
                <c:pt idx="3699">
                  <c:v>46.6666712115208</c:v>
                </c:pt>
                <c:pt idx="3700">
                  <c:v>46.6666712115208</c:v>
                </c:pt>
                <c:pt idx="3701">
                  <c:v>33.333335692683868</c:v>
                </c:pt>
                <c:pt idx="3702">
                  <c:v>40.000003452102327</c:v>
                </c:pt>
                <c:pt idx="3703">
                  <c:v>53.333335866530739</c:v>
                </c:pt>
                <c:pt idx="3704">
                  <c:v>46.6666712115208</c:v>
                </c:pt>
                <c:pt idx="3705">
                  <c:v>33.333335692683868</c:v>
                </c:pt>
                <c:pt idx="3706">
                  <c:v>46.6666712115208</c:v>
                </c:pt>
                <c:pt idx="3707">
                  <c:v>53.333335866530739</c:v>
                </c:pt>
                <c:pt idx="3708">
                  <c:v>46.6666712115208</c:v>
                </c:pt>
                <c:pt idx="3709">
                  <c:v>40.000003452102327</c:v>
                </c:pt>
                <c:pt idx="3710">
                  <c:v>53.333335866530739</c:v>
                </c:pt>
                <c:pt idx="3711">
                  <c:v>46.6666712115208</c:v>
                </c:pt>
                <c:pt idx="3712">
                  <c:v>40.000003452102327</c:v>
                </c:pt>
                <c:pt idx="3713">
                  <c:v>46.6666712115208</c:v>
                </c:pt>
                <c:pt idx="3714">
                  <c:v>66.666671385368005</c:v>
                </c:pt>
                <c:pt idx="3715">
                  <c:v>73.333339144785995</c:v>
                </c:pt>
                <c:pt idx="3716">
                  <c:v>113.33333949248001</c:v>
                </c:pt>
                <c:pt idx="3717">
                  <c:v>153.33334604899068</c:v>
                </c:pt>
                <c:pt idx="3718">
                  <c:v>173.33334932724668</c:v>
                </c:pt>
                <c:pt idx="3719">
                  <c:v>186.66668484608331</c:v>
                </c:pt>
                <c:pt idx="3720">
                  <c:v>193.333352605502</c:v>
                </c:pt>
                <c:pt idx="3721">
                  <c:v>219.99999880790736</c:v>
                </c:pt>
                <c:pt idx="3722">
                  <c:v>233.33330949147532</c:v>
                </c:pt>
                <c:pt idx="3723">
                  <c:v>279.99989688396465</c:v>
                </c:pt>
                <c:pt idx="3724">
                  <c:v>339.99979496002203</c:v>
                </c:pt>
                <c:pt idx="3725">
                  <c:v>379.99972701072664</c:v>
                </c:pt>
                <c:pt idx="3726">
                  <c:v>413.33300371964805</c:v>
                </c:pt>
                <c:pt idx="3727">
                  <c:v>419.999659061432</c:v>
                </c:pt>
                <c:pt idx="3728">
                  <c:v>419.999659061432</c:v>
                </c:pt>
                <c:pt idx="3729">
                  <c:v>406.6663483778633</c:v>
                </c:pt>
                <c:pt idx="3730">
                  <c:v>406.6663483778633</c:v>
                </c:pt>
                <c:pt idx="3731">
                  <c:v>399.99969303607929</c:v>
                </c:pt>
                <c:pt idx="3732">
                  <c:v>386.66638235251133</c:v>
                </c:pt>
                <c:pt idx="3733">
                  <c:v>379.99972701072664</c:v>
                </c:pt>
                <c:pt idx="3734">
                  <c:v>373.33307166894264</c:v>
                </c:pt>
                <c:pt idx="3735">
                  <c:v>366.66641632715869</c:v>
                </c:pt>
                <c:pt idx="3736">
                  <c:v>353.33310564358999</c:v>
                </c:pt>
                <c:pt idx="3737">
                  <c:v>339.99979496002203</c:v>
                </c:pt>
                <c:pt idx="3738">
                  <c:v>339.99979496002203</c:v>
                </c:pt>
                <c:pt idx="3739">
                  <c:v>333.33313961823802</c:v>
                </c:pt>
                <c:pt idx="3740">
                  <c:v>319.99982893466938</c:v>
                </c:pt>
                <c:pt idx="3741">
                  <c:v>319.99982893466938</c:v>
                </c:pt>
                <c:pt idx="3742">
                  <c:v>319.99982893466938</c:v>
                </c:pt>
                <c:pt idx="3743">
                  <c:v>319.99982893466938</c:v>
                </c:pt>
                <c:pt idx="3744">
                  <c:v>313.33317359288532</c:v>
                </c:pt>
                <c:pt idx="3745">
                  <c:v>319.99982893466938</c:v>
                </c:pt>
                <c:pt idx="3746">
                  <c:v>319.99982893466938</c:v>
                </c:pt>
                <c:pt idx="3747">
                  <c:v>313.33317359288532</c:v>
                </c:pt>
                <c:pt idx="3748">
                  <c:v>313.33317359288532</c:v>
                </c:pt>
                <c:pt idx="3749">
                  <c:v>313.33317359288532</c:v>
                </c:pt>
                <c:pt idx="3750">
                  <c:v>306.66651825110131</c:v>
                </c:pt>
                <c:pt idx="3751">
                  <c:v>306.66651825110131</c:v>
                </c:pt>
                <c:pt idx="3752">
                  <c:v>306.66651825110131</c:v>
                </c:pt>
                <c:pt idx="3753">
                  <c:v>299.9998629093173</c:v>
                </c:pt>
                <c:pt idx="3754">
                  <c:v>299.9998629093173</c:v>
                </c:pt>
                <c:pt idx="3755">
                  <c:v>293.33320756753267</c:v>
                </c:pt>
                <c:pt idx="3756">
                  <c:v>286.66655222574866</c:v>
                </c:pt>
                <c:pt idx="3757">
                  <c:v>293.33320756753267</c:v>
                </c:pt>
                <c:pt idx="3758">
                  <c:v>279.99989688396465</c:v>
                </c:pt>
                <c:pt idx="3759">
                  <c:v>279.99989688396465</c:v>
                </c:pt>
                <c:pt idx="3760">
                  <c:v>279.99989688396465</c:v>
                </c:pt>
                <c:pt idx="3761">
                  <c:v>273.3332415421807</c:v>
                </c:pt>
                <c:pt idx="3762">
                  <c:v>273.3332415421807</c:v>
                </c:pt>
                <c:pt idx="3763">
                  <c:v>266.66658620039595</c:v>
                </c:pt>
                <c:pt idx="3764">
                  <c:v>266.66658620039595</c:v>
                </c:pt>
                <c:pt idx="3765">
                  <c:v>266.66658620039595</c:v>
                </c:pt>
                <c:pt idx="3766">
                  <c:v>259.999930858612</c:v>
                </c:pt>
                <c:pt idx="3767">
                  <c:v>253.333275516828</c:v>
                </c:pt>
                <c:pt idx="3768">
                  <c:v>253.333275516828</c:v>
                </c:pt>
                <c:pt idx="3769">
                  <c:v>253.333275516828</c:v>
                </c:pt>
                <c:pt idx="3770">
                  <c:v>253.333275516828</c:v>
                </c:pt>
                <c:pt idx="3771">
                  <c:v>239.99996483325933</c:v>
                </c:pt>
                <c:pt idx="3772">
                  <c:v>239.99996483325933</c:v>
                </c:pt>
                <c:pt idx="3773">
                  <c:v>246.66662017504402</c:v>
                </c:pt>
                <c:pt idx="3774">
                  <c:v>259.999930858612</c:v>
                </c:pt>
                <c:pt idx="3775">
                  <c:v>266.66658620039595</c:v>
                </c:pt>
                <c:pt idx="3776">
                  <c:v>293.33320756753267</c:v>
                </c:pt>
                <c:pt idx="3777">
                  <c:v>353.33310564358999</c:v>
                </c:pt>
                <c:pt idx="3778">
                  <c:v>433.33301941553731</c:v>
                </c:pt>
                <c:pt idx="3779">
                  <c:v>486.66646083196002</c:v>
                </c:pt>
                <c:pt idx="3780">
                  <c:v>519.99986171722401</c:v>
                </c:pt>
                <c:pt idx="3781">
                  <c:v>559.99994277954124</c:v>
                </c:pt>
                <c:pt idx="3782">
                  <c:v>579.99998331069935</c:v>
                </c:pt>
                <c:pt idx="3783">
                  <c:v>586.66666348775209</c:v>
                </c:pt>
                <c:pt idx="3784">
                  <c:v>579.99998331069935</c:v>
                </c:pt>
                <c:pt idx="3785">
                  <c:v>600.00002384185802</c:v>
                </c:pt>
                <c:pt idx="3786">
                  <c:v>600.00002384185802</c:v>
                </c:pt>
                <c:pt idx="3787">
                  <c:v>586.66666348775209</c:v>
                </c:pt>
                <c:pt idx="3788">
                  <c:v>593.33334366480528</c:v>
                </c:pt>
                <c:pt idx="3789">
                  <c:v>606.66670401891065</c:v>
                </c:pt>
                <c:pt idx="3790">
                  <c:v>593.33334366480528</c:v>
                </c:pt>
                <c:pt idx="3791">
                  <c:v>586.66666348775209</c:v>
                </c:pt>
                <c:pt idx="3792">
                  <c:v>586.66666348775209</c:v>
                </c:pt>
                <c:pt idx="3793">
                  <c:v>586.66666348775209</c:v>
                </c:pt>
                <c:pt idx="3794">
                  <c:v>579.99998331069935</c:v>
                </c:pt>
                <c:pt idx="3795">
                  <c:v>566.6666229565941</c:v>
                </c:pt>
                <c:pt idx="3796">
                  <c:v>566.6666229565941</c:v>
                </c:pt>
                <c:pt idx="3797">
                  <c:v>566.6666229565941</c:v>
                </c:pt>
                <c:pt idx="3798">
                  <c:v>553.33326260248793</c:v>
                </c:pt>
                <c:pt idx="3799">
                  <c:v>539.99990224838268</c:v>
                </c:pt>
                <c:pt idx="3800">
                  <c:v>533.33322207133006</c:v>
                </c:pt>
                <c:pt idx="3801">
                  <c:v>519.99986171722401</c:v>
                </c:pt>
                <c:pt idx="3802">
                  <c:v>499.99982118606601</c:v>
                </c:pt>
                <c:pt idx="3803">
                  <c:v>499.99982118606601</c:v>
                </c:pt>
                <c:pt idx="3804">
                  <c:v>499.99982118606601</c:v>
                </c:pt>
                <c:pt idx="3805">
                  <c:v>479.99978065490734</c:v>
                </c:pt>
                <c:pt idx="3806">
                  <c:v>473.33310047785471</c:v>
                </c:pt>
                <c:pt idx="3807">
                  <c:v>473.33310047785471</c:v>
                </c:pt>
                <c:pt idx="3808">
                  <c:v>466.66642030080129</c:v>
                </c:pt>
                <c:pt idx="3809">
                  <c:v>466.66642030080129</c:v>
                </c:pt>
                <c:pt idx="3810">
                  <c:v>486.66646083196002</c:v>
                </c:pt>
                <c:pt idx="3811">
                  <c:v>513.33318154017127</c:v>
                </c:pt>
                <c:pt idx="3812">
                  <c:v>513.33318154017127</c:v>
                </c:pt>
                <c:pt idx="3813">
                  <c:v>526.66654189427663</c:v>
                </c:pt>
                <c:pt idx="3814">
                  <c:v>539.99990224838268</c:v>
                </c:pt>
                <c:pt idx="3815">
                  <c:v>539.99990224838268</c:v>
                </c:pt>
                <c:pt idx="3816">
                  <c:v>539.99990224838268</c:v>
                </c:pt>
                <c:pt idx="3817">
                  <c:v>533.33322207133006</c:v>
                </c:pt>
                <c:pt idx="3818">
                  <c:v>539.99990224838268</c:v>
                </c:pt>
                <c:pt idx="3819">
                  <c:v>533.33322207133006</c:v>
                </c:pt>
                <c:pt idx="3820">
                  <c:v>526.66654189427663</c:v>
                </c:pt>
                <c:pt idx="3821">
                  <c:v>526.66654189427663</c:v>
                </c:pt>
                <c:pt idx="3822">
                  <c:v>526.66654189427663</c:v>
                </c:pt>
                <c:pt idx="3823">
                  <c:v>513.33318154017127</c:v>
                </c:pt>
                <c:pt idx="3824">
                  <c:v>513.33318154017127</c:v>
                </c:pt>
                <c:pt idx="3825">
                  <c:v>506.6665013631187</c:v>
                </c:pt>
                <c:pt idx="3826">
                  <c:v>499.99982118606601</c:v>
                </c:pt>
                <c:pt idx="3827">
                  <c:v>493.33314100901265</c:v>
                </c:pt>
                <c:pt idx="3828">
                  <c:v>486.66646083196002</c:v>
                </c:pt>
                <c:pt idx="3829">
                  <c:v>486.66646083196002</c:v>
                </c:pt>
                <c:pt idx="3830">
                  <c:v>473.33310047785471</c:v>
                </c:pt>
                <c:pt idx="3831">
                  <c:v>466.66642030080129</c:v>
                </c:pt>
                <c:pt idx="3832">
                  <c:v>466.66642030080129</c:v>
                </c:pt>
                <c:pt idx="3833">
                  <c:v>453.33305994669598</c:v>
                </c:pt>
                <c:pt idx="3834">
                  <c:v>453.33305994669598</c:v>
                </c:pt>
                <c:pt idx="3835">
                  <c:v>446.66637976964336</c:v>
                </c:pt>
                <c:pt idx="3836">
                  <c:v>439.99969959259067</c:v>
                </c:pt>
                <c:pt idx="3837">
                  <c:v>433.33301941553731</c:v>
                </c:pt>
                <c:pt idx="3838">
                  <c:v>426.66633923848468</c:v>
                </c:pt>
                <c:pt idx="3839">
                  <c:v>419.999659061432</c:v>
                </c:pt>
                <c:pt idx="3840">
                  <c:v>419.999659061432</c:v>
                </c:pt>
                <c:pt idx="3841">
                  <c:v>413.33300371964805</c:v>
                </c:pt>
                <c:pt idx="3842">
                  <c:v>399.99969303607929</c:v>
                </c:pt>
                <c:pt idx="3843">
                  <c:v>406.6663483778633</c:v>
                </c:pt>
                <c:pt idx="3844">
                  <c:v>393.33303769429534</c:v>
                </c:pt>
                <c:pt idx="3845">
                  <c:v>393.33303769429534</c:v>
                </c:pt>
                <c:pt idx="3846">
                  <c:v>379.99972701072664</c:v>
                </c:pt>
                <c:pt idx="3847">
                  <c:v>386.66638235251133</c:v>
                </c:pt>
                <c:pt idx="3848">
                  <c:v>373.33307166894264</c:v>
                </c:pt>
                <c:pt idx="3849">
                  <c:v>366.66641632715869</c:v>
                </c:pt>
                <c:pt idx="3850">
                  <c:v>366.66641632715869</c:v>
                </c:pt>
                <c:pt idx="3851">
                  <c:v>366.66641632715869</c:v>
                </c:pt>
                <c:pt idx="3852">
                  <c:v>353.33310564358999</c:v>
                </c:pt>
                <c:pt idx="3853">
                  <c:v>346.66645030180604</c:v>
                </c:pt>
                <c:pt idx="3854">
                  <c:v>353.33310564358999</c:v>
                </c:pt>
                <c:pt idx="3855">
                  <c:v>346.66645030180604</c:v>
                </c:pt>
                <c:pt idx="3856">
                  <c:v>339.99979496002203</c:v>
                </c:pt>
                <c:pt idx="3857">
                  <c:v>326.66648427645333</c:v>
                </c:pt>
                <c:pt idx="3858">
                  <c:v>333.33313961823802</c:v>
                </c:pt>
                <c:pt idx="3859">
                  <c:v>319.99982893466938</c:v>
                </c:pt>
                <c:pt idx="3860">
                  <c:v>319.99982893466938</c:v>
                </c:pt>
                <c:pt idx="3861">
                  <c:v>313.33317359288532</c:v>
                </c:pt>
                <c:pt idx="3862">
                  <c:v>319.99982893466938</c:v>
                </c:pt>
                <c:pt idx="3863">
                  <c:v>313.33317359288532</c:v>
                </c:pt>
                <c:pt idx="3864">
                  <c:v>299.9998629093173</c:v>
                </c:pt>
                <c:pt idx="3865">
                  <c:v>293.33320756753267</c:v>
                </c:pt>
                <c:pt idx="3866">
                  <c:v>299.9998629093173</c:v>
                </c:pt>
                <c:pt idx="3867">
                  <c:v>286.66655222574866</c:v>
                </c:pt>
                <c:pt idx="3868">
                  <c:v>293.33320756753267</c:v>
                </c:pt>
                <c:pt idx="3869">
                  <c:v>286.66655222574866</c:v>
                </c:pt>
                <c:pt idx="3870">
                  <c:v>279.99989688396465</c:v>
                </c:pt>
                <c:pt idx="3871">
                  <c:v>286.66655222574866</c:v>
                </c:pt>
                <c:pt idx="3872">
                  <c:v>273.3332415421807</c:v>
                </c:pt>
                <c:pt idx="3873">
                  <c:v>273.3332415421807</c:v>
                </c:pt>
                <c:pt idx="3874">
                  <c:v>266.66658620039595</c:v>
                </c:pt>
                <c:pt idx="3875">
                  <c:v>266.66658620039595</c:v>
                </c:pt>
                <c:pt idx="3876">
                  <c:v>266.66658620039595</c:v>
                </c:pt>
                <c:pt idx="3877">
                  <c:v>266.66658620039595</c:v>
                </c:pt>
                <c:pt idx="3878">
                  <c:v>266.66658620039595</c:v>
                </c:pt>
                <c:pt idx="3879">
                  <c:v>253.333275516828</c:v>
                </c:pt>
                <c:pt idx="3880">
                  <c:v>259.999930858612</c:v>
                </c:pt>
                <c:pt idx="3881">
                  <c:v>246.66662017504402</c:v>
                </c:pt>
                <c:pt idx="3882">
                  <c:v>253.333275516828</c:v>
                </c:pt>
                <c:pt idx="3883">
                  <c:v>246.66662017504402</c:v>
                </c:pt>
                <c:pt idx="3884">
                  <c:v>246.66662017504402</c:v>
                </c:pt>
                <c:pt idx="3885">
                  <c:v>246.66662017504402</c:v>
                </c:pt>
                <c:pt idx="3886">
                  <c:v>239.99996483325933</c:v>
                </c:pt>
                <c:pt idx="3887">
                  <c:v>239.99996483325933</c:v>
                </c:pt>
                <c:pt idx="3888">
                  <c:v>233.33330949147532</c:v>
                </c:pt>
                <c:pt idx="3889">
                  <c:v>239.99996483325933</c:v>
                </c:pt>
                <c:pt idx="3890">
                  <c:v>233.33330949147532</c:v>
                </c:pt>
                <c:pt idx="3891">
                  <c:v>233.33330949147532</c:v>
                </c:pt>
                <c:pt idx="3892">
                  <c:v>226.66665414969137</c:v>
                </c:pt>
                <c:pt idx="3893">
                  <c:v>226.66665414969137</c:v>
                </c:pt>
                <c:pt idx="3894">
                  <c:v>226.66665414969137</c:v>
                </c:pt>
                <c:pt idx="3895">
                  <c:v>219.99999880790736</c:v>
                </c:pt>
                <c:pt idx="3896">
                  <c:v>219.99999880790736</c:v>
                </c:pt>
                <c:pt idx="3897">
                  <c:v>219.99999880790736</c:v>
                </c:pt>
                <c:pt idx="3898">
                  <c:v>213.33334346612267</c:v>
                </c:pt>
                <c:pt idx="3899">
                  <c:v>219.99999880790736</c:v>
                </c:pt>
                <c:pt idx="3900">
                  <c:v>213.33334346612267</c:v>
                </c:pt>
                <c:pt idx="3901">
                  <c:v>213.33334346612267</c:v>
                </c:pt>
                <c:pt idx="3902">
                  <c:v>206.66668812433866</c:v>
                </c:pt>
                <c:pt idx="3903">
                  <c:v>213.33334346612267</c:v>
                </c:pt>
                <c:pt idx="3904">
                  <c:v>206.66668812433866</c:v>
                </c:pt>
                <c:pt idx="3905">
                  <c:v>200.00002036492</c:v>
                </c:pt>
                <c:pt idx="3906">
                  <c:v>200.00002036492</c:v>
                </c:pt>
                <c:pt idx="3907">
                  <c:v>206.66668812433866</c:v>
                </c:pt>
                <c:pt idx="3908">
                  <c:v>200.00002036492</c:v>
                </c:pt>
                <c:pt idx="3909">
                  <c:v>200.00002036492</c:v>
                </c:pt>
                <c:pt idx="3910">
                  <c:v>193.333352605502</c:v>
                </c:pt>
                <c:pt idx="3911">
                  <c:v>200.00002036492</c:v>
                </c:pt>
                <c:pt idx="3912">
                  <c:v>193.333352605502</c:v>
                </c:pt>
                <c:pt idx="3913">
                  <c:v>193.333352605502</c:v>
                </c:pt>
                <c:pt idx="3914">
                  <c:v>193.333352605502</c:v>
                </c:pt>
                <c:pt idx="3915">
                  <c:v>193.333352605502</c:v>
                </c:pt>
                <c:pt idx="3916">
                  <c:v>186.66668484608331</c:v>
                </c:pt>
                <c:pt idx="3917">
                  <c:v>180.00001708666468</c:v>
                </c:pt>
                <c:pt idx="3918">
                  <c:v>193.333352605502</c:v>
                </c:pt>
                <c:pt idx="3919">
                  <c:v>186.66668484608331</c:v>
                </c:pt>
                <c:pt idx="3920">
                  <c:v>180.00001708666468</c:v>
                </c:pt>
                <c:pt idx="3921">
                  <c:v>180.00001708666468</c:v>
                </c:pt>
                <c:pt idx="3922">
                  <c:v>186.66668484608331</c:v>
                </c:pt>
                <c:pt idx="3923">
                  <c:v>173.33334932724668</c:v>
                </c:pt>
                <c:pt idx="3924">
                  <c:v>173.33334932724668</c:v>
                </c:pt>
                <c:pt idx="3925">
                  <c:v>180.00001708666468</c:v>
                </c:pt>
                <c:pt idx="3926">
                  <c:v>180.00001708666468</c:v>
                </c:pt>
                <c:pt idx="3927">
                  <c:v>173.33334932724668</c:v>
                </c:pt>
                <c:pt idx="3928">
                  <c:v>173.33334932724668</c:v>
                </c:pt>
                <c:pt idx="3929">
                  <c:v>166.66668156782802</c:v>
                </c:pt>
                <c:pt idx="3930">
                  <c:v>173.33334932724668</c:v>
                </c:pt>
                <c:pt idx="3931">
                  <c:v>166.66668156782802</c:v>
                </c:pt>
                <c:pt idx="3932">
                  <c:v>166.66668156782802</c:v>
                </c:pt>
                <c:pt idx="3933">
                  <c:v>166.66668156782802</c:v>
                </c:pt>
                <c:pt idx="3934">
                  <c:v>166.66668156782802</c:v>
                </c:pt>
                <c:pt idx="3935">
                  <c:v>160.00001380840931</c:v>
                </c:pt>
                <c:pt idx="3936">
                  <c:v>166.66668156782802</c:v>
                </c:pt>
                <c:pt idx="3937">
                  <c:v>160.00001380840931</c:v>
                </c:pt>
                <c:pt idx="3938">
                  <c:v>160.00001380840931</c:v>
                </c:pt>
                <c:pt idx="3939">
                  <c:v>153.33334604899068</c:v>
                </c:pt>
                <c:pt idx="3940">
                  <c:v>160.00001380840931</c:v>
                </c:pt>
                <c:pt idx="3941">
                  <c:v>160.00001380840931</c:v>
                </c:pt>
                <c:pt idx="3942">
                  <c:v>153.33334604899068</c:v>
                </c:pt>
                <c:pt idx="3943">
                  <c:v>153.33334604899068</c:v>
                </c:pt>
                <c:pt idx="3944">
                  <c:v>153.33334604899068</c:v>
                </c:pt>
                <c:pt idx="3945">
                  <c:v>153.33334604899068</c:v>
                </c:pt>
                <c:pt idx="3946">
                  <c:v>153.33334604899068</c:v>
                </c:pt>
                <c:pt idx="3947">
                  <c:v>146.66667828957267</c:v>
                </c:pt>
                <c:pt idx="3948">
                  <c:v>153.33334604899068</c:v>
                </c:pt>
                <c:pt idx="3949">
                  <c:v>146.66667828957267</c:v>
                </c:pt>
                <c:pt idx="3950">
                  <c:v>146.66667828957267</c:v>
                </c:pt>
                <c:pt idx="3951">
                  <c:v>146.66667828957267</c:v>
                </c:pt>
                <c:pt idx="3952">
                  <c:v>140.00001053015401</c:v>
                </c:pt>
                <c:pt idx="3953">
                  <c:v>146.66667828957267</c:v>
                </c:pt>
                <c:pt idx="3954">
                  <c:v>146.66667828957267</c:v>
                </c:pt>
                <c:pt idx="3955">
                  <c:v>140.00001053015401</c:v>
                </c:pt>
                <c:pt idx="3956">
                  <c:v>140.00001053015401</c:v>
                </c:pt>
                <c:pt idx="3957">
                  <c:v>140.00001053015401</c:v>
                </c:pt>
                <c:pt idx="3958">
                  <c:v>140.00001053015401</c:v>
                </c:pt>
                <c:pt idx="3959">
                  <c:v>133.33334277073533</c:v>
                </c:pt>
                <c:pt idx="3960">
                  <c:v>140.00001053015401</c:v>
                </c:pt>
                <c:pt idx="3961">
                  <c:v>140.00001053015401</c:v>
                </c:pt>
                <c:pt idx="3962">
                  <c:v>133.33334277073533</c:v>
                </c:pt>
                <c:pt idx="3963">
                  <c:v>133.33334277073533</c:v>
                </c:pt>
                <c:pt idx="3964">
                  <c:v>133.33334277073533</c:v>
                </c:pt>
                <c:pt idx="3965">
                  <c:v>133.33334277073533</c:v>
                </c:pt>
                <c:pt idx="3966">
                  <c:v>133.33334277073533</c:v>
                </c:pt>
                <c:pt idx="3967">
                  <c:v>126.66667501131664</c:v>
                </c:pt>
                <c:pt idx="3968">
                  <c:v>133.33334277073533</c:v>
                </c:pt>
                <c:pt idx="3969">
                  <c:v>126.66667501131664</c:v>
                </c:pt>
                <c:pt idx="3970">
                  <c:v>133.33334277073533</c:v>
                </c:pt>
                <c:pt idx="3971">
                  <c:v>126.66667501131664</c:v>
                </c:pt>
                <c:pt idx="3972">
                  <c:v>126.66667501131664</c:v>
                </c:pt>
                <c:pt idx="3973">
                  <c:v>120.00000725189867</c:v>
                </c:pt>
                <c:pt idx="3974">
                  <c:v>126.66667501131664</c:v>
                </c:pt>
                <c:pt idx="3975">
                  <c:v>126.66667501131664</c:v>
                </c:pt>
                <c:pt idx="3976">
                  <c:v>126.66667501131664</c:v>
                </c:pt>
                <c:pt idx="3977">
                  <c:v>120.00000725189867</c:v>
                </c:pt>
                <c:pt idx="3978">
                  <c:v>120.00000725189867</c:v>
                </c:pt>
                <c:pt idx="3979">
                  <c:v>126.66667501131664</c:v>
                </c:pt>
                <c:pt idx="3980">
                  <c:v>120.00000725189867</c:v>
                </c:pt>
                <c:pt idx="3981">
                  <c:v>120.00000725189867</c:v>
                </c:pt>
                <c:pt idx="3982">
                  <c:v>126.66667501131664</c:v>
                </c:pt>
                <c:pt idx="3983">
                  <c:v>120.00000725189867</c:v>
                </c:pt>
                <c:pt idx="3984">
                  <c:v>120.00000725189867</c:v>
                </c:pt>
                <c:pt idx="3985">
                  <c:v>120.00000725189867</c:v>
                </c:pt>
                <c:pt idx="3986">
                  <c:v>120.00000725189867</c:v>
                </c:pt>
                <c:pt idx="3987">
                  <c:v>113.33333949248001</c:v>
                </c:pt>
                <c:pt idx="3988">
                  <c:v>120.00000725189867</c:v>
                </c:pt>
                <c:pt idx="3989">
                  <c:v>120.00000725189867</c:v>
                </c:pt>
                <c:pt idx="3990">
                  <c:v>120.00000725189867</c:v>
                </c:pt>
                <c:pt idx="3991">
                  <c:v>113.33333949248001</c:v>
                </c:pt>
                <c:pt idx="3992">
                  <c:v>113.33333949248001</c:v>
                </c:pt>
                <c:pt idx="3993">
                  <c:v>120.00000725189867</c:v>
                </c:pt>
                <c:pt idx="3994">
                  <c:v>120.00000725189867</c:v>
                </c:pt>
                <c:pt idx="3995">
                  <c:v>113.33333949248001</c:v>
                </c:pt>
                <c:pt idx="3996">
                  <c:v>113.33333949248001</c:v>
                </c:pt>
                <c:pt idx="3997">
                  <c:v>113.33333949248001</c:v>
                </c:pt>
                <c:pt idx="3998">
                  <c:v>113.33333949248001</c:v>
                </c:pt>
                <c:pt idx="3999">
                  <c:v>113.33333949248001</c:v>
                </c:pt>
                <c:pt idx="4000">
                  <c:v>113.33333949248001</c:v>
                </c:pt>
                <c:pt idx="4001">
                  <c:v>113.33333949248001</c:v>
                </c:pt>
                <c:pt idx="4002">
                  <c:v>113.33333949248001</c:v>
                </c:pt>
                <c:pt idx="4003">
                  <c:v>113.33333949248001</c:v>
                </c:pt>
                <c:pt idx="4004">
                  <c:v>106.66667173306134</c:v>
                </c:pt>
                <c:pt idx="4005">
                  <c:v>113.33333949248001</c:v>
                </c:pt>
                <c:pt idx="4006">
                  <c:v>106.66667173306134</c:v>
                </c:pt>
                <c:pt idx="4007">
                  <c:v>113.33333949248001</c:v>
                </c:pt>
                <c:pt idx="4008">
                  <c:v>106.66667173306134</c:v>
                </c:pt>
                <c:pt idx="4009">
                  <c:v>113.33333949248001</c:v>
                </c:pt>
                <c:pt idx="4010">
                  <c:v>106.66667173306134</c:v>
                </c:pt>
                <c:pt idx="4011">
                  <c:v>106.66667173306134</c:v>
                </c:pt>
                <c:pt idx="4012">
                  <c:v>106.66667173306134</c:v>
                </c:pt>
                <c:pt idx="4013">
                  <c:v>113.33333949248001</c:v>
                </c:pt>
                <c:pt idx="4014">
                  <c:v>106.66667173306134</c:v>
                </c:pt>
                <c:pt idx="4015">
                  <c:v>113.33333949248001</c:v>
                </c:pt>
                <c:pt idx="4016">
                  <c:v>106.66667173306134</c:v>
                </c:pt>
                <c:pt idx="4017">
                  <c:v>106.66667173306134</c:v>
                </c:pt>
                <c:pt idx="4018">
                  <c:v>113.33333949248001</c:v>
                </c:pt>
                <c:pt idx="4019">
                  <c:v>106.66667173306134</c:v>
                </c:pt>
                <c:pt idx="4020">
                  <c:v>113.33333949248001</c:v>
                </c:pt>
                <c:pt idx="4021">
                  <c:v>106.66667173306134</c:v>
                </c:pt>
                <c:pt idx="4022">
                  <c:v>106.66667173306134</c:v>
                </c:pt>
                <c:pt idx="4023">
                  <c:v>113.33333949248001</c:v>
                </c:pt>
                <c:pt idx="4024">
                  <c:v>106.66667173306134</c:v>
                </c:pt>
                <c:pt idx="4025">
                  <c:v>113.33333949248001</c:v>
                </c:pt>
                <c:pt idx="4026">
                  <c:v>106.66667173306134</c:v>
                </c:pt>
                <c:pt idx="4027">
                  <c:v>113.33333949248001</c:v>
                </c:pt>
                <c:pt idx="4028">
                  <c:v>106.66667173306134</c:v>
                </c:pt>
                <c:pt idx="4029">
                  <c:v>113.33333949248001</c:v>
                </c:pt>
                <c:pt idx="4030">
                  <c:v>106.66667173306134</c:v>
                </c:pt>
                <c:pt idx="4031">
                  <c:v>106.66667173306134</c:v>
                </c:pt>
                <c:pt idx="4032">
                  <c:v>113.33333949248001</c:v>
                </c:pt>
                <c:pt idx="4033">
                  <c:v>113.33333949248001</c:v>
                </c:pt>
                <c:pt idx="4034">
                  <c:v>106.66667173306134</c:v>
                </c:pt>
                <c:pt idx="4035">
                  <c:v>113.33333949248001</c:v>
                </c:pt>
                <c:pt idx="4036">
                  <c:v>106.66667173306134</c:v>
                </c:pt>
                <c:pt idx="4037">
                  <c:v>113.33333949248001</c:v>
                </c:pt>
                <c:pt idx="4038">
                  <c:v>106.66667173306134</c:v>
                </c:pt>
                <c:pt idx="4039">
                  <c:v>113.33333949248001</c:v>
                </c:pt>
                <c:pt idx="4040">
                  <c:v>106.66667173306134</c:v>
                </c:pt>
                <c:pt idx="4041">
                  <c:v>113.33333949248001</c:v>
                </c:pt>
                <c:pt idx="4042">
                  <c:v>106.66667173306134</c:v>
                </c:pt>
                <c:pt idx="4043">
                  <c:v>106.66667173306134</c:v>
                </c:pt>
                <c:pt idx="4044">
                  <c:v>113.33333949248001</c:v>
                </c:pt>
                <c:pt idx="4045">
                  <c:v>106.66667173306134</c:v>
                </c:pt>
                <c:pt idx="4046">
                  <c:v>106.66667173306134</c:v>
                </c:pt>
                <c:pt idx="4047">
                  <c:v>113.33333949248001</c:v>
                </c:pt>
                <c:pt idx="4048">
                  <c:v>106.66667173306134</c:v>
                </c:pt>
                <c:pt idx="4049">
                  <c:v>106.66667173306134</c:v>
                </c:pt>
                <c:pt idx="4050">
                  <c:v>106.66667173306134</c:v>
                </c:pt>
                <c:pt idx="4051">
                  <c:v>106.66667173306134</c:v>
                </c:pt>
                <c:pt idx="4052">
                  <c:v>106.66667173306134</c:v>
                </c:pt>
                <c:pt idx="4053">
                  <c:v>106.66667173306134</c:v>
                </c:pt>
                <c:pt idx="4054">
                  <c:v>106.66667173306134</c:v>
                </c:pt>
                <c:pt idx="4055">
                  <c:v>100.00001018246</c:v>
                </c:pt>
                <c:pt idx="4056">
                  <c:v>100.00001018246</c:v>
                </c:pt>
                <c:pt idx="4057">
                  <c:v>106.66667173306134</c:v>
                </c:pt>
                <c:pt idx="4058">
                  <c:v>106.66667173306134</c:v>
                </c:pt>
                <c:pt idx="4059">
                  <c:v>100.00001018246</c:v>
                </c:pt>
                <c:pt idx="4060">
                  <c:v>100.00001018246</c:v>
                </c:pt>
                <c:pt idx="4061">
                  <c:v>100.00001018246</c:v>
                </c:pt>
                <c:pt idx="4062">
                  <c:v>106.66667173306134</c:v>
                </c:pt>
                <c:pt idx="4063">
                  <c:v>100.00001018246</c:v>
                </c:pt>
                <c:pt idx="4064">
                  <c:v>93.333342423041344</c:v>
                </c:pt>
                <c:pt idx="4065">
                  <c:v>113.33333949248001</c:v>
                </c:pt>
                <c:pt idx="4066">
                  <c:v>106.66667173306134</c:v>
                </c:pt>
                <c:pt idx="4067">
                  <c:v>93.333342423041344</c:v>
                </c:pt>
                <c:pt idx="4068">
                  <c:v>100.00001018246</c:v>
                </c:pt>
                <c:pt idx="4069">
                  <c:v>106.66667173306134</c:v>
                </c:pt>
                <c:pt idx="4070">
                  <c:v>100.00001018246</c:v>
                </c:pt>
                <c:pt idx="4071">
                  <c:v>100.00001018246</c:v>
                </c:pt>
                <c:pt idx="4072">
                  <c:v>100.00001018246</c:v>
                </c:pt>
                <c:pt idx="4073">
                  <c:v>100.00001018246</c:v>
                </c:pt>
                <c:pt idx="4074">
                  <c:v>93.333342423041344</c:v>
                </c:pt>
                <c:pt idx="4075">
                  <c:v>93.333342423041344</c:v>
                </c:pt>
                <c:pt idx="4076">
                  <c:v>100.00001018246</c:v>
                </c:pt>
                <c:pt idx="4077">
                  <c:v>106.66667173306134</c:v>
                </c:pt>
                <c:pt idx="4078">
                  <c:v>100.00001018246</c:v>
                </c:pt>
                <c:pt idx="4079">
                  <c:v>100.00001018246</c:v>
                </c:pt>
                <c:pt idx="4080">
                  <c:v>106.66667173306134</c:v>
                </c:pt>
                <c:pt idx="4081">
                  <c:v>93.333342423041344</c:v>
                </c:pt>
                <c:pt idx="4082">
                  <c:v>100.00001018246</c:v>
                </c:pt>
                <c:pt idx="4083">
                  <c:v>100.00001018246</c:v>
                </c:pt>
                <c:pt idx="4084">
                  <c:v>106.66667173306134</c:v>
                </c:pt>
                <c:pt idx="4085">
                  <c:v>100.00001018246</c:v>
                </c:pt>
                <c:pt idx="4086">
                  <c:v>100.00001018246</c:v>
                </c:pt>
                <c:pt idx="4087">
                  <c:v>100.00001018246</c:v>
                </c:pt>
                <c:pt idx="4088">
                  <c:v>100.00001018246</c:v>
                </c:pt>
                <c:pt idx="4089">
                  <c:v>100.00001018246</c:v>
                </c:pt>
                <c:pt idx="4090">
                  <c:v>100.00001018246</c:v>
                </c:pt>
                <c:pt idx="4091">
                  <c:v>106.66667173306134</c:v>
                </c:pt>
                <c:pt idx="4092">
                  <c:v>100.00001018246</c:v>
                </c:pt>
                <c:pt idx="4093">
                  <c:v>100.00001018246</c:v>
                </c:pt>
                <c:pt idx="4094">
                  <c:v>100.00001018246</c:v>
                </c:pt>
                <c:pt idx="4095">
                  <c:v>100.00001018246</c:v>
                </c:pt>
                <c:pt idx="4096">
                  <c:v>106.66667173306134</c:v>
                </c:pt>
                <c:pt idx="4097">
                  <c:v>100.00001018246</c:v>
                </c:pt>
                <c:pt idx="4098">
                  <c:v>100.00001018246</c:v>
                </c:pt>
                <c:pt idx="4099">
                  <c:v>106.66667173306134</c:v>
                </c:pt>
                <c:pt idx="4100">
                  <c:v>100.00001018246</c:v>
                </c:pt>
                <c:pt idx="4101">
                  <c:v>100.00001018246</c:v>
                </c:pt>
                <c:pt idx="4102">
                  <c:v>100.00001018246</c:v>
                </c:pt>
                <c:pt idx="4103">
                  <c:v>100.00001018246</c:v>
                </c:pt>
                <c:pt idx="4104">
                  <c:v>106.66667173306134</c:v>
                </c:pt>
                <c:pt idx="4105">
                  <c:v>100.00001018246</c:v>
                </c:pt>
                <c:pt idx="4106">
                  <c:v>100.00001018246</c:v>
                </c:pt>
                <c:pt idx="4107">
                  <c:v>106.66667173306134</c:v>
                </c:pt>
                <c:pt idx="4108">
                  <c:v>100.00001018246</c:v>
                </c:pt>
                <c:pt idx="4109">
                  <c:v>100.00001018246</c:v>
                </c:pt>
                <c:pt idx="4110">
                  <c:v>106.66667173306134</c:v>
                </c:pt>
                <c:pt idx="4111">
                  <c:v>106.66667173306134</c:v>
                </c:pt>
                <c:pt idx="4112">
                  <c:v>100.00001018246</c:v>
                </c:pt>
                <c:pt idx="4113">
                  <c:v>100.00001018246</c:v>
                </c:pt>
                <c:pt idx="4114">
                  <c:v>100.00001018246</c:v>
                </c:pt>
                <c:pt idx="4115">
                  <c:v>106.66667173306134</c:v>
                </c:pt>
                <c:pt idx="4116">
                  <c:v>106.66667173306134</c:v>
                </c:pt>
                <c:pt idx="4117">
                  <c:v>106.66667173306134</c:v>
                </c:pt>
                <c:pt idx="4118">
                  <c:v>106.66667173306134</c:v>
                </c:pt>
                <c:pt idx="4119">
                  <c:v>100.00001018246</c:v>
                </c:pt>
                <c:pt idx="4120">
                  <c:v>106.66667173306134</c:v>
                </c:pt>
                <c:pt idx="4121">
                  <c:v>100.00001018246</c:v>
                </c:pt>
                <c:pt idx="4122">
                  <c:v>106.66667173306134</c:v>
                </c:pt>
                <c:pt idx="4123">
                  <c:v>106.66667173306134</c:v>
                </c:pt>
                <c:pt idx="4124">
                  <c:v>100.00001018246</c:v>
                </c:pt>
                <c:pt idx="4125">
                  <c:v>106.66667173306134</c:v>
                </c:pt>
                <c:pt idx="4126">
                  <c:v>100.00001018246</c:v>
                </c:pt>
                <c:pt idx="4127">
                  <c:v>106.66667173306134</c:v>
                </c:pt>
                <c:pt idx="4128">
                  <c:v>106.66667173306134</c:v>
                </c:pt>
                <c:pt idx="4129">
                  <c:v>106.66667173306134</c:v>
                </c:pt>
                <c:pt idx="4130">
                  <c:v>113.33333949248001</c:v>
                </c:pt>
                <c:pt idx="4131">
                  <c:v>113.33333949248001</c:v>
                </c:pt>
                <c:pt idx="4132">
                  <c:v>113.33333949248001</c:v>
                </c:pt>
                <c:pt idx="4133">
                  <c:v>120.00000725189867</c:v>
                </c:pt>
                <c:pt idx="4134">
                  <c:v>126.66667501131664</c:v>
                </c:pt>
                <c:pt idx="4135">
                  <c:v>140.00001053015401</c:v>
                </c:pt>
                <c:pt idx="4136">
                  <c:v>153.33334604899068</c:v>
                </c:pt>
                <c:pt idx="4137">
                  <c:v>166.66668156782802</c:v>
                </c:pt>
                <c:pt idx="4138">
                  <c:v>186.66668484608331</c:v>
                </c:pt>
                <c:pt idx="4139">
                  <c:v>186.66668484608331</c:v>
                </c:pt>
                <c:pt idx="4140">
                  <c:v>186.66668484608331</c:v>
                </c:pt>
                <c:pt idx="4141">
                  <c:v>200.00002036492</c:v>
                </c:pt>
                <c:pt idx="4142">
                  <c:v>200.00002036492</c:v>
                </c:pt>
                <c:pt idx="4143">
                  <c:v>200.00002036492</c:v>
                </c:pt>
                <c:pt idx="4144">
                  <c:v>193.333352605502</c:v>
                </c:pt>
                <c:pt idx="4145">
                  <c:v>200.00002036492</c:v>
                </c:pt>
                <c:pt idx="4146">
                  <c:v>206.66668812433866</c:v>
                </c:pt>
                <c:pt idx="4147">
                  <c:v>200.00002036492</c:v>
                </c:pt>
                <c:pt idx="4148">
                  <c:v>200.00002036492</c:v>
                </c:pt>
                <c:pt idx="4149">
                  <c:v>193.333352605502</c:v>
                </c:pt>
                <c:pt idx="4150">
                  <c:v>193.333352605502</c:v>
                </c:pt>
                <c:pt idx="4151">
                  <c:v>193.333352605502</c:v>
                </c:pt>
                <c:pt idx="4152">
                  <c:v>200.00002036492</c:v>
                </c:pt>
                <c:pt idx="4153">
                  <c:v>200.00002036492</c:v>
                </c:pt>
                <c:pt idx="4154">
                  <c:v>200.00002036492</c:v>
                </c:pt>
                <c:pt idx="4155">
                  <c:v>200.00002036492</c:v>
                </c:pt>
                <c:pt idx="4156">
                  <c:v>193.333352605502</c:v>
                </c:pt>
                <c:pt idx="4157">
                  <c:v>200.00002036492</c:v>
                </c:pt>
                <c:pt idx="4158">
                  <c:v>193.333352605502</c:v>
                </c:pt>
                <c:pt idx="4159">
                  <c:v>200.00002036492</c:v>
                </c:pt>
                <c:pt idx="4160">
                  <c:v>193.333352605502</c:v>
                </c:pt>
                <c:pt idx="4161">
                  <c:v>200.00002036492</c:v>
                </c:pt>
                <c:pt idx="4162">
                  <c:v>193.333352605502</c:v>
                </c:pt>
                <c:pt idx="4163">
                  <c:v>200.00002036492</c:v>
                </c:pt>
                <c:pt idx="4164">
                  <c:v>193.333352605502</c:v>
                </c:pt>
                <c:pt idx="4165">
                  <c:v>193.333352605502</c:v>
                </c:pt>
                <c:pt idx="4166">
                  <c:v>200.00002036492</c:v>
                </c:pt>
                <c:pt idx="4167">
                  <c:v>193.333352605502</c:v>
                </c:pt>
                <c:pt idx="4168">
                  <c:v>186.66668484608331</c:v>
                </c:pt>
                <c:pt idx="4169">
                  <c:v>200.00002036492</c:v>
                </c:pt>
                <c:pt idx="4170">
                  <c:v>193.333352605502</c:v>
                </c:pt>
                <c:pt idx="4171">
                  <c:v>193.333352605502</c:v>
                </c:pt>
                <c:pt idx="4172">
                  <c:v>186.66668484608331</c:v>
                </c:pt>
                <c:pt idx="4173">
                  <c:v>186.66668484608331</c:v>
                </c:pt>
                <c:pt idx="4174">
                  <c:v>193.333352605502</c:v>
                </c:pt>
                <c:pt idx="4175">
                  <c:v>193.333352605502</c:v>
                </c:pt>
                <c:pt idx="4176">
                  <c:v>186.66668484608331</c:v>
                </c:pt>
                <c:pt idx="4177">
                  <c:v>186.66668484608331</c:v>
                </c:pt>
                <c:pt idx="4178">
                  <c:v>193.333352605502</c:v>
                </c:pt>
                <c:pt idx="4179">
                  <c:v>186.66668484608331</c:v>
                </c:pt>
                <c:pt idx="4180">
                  <c:v>186.66668484608331</c:v>
                </c:pt>
                <c:pt idx="4181">
                  <c:v>186.66668484608331</c:v>
                </c:pt>
                <c:pt idx="4182">
                  <c:v>193.333352605502</c:v>
                </c:pt>
                <c:pt idx="4183">
                  <c:v>186.66668484608331</c:v>
                </c:pt>
                <c:pt idx="4184">
                  <c:v>186.66668484608331</c:v>
                </c:pt>
                <c:pt idx="4185">
                  <c:v>186.66668484608331</c:v>
                </c:pt>
                <c:pt idx="4186">
                  <c:v>193.333352605502</c:v>
                </c:pt>
                <c:pt idx="4187">
                  <c:v>186.66668484608331</c:v>
                </c:pt>
                <c:pt idx="4188">
                  <c:v>186.66668484608331</c:v>
                </c:pt>
                <c:pt idx="4189">
                  <c:v>186.66668484608331</c:v>
                </c:pt>
                <c:pt idx="4190">
                  <c:v>186.66668484608331</c:v>
                </c:pt>
                <c:pt idx="4191">
                  <c:v>180.00001708666468</c:v>
                </c:pt>
                <c:pt idx="4192">
                  <c:v>186.66668484608331</c:v>
                </c:pt>
                <c:pt idx="4193">
                  <c:v>186.66668484608331</c:v>
                </c:pt>
                <c:pt idx="4194">
                  <c:v>186.66668484608331</c:v>
                </c:pt>
                <c:pt idx="4195">
                  <c:v>180.00001708666468</c:v>
                </c:pt>
                <c:pt idx="4196">
                  <c:v>186.66668484608331</c:v>
                </c:pt>
                <c:pt idx="4197">
                  <c:v>180.00001708666468</c:v>
                </c:pt>
                <c:pt idx="4198">
                  <c:v>180.00001708666468</c:v>
                </c:pt>
                <c:pt idx="4199">
                  <c:v>186.66668484608331</c:v>
                </c:pt>
                <c:pt idx="4200">
                  <c:v>180.00001708666468</c:v>
                </c:pt>
                <c:pt idx="4201">
                  <c:v>180.00001708666468</c:v>
                </c:pt>
                <c:pt idx="4202">
                  <c:v>180.00001708666468</c:v>
                </c:pt>
                <c:pt idx="4203">
                  <c:v>180.00001708666468</c:v>
                </c:pt>
                <c:pt idx="4204">
                  <c:v>186.66668484608331</c:v>
                </c:pt>
                <c:pt idx="4205">
                  <c:v>173.33334932724668</c:v>
                </c:pt>
                <c:pt idx="4206">
                  <c:v>186.66668484608331</c:v>
                </c:pt>
                <c:pt idx="4207">
                  <c:v>186.66668484608331</c:v>
                </c:pt>
                <c:pt idx="4208">
                  <c:v>180.00001708666468</c:v>
                </c:pt>
                <c:pt idx="4209">
                  <c:v>186.66668484608331</c:v>
                </c:pt>
                <c:pt idx="4210">
                  <c:v>193.333352605502</c:v>
                </c:pt>
                <c:pt idx="4211">
                  <c:v>186.66668484608331</c:v>
                </c:pt>
                <c:pt idx="4212">
                  <c:v>180.00001708666468</c:v>
                </c:pt>
                <c:pt idx="4213">
                  <c:v>186.66668484608331</c:v>
                </c:pt>
                <c:pt idx="4214">
                  <c:v>186.66668484608331</c:v>
                </c:pt>
                <c:pt idx="4215">
                  <c:v>186.66668484608331</c:v>
                </c:pt>
                <c:pt idx="4216">
                  <c:v>186.66668484608331</c:v>
                </c:pt>
                <c:pt idx="4217">
                  <c:v>180.00001708666468</c:v>
                </c:pt>
                <c:pt idx="4218">
                  <c:v>186.66668484608331</c:v>
                </c:pt>
                <c:pt idx="4219">
                  <c:v>186.66668484608331</c:v>
                </c:pt>
                <c:pt idx="4220">
                  <c:v>186.66668484608331</c:v>
                </c:pt>
                <c:pt idx="4221">
                  <c:v>180.00001708666468</c:v>
                </c:pt>
                <c:pt idx="4222">
                  <c:v>186.66668484608331</c:v>
                </c:pt>
                <c:pt idx="4223">
                  <c:v>186.66668484608331</c:v>
                </c:pt>
                <c:pt idx="4224">
                  <c:v>186.66668484608331</c:v>
                </c:pt>
                <c:pt idx="4225">
                  <c:v>186.66668484608331</c:v>
                </c:pt>
                <c:pt idx="4226">
                  <c:v>180.00001708666468</c:v>
                </c:pt>
                <c:pt idx="4227">
                  <c:v>180.00001708666468</c:v>
                </c:pt>
                <c:pt idx="4228">
                  <c:v>186.66668484608331</c:v>
                </c:pt>
                <c:pt idx="4229">
                  <c:v>180.00001708666468</c:v>
                </c:pt>
                <c:pt idx="4230">
                  <c:v>173.33334932724668</c:v>
                </c:pt>
                <c:pt idx="4231">
                  <c:v>180.00001708666468</c:v>
                </c:pt>
                <c:pt idx="4232">
                  <c:v>180.00001708666468</c:v>
                </c:pt>
                <c:pt idx="4233">
                  <c:v>166.66668156782802</c:v>
                </c:pt>
                <c:pt idx="4234">
                  <c:v>173.33334932724668</c:v>
                </c:pt>
                <c:pt idx="4235">
                  <c:v>180.00001708666468</c:v>
                </c:pt>
                <c:pt idx="4236">
                  <c:v>173.33334932724668</c:v>
                </c:pt>
                <c:pt idx="4237">
                  <c:v>166.66668156782802</c:v>
                </c:pt>
                <c:pt idx="4238">
                  <c:v>166.66668156782802</c:v>
                </c:pt>
                <c:pt idx="4239">
                  <c:v>160.00001380840931</c:v>
                </c:pt>
                <c:pt idx="4240">
                  <c:v>166.66668156782802</c:v>
                </c:pt>
                <c:pt idx="4241">
                  <c:v>160.00001380840931</c:v>
                </c:pt>
                <c:pt idx="4242">
                  <c:v>160.00001380840931</c:v>
                </c:pt>
                <c:pt idx="4243">
                  <c:v>160.00001380840931</c:v>
                </c:pt>
                <c:pt idx="4244">
                  <c:v>160.00001380840931</c:v>
                </c:pt>
                <c:pt idx="4245">
                  <c:v>153.33334604899068</c:v>
                </c:pt>
                <c:pt idx="4246">
                  <c:v>153.33334604899068</c:v>
                </c:pt>
                <c:pt idx="4247">
                  <c:v>153.33334604899068</c:v>
                </c:pt>
                <c:pt idx="4248">
                  <c:v>146.66667828957267</c:v>
                </c:pt>
                <c:pt idx="4249">
                  <c:v>153.33334604899068</c:v>
                </c:pt>
                <c:pt idx="4250">
                  <c:v>153.33334604899068</c:v>
                </c:pt>
                <c:pt idx="4251">
                  <c:v>146.66667828957267</c:v>
                </c:pt>
                <c:pt idx="4252">
                  <c:v>146.66667828957267</c:v>
                </c:pt>
                <c:pt idx="4253">
                  <c:v>146.66667828957267</c:v>
                </c:pt>
                <c:pt idx="4254">
                  <c:v>146.66667828957267</c:v>
                </c:pt>
                <c:pt idx="4255">
                  <c:v>146.66667828957267</c:v>
                </c:pt>
                <c:pt idx="4256">
                  <c:v>146.66667828957267</c:v>
                </c:pt>
                <c:pt idx="4257">
                  <c:v>146.66667828957267</c:v>
                </c:pt>
                <c:pt idx="4258">
                  <c:v>140.00001053015401</c:v>
                </c:pt>
                <c:pt idx="4259">
                  <c:v>140.00001053015401</c:v>
                </c:pt>
                <c:pt idx="4260">
                  <c:v>146.66667828957267</c:v>
                </c:pt>
                <c:pt idx="4261">
                  <c:v>140.00001053015401</c:v>
                </c:pt>
                <c:pt idx="4262">
                  <c:v>146.66667828957267</c:v>
                </c:pt>
                <c:pt idx="4263">
                  <c:v>133.33334277073533</c:v>
                </c:pt>
                <c:pt idx="4264">
                  <c:v>146.66667828957267</c:v>
                </c:pt>
                <c:pt idx="4265">
                  <c:v>140.00001053015401</c:v>
                </c:pt>
                <c:pt idx="4266">
                  <c:v>140.00001053015401</c:v>
                </c:pt>
                <c:pt idx="4267">
                  <c:v>133.33334277073533</c:v>
                </c:pt>
                <c:pt idx="4268">
                  <c:v>133.33334277073533</c:v>
                </c:pt>
                <c:pt idx="4269">
                  <c:v>133.33334277073533</c:v>
                </c:pt>
                <c:pt idx="4270">
                  <c:v>140.00001053015401</c:v>
                </c:pt>
                <c:pt idx="4271">
                  <c:v>140.00001053015401</c:v>
                </c:pt>
                <c:pt idx="4272">
                  <c:v>140.00001053015401</c:v>
                </c:pt>
                <c:pt idx="4273">
                  <c:v>133.33334277073533</c:v>
                </c:pt>
                <c:pt idx="4274">
                  <c:v>133.33334277073533</c:v>
                </c:pt>
                <c:pt idx="4275">
                  <c:v>133.33334277073533</c:v>
                </c:pt>
                <c:pt idx="4276">
                  <c:v>133.33334277073533</c:v>
                </c:pt>
                <c:pt idx="4277">
                  <c:v>133.33334277073533</c:v>
                </c:pt>
                <c:pt idx="4278">
                  <c:v>133.33334277073533</c:v>
                </c:pt>
                <c:pt idx="4279">
                  <c:v>133.33334277073533</c:v>
                </c:pt>
                <c:pt idx="4280">
                  <c:v>133.33334277073533</c:v>
                </c:pt>
                <c:pt idx="4281">
                  <c:v>126.66667501131664</c:v>
                </c:pt>
                <c:pt idx="4282">
                  <c:v>133.33334277073533</c:v>
                </c:pt>
                <c:pt idx="4283">
                  <c:v>133.33334277073533</c:v>
                </c:pt>
                <c:pt idx="4284">
                  <c:v>126.66667501131664</c:v>
                </c:pt>
                <c:pt idx="4285">
                  <c:v>133.33334277073533</c:v>
                </c:pt>
                <c:pt idx="4286">
                  <c:v>120.00000725189867</c:v>
                </c:pt>
                <c:pt idx="4287">
                  <c:v>126.66667501131664</c:v>
                </c:pt>
                <c:pt idx="4288">
                  <c:v>126.66667501131664</c:v>
                </c:pt>
                <c:pt idx="4289">
                  <c:v>126.66667501131664</c:v>
                </c:pt>
                <c:pt idx="4290">
                  <c:v>120.00000725189867</c:v>
                </c:pt>
                <c:pt idx="4291">
                  <c:v>126.66667501131664</c:v>
                </c:pt>
                <c:pt idx="4292">
                  <c:v>133.33334277073533</c:v>
                </c:pt>
                <c:pt idx="4293">
                  <c:v>120.00000725189867</c:v>
                </c:pt>
                <c:pt idx="4294">
                  <c:v>126.66667501131664</c:v>
                </c:pt>
                <c:pt idx="4295">
                  <c:v>133.33334277073533</c:v>
                </c:pt>
                <c:pt idx="4296">
                  <c:v>166.66668156782802</c:v>
                </c:pt>
                <c:pt idx="4297">
                  <c:v>200.00002036492</c:v>
                </c:pt>
                <c:pt idx="4298">
                  <c:v>259.999930858612</c:v>
                </c:pt>
                <c:pt idx="4299">
                  <c:v>326.66648427645333</c:v>
                </c:pt>
                <c:pt idx="4300">
                  <c:v>366.66641632715869</c:v>
                </c:pt>
                <c:pt idx="4301">
                  <c:v>413.33300371964805</c:v>
                </c:pt>
                <c:pt idx="4302">
                  <c:v>446.66637976964336</c:v>
                </c:pt>
                <c:pt idx="4303">
                  <c:v>459.99974012374867</c:v>
                </c:pt>
                <c:pt idx="4304">
                  <c:v>479.99978065490734</c:v>
                </c:pt>
                <c:pt idx="4305">
                  <c:v>486.66646083196002</c:v>
                </c:pt>
                <c:pt idx="4306">
                  <c:v>493.33314100901265</c:v>
                </c:pt>
                <c:pt idx="4307">
                  <c:v>486.66646083196002</c:v>
                </c:pt>
                <c:pt idx="4308">
                  <c:v>493.33314100901265</c:v>
                </c:pt>
                <c:pt idx="4309">
                  <c:v>486.66646083196002</c:v>
                </c:pt>
                <c:pt idx="4310">
                  <c:v>479.99978065490734</c:v>
                </c:pt>
                <c:pt idx="4311">
                  <c:v>479.99978065490734</c:v>
                </c:pt>
                <c:pt idx="4312">
                  <c:v>466.66642030080129</c:v>
                </c:pt>
                <c:pt idx="4313">
                  <c:v>466.66642030080129</c:v>
                </c:pt>
                <c:pt idx="4314">
                  <c:v>446.66637976964336</c:v>
                </c:pt>
                <c:pt idx="4315">
                  <c:v>439.99969959259067</c:v>
                </c:pt>
                <c:pt idx="4316">
                  <c:v>433.33301941553731</c:v>
                </c:pt>
                <c:pt idx="4317">
                  <c:v>426.66633923848468</c:v>
                </c:pt>
                <c:pt idx="4318">
                  <c:v>419.999659061432</c:v>
                </c:pt>
                <c:pt idx="4319">
                  <c:v>413.33300371964805</c:v>
                </c:pt>
                <c:pt idx="4320">
                  <c:v>413.33300371964805</c:v>
                </c:pt>
                <c:pt idx="4321">
                  <c:v>399.99969303607929</c:v>
                </c:pt>
                <c:pt idx="4322">
                  <c:v>386.66638235251133</c:v>
                </c:pt>
                <c:pt idx="4323">
                  <c:v>386.66638235251133</c:v>
                </c:pt>
                <c:pt idx="4324">
                  <c:v>379.99972701072664</c:v>
                </c:pt>
                <c:pt idx="4325">
                  <c:v>373.33307166894264</c:v>
                </c:pt>
                <c:pt idx="4326">
                  <c:v>359.99976098537468</c:v>
                </c:pt>
                <c:pt idx="4327">
                  <c:v>359.99976098537468</c:v>
                </c:pt>
                <c:pt idx="4328">
                  <c:v>359.99976098537468</c:v>
                </c:pt>
                <c:pt idx="4329">
                  <c:v>346.66645030180604</c:v>
                </c:pt>
                <c:pt idx="4330">
                  <c:v>339.99979496002203</c:v>
                </c:pt>
                <c:pt idx="4331">
                  <c:v>339.99979496002203</c:v>
                </c:pt>
                <c:pt idx="4332">
                  <c:v>333.33313961823802</c:v>
                </c:pt>
                <c:pt idx="4333">
                  <c:v>319.99982893466938</c:v>
                </c:pt>
                <c:pt idx="4334">
                  <c:v>326.66648427645333</c:v>
                </c:pt>
                <c:pt idx="4335">
                  <c:v>313.33317359288532</c:v>
                </c:pt>
                <c:pt idx="4336">
                  <c:v>306.66651825110131</c:v>
                </c:pt>
                <c:pt idx="4337">
                  <c:v>306.66651825110131</c:v>
                </c:pt>
                <c:pt idx="4338">
                  <c:v>299.9998629093173</c:v>
                </c:pt>
                <c:pt idx="4339">
                  <c:v>299.9998629093173</c:v>
                </c:pt>
                <c:pt idx="4340">
                  <c:v>299.9998629093173</c:v>
                </c:pt>
                <c:pt idx="4341">
                  <c:v>286.66655222574866</c:v>
                </c:pt>
                <c:pt idx="4342">
                  <c:v>293.33320756753267</c:v>
                </c:pt>
                <c:pt idx="4343">
                  <c:v>286.66655222574866</c:v>
                </c:pt>
                <c:pt idx="4344">
                  <c:v>279.99989688396465</c:v>
                </c:pt>
                <c:pt idx="4345">
                  <c:v>286.66655222574866</c:v>
                </c:pt>
                <c:pt idx="4346">
                  <c:v>273.3332415421807</c:v>
                </c:pt>
                <c:pt idx="4347">
                  <c:v>279.99989688396465</c:v>
                </c:pt>
                <c:pt idx="4348">
                  <c:v>266.66658620039595</c:v>
                </c:pt>
                <c:pt idx="4349">
                  <c:v>273.3332415421807</c:v>
                </c:pt>
                <c:pt idx="4350">
                  <c:v>259.999930858612</c:v>
                </c:pt>
                <c:pt idx="4351">
                  <c:v>266.66658620039595</c:v>
                </c:pt>
                <c:pt idx="4352">
                  <c:v>259.999930858612</c:v>
                </c:pt>
                <c:pt idx="4353">
                  <c:v>259.999930858612</c:v>
                </c:pt>
                <c:pt idx="4354">
                  <c:v>253.333275516828</c:v>
                </c:pt>
                <c:pt idx="4355">
                  <c:v>253.333275516828</c:v>
                </c:pt>
                <c:pt idx="4356">
                  <c:v>253.333275516828</c:v>
                </c:pt>
                <c:pt idx="4357">
                  <c:v>246.66662017504402</c:v>
                </c:pt>
                <c:pt idx="4358">
                  <c:v>253.333275516828</c:v>
                </c:pt>
                <c:pt idx="4359">
                  <c:v>239.99996483325933</c:v>
                </c:pt>
                <c:pt idx="4360">
                  <c:v>239.99996483325933</c:v>
                </c:pt>
                <c:pt idx="4361">
                  <c:v>239.99996483325933</c:v>
                </c:pt>
                <c:pt idx="4362">
                  <c:v>239.99996483325933</c:v>
                </c:pt>
                <c:pt idx="4363">
                  <c:v>233.33330949147532</c:v>
                </c:pt>
                <c:pt idx="4364">
                  <c:v>239.99996483325933</c:v>
                </c:pt>
                <c:pt idx="4365">
                  <c:v>226.66665414969137</c:v>
                </c:pt>
                <c:pt idx="4366">
                  <c:v>233.33330949147532</c:v>
                </c:pt>
                <c:pt idx="4367">
                  <c:v>233.33330949147532</c:v>
                </c:pt>
                <c:pt idx="4368">
                  <c:v>219.99999880790736</c:v>
                </c:pt>
                <c:pt idx="4369">
                  <c:v>226.66665414969137</c:v>
                </c:pt>
                <c:pt idx="4370">
                  <c:v>226.66665414969137</c:v>
                </c:pt>
                <c:pt idx="4371">
                  <c:v>219.99999880790736</c:v>
                </c:pt>
                <c:pt idx="4372">
                  <c:v>219.99999880790736</c:v>
                </c:pt>
                <c:pt idx="4373">
                  <c:v>213.33334346612267</c:v>
                </c:pt>
                <c:pt idx="4374">
                  <c:v>219.99999880790736</c:v>
                </c:pt>
                <c:pt idx="4375">
                  <c:v>213.33334346612267</c:v>
                </c:pt>
                <c:pt idx="4376">
                  <c:v>206.66668812433866</c:v>
                </c:pt>
                <c:pt idx="4377">
                  <c:v>213.33334346612267</c:v>
                </c:pt>
                <c:pt idx="4378">
                  <c:v>206.66668812433866</c:v>
                </c:pt>
                <c:pt idx="4379">
                  <c:v>200.00002036492</c:v>
                </c:pt>
                <c:pt idx="4380">
                  <c:v>206.66668812433866</c:v>
                </c:pt>
                <c:pt idx="4381">
                  <c:v>200.00002036492</c:v>
                </c:pt>
                <c:pt idx="4382">
                  <c:v>206.66668812433866</c:v>
                </c:pt>
                <c:pt idx="4383">
                  <c:v>193.333352605502</c:v>
                </c:pt>
                <c:pt idx="4384">
                  <c:v>200.00002036492</c:v>
                </c:pt>
                <c:pt idx="4385">
                  <c:v>193.333352605502</c:v>
                </c:pt>
                <c:pt idx="4386">
                  <c:v>193.333352605502</c:v>
                </c:pt>
                <c:pt idx="4387">
                  <c:v>193.333352605502</c:v>
                </c:pt>
                <c:pt idx="4388">
                  <c:v>193.333352605502</c:v>
                </c:pt>
                <c:pt idx="4389">
                  <c:v>186.66668484608331</c:v>
                </c:pt>
                <c:pt idx="4390">
                  <c:v>186.66668484608331</c:v>
                </c:pt>
                <c:pt idx="4391">
                  <c:v>186.66668484608331</c:v>
                </c:pt>
                <c:pt idx="4392">
                  <c:v>186.66668484608331</c:v>
                </c:pt>
                <c:pt idx="4393">
                  <c:v>180.00001708666468</c:v>
                </c:pt>
                <c:pt idx="4394">
                  <c:v>186.66668484608331</c:v>
                </c:pt>
                <c:pt idx="4395">
                  <c:v>180.00001708666468</c:v>
                </c:pt>
                <c:pt idx="4396">
                  <c:v>173.33334932724668</c:v>
                </c:pt>
                <c:pt idx="4397">
                  <c:v>180.00001708666468</c:v>
                </c:pt>
                <c:pt idx="4398">
                  <c:v>180.00001708666468</c:v>
                </c:pt>
                <c:pt idx="4399">
                  <c:v>173.33334932724668</c:v>
                </c:pt>
                <c:pt idx="4400">
                  <c:v>173.33334932724668</c:v>
                </c:pt>
                <c:pt idx="4401">
                  <c:v>166.66668156782802</c:v>
                </c:pt>
                <c:pt idx="4402">
                  <c:v>173.33334932724668</c:v>
                </c:pt>
                <c:pt idx="4403">
                  <c:v>173.33334932724668</c:v>
                </c:pt>
                <c:pt idx="4404">
                  <c:v>166.66668156782802</c:v>
                </c:pt>
                <c:pt idx="4405">
                  <c:v>166.66668156782802</c:v>
                </c:pt>
                <c:pt idx="4406">
                  <c:v>160.00001380840931</c:v>
                </c:pt>
                <c:pt idx="4407">
                  <c:v>166.66668156782802</c:v>
                </c:pt>
                <c:pt idx="4408">
                  <c:v>166.66668156782802</c:v>
                </c:pt>
                <c:pt idx="4409">
                  <c:v>160.00001380840931</c:v>
                </c:pt>
                <c:pt idx="4410">
                  <c:v>160.00001380840931</c:v>
                </c:pt>
                <c:pt idx="4411">
                  <c:v>160.00001380840931</c:v>
                </c:pt>
                <c:pt idx="4412">
                  <c:v>160.00001380840931</c:v>
                </c:pt>
                <c:pt idx="4413">
                  <c:v>160.00001380840931</c:v>
                </c:pt>
                <c:pt idx="4414">
                  <c:v>153.33334604899068</c:v>
                </c:pt>
                <c:pt idx="4415">
                  <c:v>153.33334604899068</c:v>
                </c:pt>
                <c:pt idx="4416">
                  <c:v>153.33334604899068</c:v>
                </c:pt>
                <c:pt idx="4417">
                  <c:v>153.33334604899068</c:v>
                </c:pt>
                <c:pt idx="4418">
                  <c:v>153.33334604899068</c:v>
                </c:pt>
                <c:pt idx="4419">
                  <c:v>153.33334604899068</c:v>
                </c:pt>
                <c:pt idx="4420">
                  <c:v>153.33334604899068</c:v>
                </c:pt>
                <c:pt idx="4421">
                  <c:v>146.66667828957267</c:v>
                </c:pt>
                <c:pt idx="4422">
                  <c:v>146.66667828957267</c:v>
                </c:pt>
                <c:pt idx="4423">
                  <c:v>146.66667828957267</c:v>
                </c:pt>
                <c:pt idx="4424">
                  <c:v>146.66667828957267</c:v>
                </c:pt>
                <c:pt idx="4425">
                  <c:v>146.66667828957267</c:v>
                </c:pt>
                <c:pt idx="4426">
                  <c:v>146.66667828957267</c:v>
                </c:pt>
                <c:pt idx="4427">
                  <c:v>140.00001053015401</c:v>
                </c:pt>
                <c:pt idx="4428">
                  <c:v>146.66667828957267</c:v>
                </c:pt>
                <c:pt idx="4429">
                  <c:v>140.00001053015401</c:v>
                </c:pt>
                <c:pt idx="4430">
                  <c:v>133.33334277073533</c:v>
                </c:pt>
                <c:pt idx="4431">
                  <c:v>146.66667828957267</c:v>
                </c:pt>
                <c:pt idx="4432">
                  <c:v>140.00001053015401</c:v>
                </c:pt>
                <c:pt idx="4433">
                  <c:v>133.33334277073533</c:v>
                </c:pt>
                <c:pt idx="4434">
                  <c:v>133.33334277073533</c:v>
                </c:pt>
                <c:pt idx="4435">
                  <c:v>140.00001053015401</c:v>
                </c:pt>
                <c:pt idx="4436">
                  <c:v>140.00001053015401</c:v>
                </c:pt>
                <c:pt idx="4437">
                  <c:v>133.33334277073533</c:v>
                </c:pt>
                <c:pt idx="4438">
                  <c:v>133.33334277073533</c:v>
                </c:pt>
                <c:pt idx="4439">
                  <c:v>133.33334277073533</c:v>
                </c:pt>
                <c:pt idx="4440">
                  <c:v>133.33334277073533</c:v>
                </c:pt>
                <c:pt idx="4441">
                  <c:v>126.66667501131664</c:v>
                </c:pt>
                <c:pt idx="4442">
                  <c:v>133.33334277073533</c:v>
                </c:pt>
                <c:pt idx="4443">
                  <c:v>133.33334277073533</c:v>
                </c:pt>
                <c:pt idx="4444">
                  <c:v>126.66667501131664</c:v>
                </c:pt>
                <c:pt idx="4445">
                  <c:v>133.33334277073533</c:v>
                </c:pt>
                <c:pt idx="4446">
                  <c:v>126.66667501131664</c:v>
                </c:pt>
                <c:pt idx="4447">
                  <c:v>133.33334277073533</c:v>
                </c:pt>
                <c:pt idx="4448">
                  <c:v>126.66667501131664</c:v>
                </c:pt>
                <c:pt idx="4449">
                  <c:v>126.66667501131664</c:v>
                </c:pt>
                <c:pt idx="4450">
                  <c:v>126.66667501131664</c:v>
                </c:pt>
                <c:pt idx="4451">
                  <c:v>126.66667501131664</c:v>
                </c:pt>
                <c:pt idx="4452">
                  <c:v>126.66667501131664</c:v>
                </c:pt>
                <c:pt idx="4453">
                  <c:v>126.66667501131664</c:v>
                </c:pt>
                <c:pt idx="4454">
                  <c:v>126.66667501131664</c:v>
                </c:pt>
                <c:pt idx="4455">
                  <c:v>126.66667501131664</c:v>
                </c:pt>
                <c:pt idx="4456">
                  <c:v>126.66667501131664</c:v>
                </c:pt>
                <c:pt idx="4457">
                  <c:v>120.00000725189867</c:v>
                </c:pt>
                <c:pt idx="4458">
                  <c:v>126.66667501131664</c:v>
                </c:pt>
                <c:pt idx="4459">
                  <c:v>126.66667501131664</c:v>
                </c:pt>
                <c:pt idx="4460">
                  <c:v>120.00000725189867</c:v>
                </c:pt>
                <c:pt idx="4461">
                  <c:v>126.66667501131664</c:v>
                </c:pt>
                <c:pt idx="4462">
                  <c:v>120.00000725189867</c:v>
                </c:pt>
                <c:pt idx="4463">
                  <c:v>120.00000725189867</c:v>
                </c:pt>
                <c:pt idx="4464">
                  <c:v>120.00000725189867</c:v>
                </c:pt>
                <c:pt idx="4465">
                  <c:v>120.00000725189867</c:v>
                </c:pt>
                <c:pt idx="4466">
                  <c:v>120.00000725189867</c:v>
                </c:pt>
                <c:pt idx="4467">
                  <c:v>120.00000725189867</c:v>
                </c:pt>
                <c:pt idx="4468">
                  <c:v>120.00000725189867</c:v>
                </c:pt>
                <c:pt idx="4469">
                  <c:v>120.00000725189867</c:v>
                </c:pt>
                <c:pt idx="4470">
                  <c:v>120.00000725189867</c:v>
                </c:pt>
                <c:pt idx="4471">
                  <c:v>113.33333949248001</c:v>
                </c:pt>
                <c:pt idx="4472">
                  <c:v>120.00000725189867</c:v>
                </c:pt>
                <c:pt idx="4473">
                  <c:v>120.00000725189867</c:v>
                </c:pt>
                <c:pt idx="4474">
                  <c:v>113.33333949248001</c:v>
                </c:pt>
                <c:pt idx="4475">
                  <c:v>120.00000725189867</c:v>
                </c:pt>
                <c:pt idx="4476">
                  <c:v>113.33333949248001</c:v>
                </c:pt>
                <c:pt idx="4477">
                  <c:v>113.33333949248001</c:v>
                </c:pt>
                <c:pt idx="4478">
                  <c:v>113.33333949248001</c:v>
                </c:pt>
                <c:pt idx="4479">
                  <c:v>113.33333949248001</c:v>
                </c:pt>
                <c:pt idx="4480">
                  <c:v>113.33333949248001</c:v>
                </c:pt>
                <c:pt idx="4481">
                  <c:v>113.33333949248001</c:v>
                </c:pt>
                <c:pt idx="4482">
                  <c:v>113.33333949248001</c:v>
                </c:pt>
                <c:pt idx="4483">
                  <c:v>113.33333949248001</c:v>
                </c:pt>
                <c:pt idx="4484">
                  <c:v>113.33333949248001</c:v>
                </c:pt>
                <c:pt idx="4485">
                  <c:v>106.66667173306134</c:v>
                </c:pt>
                <c:pt idx="4486">
                  <c:v>113.33333949248001</c:v>
                </c:pt>
                <c:pt idx="4487">
                  <c:v>113.33333949248001</c:v>
                </c:pt>
                <c:pt idx="4488">
                  <c:v>106.66667173306134</c:v>
                </c:pt>
                <c:pt idx="4489">
                  <c:v>113.33333949248001</c:v>
                </c:pt>
                <c:pt idx="4490">
                  <c:v>106.66667173306134</c:v>
                </c:pt>
                <c:pt idx="4491">
                  <c:v>113.33333949248001</c:v>
                </c:pt>
                <c:pt idx="4492">
                  <c:v>106.66667173306134</c:v>
                </c:pt>
                <c:pt idx="4493">
                  <c:v>106.66667173306134</c:v>
                </c:pt>
                <c:pt idx="4494">
                  <c:v>113.33333949248001</c:v>
                </c:pt>
                <c:pt idx="4495">
                  <c:v>106.66667173306134</c:v>
                </c:pt>
                <c:pt idx="4496">
                  <c:v>106.66667173306134</c:v>
                </c:pt>
                <c:pt idx="4497">
                  <c:v>106.66667173306134</c:v>
                </c:pt>
                <c:pt idx="4498">
                  <c:v>106.66667173306134</c:v>
                </c:pt>
                <c:pt idx="4499">
                  <c:v>106.66667173306134</c:v>
                </c:pt>
                <c:pt idx="4500">
                  <c:v>106.66667173306134</c:v>
                </c:pt>
                <c:pt idx="4501">
                  <c:v>113.33333949248001</c:v>
                </c:pt>
                <c:pt idx="4502">
                  <c:v>106.66667173306134</c:v>
                </c:pt>
                <c:pt idx="4503">
                  <c:v>106.66667173306134</c:v>
                </c:pt>
                <c:pt idx="4504">
                  <c:v>106.66667173306134</c:v>
                </c:pt>
                <c:pt idx="4505">
                  <c:v>100.00001018246</c:v>
                </c:pt>
                <c:pt idx="4506">
                  <c:v>106.66667173306134</c:v>
                </c:pt>
                <c:pt idx="4507">
                  <c:v>106.66667173306134</c:v>
                </c:pt>
                <c:pt idx="4508">
                  <c:v>106.66667173306134</c:v>
                </c:pt>
                <c:pt idx="4509">
                  <c:v>106.66667173306134</c:v>
                </c:pt>
                <c:pt idx="4510">
                  <c:v>106.66667173306134</c:v>
                </c:pt>
                <c:pt idx="4511">
                  <c:v>106.66667173306134</c:v>
                </c:pt>
                <c:pt idx="4512">
                  <c:v>100.00001018246</c:v>
                </c:pt>
                <c:pt idx="4513">
                  <c:v>106.66667173306134</c:v>
                </c:pt>
                <c:pt idx="4514">
                  <c:v>106.66667173306134</c:v>
                </c:pt>
                <c:pt idx="4515">
                  <c:v>100.00001018246</c:v>
                </c:pt>
                <c:pt idx="4516">
                  <c:v>106.66667173306134</c:v>
                </c:pt>
                <c:pt idx="4517">
                  <c:v>106.66667173306134</c:v>
                </c:pt>
                <c:pt idx="4518">
                  <c:v>100.00001018246</c:v>
                </c:pt>
                <c:pt idx="4519">
                  <c:v>106.66667173306134</c:v>
                </c:pt>
                <c:pt idx="4520">
                  <c:v>100.00001018246</c:v>
                </c:pt>
                <c:pt idx="4521">
                  <c:v>106.66667173306134</c:v>
                </c:pt>
                <c:pt idx="4522">
                  <c:v>100.00001018246</c:v>
                </c:pt>
                <c:pt idx="4523">
                  <c:v>100.00001018246</c:v>
                </c:pt>
                <c:pt idx="4524">
                  <c:v>106.66667173306134</c:v>
                </c:pt>
                <c:pt idx="4525">
                  <c:v>100.00001018246</c:v>
                </c:pt>
                <c:pt idx="4526">
                  <c:v>100.00001018246</c:v>
                </c:pt>
                <c:pt idx="4527">
                  <c:v>100.00001018246</c:v>
                </c:pt>
                <c:pt idx="4528">
                  <c:v>100.00001018246</c:v>
                </c:pt>
                <c:pt idx="4529">
                  <c:v>106.66667173306134</c:v>
                </c:pt>
                <c:pt idx="4530">
                  <c:v>93.333342423041344</c:v>
                </c:pt>
                <c:pt idx="4531">
                  <c:v>100.00001018246</c:v>
                </c:pt>
                <c:pt idx="4532">
                  <c:v>106.66667173306134</c:v>
                </c:pt>
                <c:pt idx="4533">
                  <c:v>100.00001018246</c:v>
                </c:pt>
                <c:pt idx="4534">
                  <c:v>100.00001018246</c:v>
                </c:pt>
                <c:pt idx="4535">
                  <c:v>93.333342423041344</c:v>
                </c:pt>
                <c:pt idx="4536">
                  <c:v>100.00001018246</c:v>
                </c:pt>
                <c:pt idx="4537">
                  <c:v>100.00001018246</c:v>
                </c:pt>
                <c:pt idx="4538">
                  <c:v>93.333342423041344</c:v>
                </c:pt>
                <c:pt idx="4539">
                  <c:v>100.00001018246</c:v>
                </c:pt>
                <c:pt idx="4540">
                  <c:v>100.00001018246</c:v>
                </c:pt>
                <c:pt idx="4541">
                  <c:v>100.00001018246</c:v>
                </c:pt>
                <c:pt idx="4542">
                  <c:v>93.333342423041344</c:v>
                </c:pt>
                <c:pt idx="4543">
                  <c:v>100.00001018246</c:v>
                </c:pt>
                <c:pt idx="4544">
                  <c:v>93.333342423041344</c:v>
                </c:pt>
                <c:pt idx="4545">
                  <c:v>93.333342423041344</c:v>
                </c:pt>
                <c:pt idx="4546">
                  <c:v>100.00001018246</c:v>
                </c:pt>
                <c:pt idx="4547">
                  <c:v>93.333342423041344</c:v>
                </c:pt>
                <c:pt idx="4548">
                  <c:v>100.00001018246</c:v>
                </c:pt>
                <c:pt idx="4549">
                  <c:v>93.333342423041344</c:v>
                </c:pt>
                <c:pt idx="4550">
                  <c:v>93.333342423041344</c:v>
                </c:pt>
                <c:pt idx="4551">
                  <c:v>100.00001018246</c:v>
                </c:pt>
                <c:pt idx="4552">
                  <c:v>93.333342423041344</c:v>
                </c:pt>
                <c:pt idx="4553">
                  <c:v>100.00001018246</c:v>
                </c:pt>
                <c:pt idx="4554">
                  <c:v>93.333342423041344</c:v>
                </c:pt>
                <c:pt idx="4555">
                  <c:v>93.333342423041344</c:v>
                </c:pt>
                <c:pt idx="4556">
                  <c:v>100.00001018246</c:v>
                </c:pt>
                <c:pt idx="4557">
                  <c:v>93.333342423041344</c:v>
                </c:pt>
                <c:pt idx="4558">
                  <c:v>93.333342423041344</c:v>
                </c:pt>
                <c:pt idx="4559">
                  <c:v>93.333342423041344</c:v>
                </c:pt>
                <c:pt idx="4560">
                  <c:v>93.333342423041344</c:v>
                </c:pt>
                <c:pt idx="4561">
                  <c:v>93.333342423041344</c:v>
                </c:pt>
                <c:pt idx="4562">
                  <c:v>93.333342423041344</c:v>
                </c:pt>
                <c:pt idx="4563">
                  <c:v>93.333342423041344</c:v>
                </c:pt>
                <c:pt idx="4564">
                  <c:v>100.00001018246</c:v>
                </c:pt>
                <c:pt idx="4565">
                  <c:v>93.333342423041344</c:v>
                </c:pt>
                <c:pt idx="4566">
                  <c:v>86.66667466362334</c:v>
                </c:pt>
                <c:pt idx="4567">
                  <c:v>93.333342423041344</c:v>
                </c:pt>
                <c:pt idx="4568">
                  <c:v>93.333342423041344</c:v>
                </c:pt>
                <c:pt idx="4569">
                  <c:v>93.333342423041344</c:v>
                </c:pt>
                <c:pt idx="4570">
                  <c:v>93.333342423041344</c:v>
                </c:pt>
                <c:pt idx="4571">
                  <c:v>93.333342423041344</c:v>
                </c:pt>
                <c:pt idx="4572">
                  <c:v>86.66667466362334</c:v>
                </c:pt>
                <c:pt idx="4573">
                  <c:v>93.333342423041344</c:v>
                </c:pt>
                <c:pt idx="4574">
                  <c:v>93.333342423041344</c:v>
                </c:pt>
                <c:pt idx="4575">
                  <c:v>86.66667466362334</c:v>
                </c:pt>
                <c:pt idx="4576">
                  <c:v>93.333342423041344</c:v>
                </c:pt>
                <c:pt idx="4577">
                  <c:v>86.66667466362334</c:v>
                </c:pt>
                <c:pt idx="4578">
                  <c:v>86.66667466362334</c:v>
                </c:pt>
                <c:pt idx="4579">
                  <c:v>93.333342423041344</c:v>
                </c:pt>
                <c:pt idx="4580">
                  <c:v>86.66667466362334</c:v>
                </c:pt>
                <c:pt idx="4581">
                  <c:v>86.66667466362334</c:v>
                </c:pt>
                <c:pt idx="4582">
                  <c:v>86.66667466362334</c:v>
                </c:pt>
                <c:pt idx="4583">
                  <c:v>93.333342423041344</c:v>
                </c:pt>
                <c:pt idx="4584">
                  <c:v>86.66667466362334</c:v>
                </c:pt>
                <c:pt idx="4585">
                  <c:v>86.66667466362334</c:v>
                </c:pt>
                <c:pt idx="4586">
                  <c:v>86.66667466362334</c:v>
                </c:pt>
                <c:pt idx="4587">
                  <c:v>86.66667466362334</c:v>
                </c:pt>
                <c:pt idx="4588">
                  <c:v>86.66667466362334</c:v>
                </c:pt>
                <c:pt idx="4589">
                  <c:v>86.66667466362334</c:v>
                </c:pt>
                <c:pt idx="4590">
                  <c:v>86.66667466362334</c:v>
                </c:pt>
                <c:pt idx="4591">
                  <c:v>86.66667466362334</c:v>
                </c:pt>
                <c:pt idx="4592">
                  <c:v>86.66667466362334</c:v>
                </c:pt>
                <c:pt idx="4593">
                  <c:v>86.66667466362334</c:v>
                </c:pt>
                <c:pt idx="4594">
                  <c:v>86.66667466362334</c:v>
                </c:pt>
                <c:pt idx="4595">
                  <c:v>86.66667466362334</c:v>
                </c:pt>
                <c:pt idx="4596">
                  <c:v>86.66667466362334</c:v>
                </c:pt>
                <c:pt idx="4597">
                  <c:v>93.333342423041344</c:v>
                </c:pt>
                <c:pt idx="4598">
                  <c:v>80.000006904204653</c:v>
                </c:pt>
                <c:pt idx="4599">
                  <c:v>86.66667466362334</c:v>
                </c:pt>
                <c:pt idx="4600">
                  <c:v>86.66667466362334</c:v>
                </c:pt>
                <c:pt idx="4601">
                  <c:v>86.66667466362334</c:v>
                </c:pt>
                <c:pt idx="4602">
                  <c:v>86.66667466362334</c:v>
                </c:pt>
                <c:pt idx="4603">
                  <c:v>86.66667466362334</c:v>
                </c:pt>
                <c:pt idx="4604">
                  <c:v>86.66667466362334</c:v>
                </c:pt>
                <c:pt idx="4605">
                  <c:v>86.66667466362334</c:v>
                </c:pt>
                <c:pt idx="4606">
                  <c:v>86.66667466362334</c:v>
                </c:pt>
                <c:pt idx="4607">
                  <c:v>80.000006904204653</c:v>
                </c:pt>
                <c:pt idx="4608">
                  <c:v>86.66667466362334</c:v>
                </c:pt>
                <c:pt idx="4609">
                  <c:v>86.66667466362334</c:v>
                </c:pt>
                <c:pt idx="4610">
                  <c:v>80.000006904204653</c:v>
                </c:pt>
                <c:pt idx="4611">
                  <c:v>86.66667466362334</c:v>
                </c:pt>
                <c:pt idx="4612">
                  <c:v>86.66667466362334</c:v>
                </c:pt>
                <c:pt idx="4613">
                  <c:v>86.66667466362334</c:v>
                </c:pt>
                <c:pt idx="4614">
                  <c:v>80.000006904204653</c:v>
                </c:pt>
                <c:pt idx="4615">
                  <c:v>86.66667466362334</c:v>
                </c:pt>
                <c:pt idx="4616">
                  <c:v>80.000006904204653</c:v>
                </c:pt>
                <c:pt idx="4617">
                  <c:v>86.66667466362334</c:v>
                </c:pt>
                <c:pt idx="4618">
                  <c:v>80.000006904204653</c:v>
                </c:pt>
                <c:pt idx="4619">
                  <c:v>86.66667466362334</c:v>
                </c:pt>
                <c:pt idx="4620">
                  <c:v>80.000006904204653</c:v>
                </c:pt>
                <c:pt idx="4621">
                  <c:v>80.000006904204653</c:v>
                </c:pt>
                <c:pt idx="4622">
                  <c:v>80.000006904204653</c:v>
                </c:pt>
                <c:pt idx="4623">
                  <c:v>80.000006904204653</c:v>
                </c:pt>
                <c:pt idx="4624">
                  <c:v>86.66667466362334</c:v>
                </c:pt>
                <c:pt idx="4625">
                  <c:v>80.000006904204653</c:v>
                </c:pt>
                <c:pt idx="4626">
                  <c:v>80.000006904204653</c:v>
                </c:pt>
                <c:pt idx="4627">
                  <c:v>86.66667466362334</c:v>
                </c:pt>
                <c:pt idx="4628">
                  <c:v>73.333339144785995</c:v>
                </c:pt>
                <c:pt idx="4629">
                  <c:v>80.000006904204653</c:v>
                </c:pt>
                <c:pt idx="4630">
                  <c:v>86.66667466362334</c:v>
                </c:pt>
                <c:pt idx="4631">
                  <c:v>80.000006904204653</c:v>
                </c:pt>
                <c:pt idx="4632">
                  <c:v>80.000006904204653</c:v>
                </c:pt>
                <c:pt idx="4633">
                  <c:v>73.333339144785995</c:v>
                </c:pt>
                <c:pt idx="4634">
                  <c:v>80.000006904204653</c:v>
                </c:pt>
                <c:pt idx="4635">
                  <c:v>80.000006904204653</c:v>
                </c:pt>
                <c:pt idx="4636">
                  <c:v>80.000006904204653</c:v>
                </c:pt>
                <c:pt idx="4637">
                  <c:v>80.000006904204653</c:v>
                </c:pt>
                <c:pt idx="4638">
                  <c:v>73.333339144785995</c:v>
                </c:pt>
                <c:pt idx="4639">
                  <c:v>80.000006904204653</c:v>
                </c:pt>
                <c:pt idx="4640">
                  <c:v>73.333339144785995</c:v>
                </c:pt>
                <c:pt idx="4641">
                  <c:v>80.000006904204653</c:v>
                </c:pt>
                <c:pt idx="4642">
                  <c:v>80.000006904204653</c:v>
                </c:pt>
                <c:pt idx="4643">
                  <c:v>73.333339144785995</c:v>
                </c:pt>
                <c:pt idx="4644">
                  <c:v>80.000006904204653</c:v>
                </c:pt>
                <c:pt idx="4645">
                  <c:v>80.000006904204653</c:v>
                </c:pt>
                <c:pt idx="4646">
                  <c:v>73.333339144785995</c:v>
                </c:pt>
                <c:pt idx="4647">
                  <c:v>80.000006904204653</c:v>
                </c:pt>
                <c:pt idx="4648">
                  <c:v>73.333339144785995</c:v>
                </c:pt>
                <c:pt idx="4649">
                  <c:v>80.000006904204653</c:v>
                </c:pt>
                <c:pt idx="4650">
                  <c:v>80.000006904204653</c:v>
                </c:pt>
                <c:pt idx="4651">
                  <c:v>73.333339144785995</c:v>
                </c:pt>
                <c:pt idx="4652">
                  <c:v>80.000006904204653</c:v>
                </c:pt>
                <c:pt idx="4653">
                  <c:v>73.333339144785995</c:v>
                </c:pt>
                <c:pt idx="4654">
                  <c:v>80.000006904204653</c:v>
                </c:pt>
                <c:pt idx="4655">
                  <c:v>80.000006904204653</c:v>
                </c:pt>
                <c:pt idx="4656">
                  <c:v>73.333339144785995</c:v>
                </c:pt>
                <c:pt idx="4657">
                  <c:v>80.000006904204653</c:v>
                </c:pt>
                <c:pt idx="4658">
                  <c:v>73.333339144785995</c:v>
                </c:pt>
                <c:pt idx="4659">
                  <c:v>80.000006904204653</c:v>
                </c:pt>
                <c:pt idx="4660">
                  <c:v>73.333339144785995</c:v>
                </c:pt>
                <c:pt idx="4661">
                  <c:v>80.000006904204653</c:v>
                </c:pt>
                <c:pt idx="4662">
                  <c:v>73.333339144785995</c:v>
                </c:pt>
                <c:pt idx="4663">
                  <c:v>80.000006904204653</c:v>
                </c:pt>
                <c:pt idx="4664">
                  <c:v>73.333339144785995</c:v>
                </c:pt>
                <c:pt idx="4665">
                  <c:v>73.333339144785995</c:v>
                </c:pt>
                <c:pt idx="4666">
                  <c:v>80.000006904204653</c:v>
                </c:pt>
                <c:pt idx="4667">
                  <c:v>73.333339144785995</c:v>
                </c:pt>
                <c:pt idx="4668">
                  <c:v>73.333339144785995</c:v>
                </c:pt>
                <c:pt idx="4669">
                  <c:v>73.333339144785995</c:v>
                </c:pt>
                <c:pt idx="4670">
                  <c:v>73.333339144785995</c:v>
                </c:pt>
                <c:pt idx="4671">
                  <c:v>80.000006904204653</c:v>
                </c:pt>
                <c:pt idx="4672">
                  <c:v>73.333339144785995</c:v>
                </c:pt>
                <c:pt idx="4673">
                  <c:v>73.333339144785995</c:v>
                </c:pt>
                <c:pt idx="4674">
                  <c:v>73.333339144785995</c:v>
                </c:pt>
                <c:pt idx="4675">
                  <c:v>73.333339144785995</c:v>
                </c:pt>
                <c:pt idx="4676">
                  <c:v>73.333339144785995</c:v>
                </c:pt>
                <c:pt idx="4677">
                  <c:v>73.333339144785995</c:v>
                </c:pt>
                <c:pt idx="4678">
                  <c:v>73.333339144785995</c:v>
                </c:pt>
                <c:pt idx="4679">
                  <c:v>73.333339144785995</c:v>
                </c:pt>
                <c:pt idx="4680">
                  <c:v>73.333339144785995</c:v>
                </c:pt>
                <c:pt idx="4681">
                  <c:v>66.666671385368005</c:v>
                </c:pt>
                <c:pt idx="4682">
                  <c:v>73.333339144785995</c:v>
                </c:pt>
                <c:pt idx="4683">
                  <c:v>73.333339144785995</c:v>
                </c:pt>
                <c:pt idx="4684">
                  <c:v>73.333339144785995</c:v>
                </c:pt>
                <c:pt idx="4685">
                  <c:v>66.666671385368005</c:v>
                </c:pt>
                <c:pt idx="4686">
                  <c:v>80.000006904204653</c:v>
                </c:pt>
                <c:pt idx="4687">
                  <c:v>73.333339144785995</c:v>
                </c:pt>
                <c:pt idx="4688">
                  <c:v>66.666671385368005</c:v>
                </c:pt>
                <c:pt idx="4689">
                  <c:v>73.333339144785995</c:v>
                </c:pt>
                <c:pt idx="4690">
                  <c:v>73.333339144785995</c:v>
                </c:pt>
                <c:pt idx="4691">
                  <c:v>73.333339144785995</c:v>
                </c:pt>
                <c:pt idx="4692">
                  <c:v>73.333339144785995</c:v>
                </c:pt>
                <c:pt idx="4693">
                  <c:v>73.333339144785995</c:v>
                </c:pt>
                <c:pt idx="4694">
                  <c:v>73.333339144785995</c:v>
                </c:pt>
                <c:pt idx="4695">
                  <c:v>66.666671385368005</c:v>
                </c:pt>
                <c:pt idx="4696">
                  <c:v>73.333339144785995</c:v>
                </c:pt>
                <c:pt idx="4697">
                  <c:v>80.000006904204653</c:v>
                </c:pt>
                <c:pt idx="4698">
                  <c:v>73.333339144785995</c:v>
                </c:pt>
                <c:pt idx="4699">
                  <c:v>66.666671385368005</c:v>
                </c:pt>
                <c:pt idx="4700">
                  <c:v>73.333339144785995</c:v>
                </c:pt>
                <c:pt idx="4701">
                  <c:v>73.333339144785995</c:v>
                </c:pt>
                <c:pt idx="4702">
                  <c:v>73.333339144785995</c:v>
                </c:pt>
                <c:pt idx="4703">
                  <c:v>66.666671385368005</c:v>
                </c:pt>
                <c:pt idx="4704">
                  <c:v>73.333339144785995</c:v>
                </c:pt>
                <c:pt idx="4705">
                  <c:v>73.333339144785995</c:v>
                </c:pt>
                <c:pt idx="4706">
                  <c:v>73.333339144785995</c:v>
                </c:pt>
                <c:pt idx="4707">
                  <c:v>73.333339144785995</c:v>
                </c:pt>
                <c:pt idx="4708">
                  <c:v>66.666671385368005</c:v>
                </c:pt>
                <c:pt idx="4709">
                  <c:v>73.333339144785995</c:v>
                </c:pt>
                <c:pt idx="4710">
                  <c:v>73.333339144785995</c:v>
                </c:pt>
                <c:pt idx="4711">
                  <c:v>73.333339144785995</c:v>
                </c:pt>
                <c:pt idx="4712">
                  <c:v>66.666671385368005</c:v>
                </c:pt>
                <c:pt idx="4713">
                  <c:v>73.333339144785995</c:v>
                </c:pt>
                <c:pt idx="4714">
                  <c:v>73.333339144785995</c:v>
                </c:pt>
                <c:pt idx="4715">
                  <c:v>66.666671385368005</c:v>
                </c:pt>
                <c:pt idx="4716">
                  <c:v>73.333339144785995</c:v>
                </c:pt>
                <c:pt idx="4717">
                  <c:v>66.666671385368005</c:v>
                </c:pt>
                <c:pt idx="4718">
                  <c:v>73.333339144785995</c:v>
                </c:pt>
                <c:pt idx="4719">
                  <c:v>66.666671385368005</c:v>
                </c:pt>
                <c:pt idx="4720">
                  <c:v>66.666671385368005</c:v>
                </c:pt>
                <c:pt idx="4721">
                  <c:v>73.333339144785995</c:v>
                </c:pt>
                <c:pt idx="4722">
                  <c:v>66.666671385368005</c:v>
                </c:pt>
                <c:pt idx="4723">
                  <c:v>66.666671385368005</c:v>
                </c:pt>
                <c:pt idx="4724">
                  <c:v>66.666671385368005</c:v>
                </c:pt>
                <c:pt idx="4725">
                  <c:v>66.666671385368005</c:v>
                </c:pt>
                <c:pt idx="4726">
                  <c:v>66.666671385368005</c:v>
                </c:pt>
                <c:pt idx="4727">
                  <c:v>66.666671385368005</c:v>
                </c:pt>
                <c:pt idx="4728">
                  <c:v>73.333339144785995</c:v>
                </c:pt>
                <c:pt idx="4729">
                  <c:v>66.666671385368005</c:v>
                </c:pt>
                <c:pt idx="4730">
                  <c:v>66.666671385368005</c:v>
                </c:pt>
                <c:pt idx="4731">
                  <c:v>66.666671385368005</c:v>
                </c:pt>
                <c:pt idx="4732">
                  <c:v>66.666671385368005</c:v>
                </c:pt>
                <c:pt idx="4733">
                  <c:v>66.666671385368005</c:v>
                </c:pt>
                <c:pt idx="4734">
                  <c:v>60.000003625949198</c:v>
                </c:pt>
                <c:pt idx="4735">
                  <c:v>73.333339144785995</c:v>
                </c:pt>
                <c:pt idx="4736">
                  <c:v>66.666671385368005</c:v>
                </c:pt>
                <c:pt idx="4737">
                  <c:v>66.666671385368005</c:v>
                </c:pt>
                <c:pt idx="4738">
                  <c:v>60.000003625949198</c:v>
                </c:pt>
                <c:pt idx="4739">
                  <c:v>66.666671385368005</c:v>
                </c:pt>
                <c:pt idx="4740">
                  <c:v>66.666671385368005</c:v>
                </c:pt>
                <c:pt idx="4741">
                  <c:v>66.666671385368005</c:v>
                </c:pt>
                <c:pt idx="4742">
                  <c:v>66.666671385368005</c:v>
                </c:pt>
                <c:pt idx="4743">
                  <c:v>60.000003625949198</c:v>
                </c:pt>
                <c:pt idx="4744">
                  <c:v>66.666671385368005</c:v>
                </c:pt>
                <c:pt idx="4745">
                  <c:v>66.666671385368005</c:v>
                </c:pt>
                <c:pt idx="4746">
                  <c:v>60.000003625949198</c:v>
                </c:pt>
                <c:pt idx="4747">
                  <c:v>66.666671385368005</c:v>
                </c:pt>
                <c:pt idx="4748">
                  <c:v>66.666671385368005</c:v>
                </c:pt>
                <c:pt idx="4749">
                  <c:v>60.000003625949198</c:v>
                </c:pt>
                <c:pt idx="4750">
                  <c:v>66.666671385368005</c:v>
                </c:pt>
                <c:pt idx="4751">
                  <c:v>66.666671385368005</c:v>
                </c:pt>
                <c:pt idx="4752">
                  <c:v>60.000003625949198</c:v>
                </c:pt>
                <c:pt idx="4753">
                  <c:v>66.666671385368005</c:v>
                </c:pt>
                <c:pt idx="4754">
                  <c:v>66.666671385368005</c:v>
                </c:pt>
                <c:pt idx="4755">
                  <c:v>60.000003625949198</c:v>
                </c:pt>
                <c:pt idx="4756">
                  <c:v>60.000003625949198</c:v>
                </c:pt>
                <c:pt idx="4757">
                  <c:v>66.666671385368005</c:v>
                </c:pt>
                <c:pt idx="4758">
                  <c:v>60.000003625949198</c:v>
                </c:pt>
                <c:pt idx="4759">
                  <c:v>66.666671385368005</c:v>
                </c:pt>
                <c:pt idx="4760">
                  <c:v>60.000003625949198</c:v>
                </c:pt>
                <c:pt idx="4761">
                  <c:v>66.666671385368005</c:v>
                </c:pt>
                <c:pt idx="4762">
                  <c:v>60.000003625949198</c:v>
                </c:pt>
                <c:pt idx="4763">
                  <c:v>60.000003625949198</c:v>
                </c:pt>
                <c:pt idx="4764">
                  <c:v>66.666671385368005</c:v>
                </c:pt>
                <c:pt idx="4765">
                  <c:v>60.000003625949198</c:v>
                </c:pt>
                <c:pt idx="4766">
                  <c:v>60.000003625949198</c:v>
                </c:pt>
                <c:pt idx="4767">
                  <c:v>60.000003625949198</c:v>
                </c:pt>
                <c:pt idx="4768">
                  <c:v>66.666671385368005</c:v>
                </c:pt>
                <c:pt idx="4769">
                  <c:v>60.000003625949198</c:v>
                </c:pt>
                <c:pt idx="4770">
                  <c:v>60.000003625949198</c:v>
                </c:pt>
                <c:pt idx="4771">
                  <c:v>60.000003625949198</c:v>
                </c:pt>
                <c:pt idx="4772">
                  <c:v>60.000003625949198</c:v>
                </c:pt>
                <c:pt idx="4773">
                  <c:v>60.000003625949198</c:v>
                </c:pt>
                <c:pt idx="4774">
                  <c:v>60.000003625949198</c:v>
                </c:pt>
                <c:pt idx="4775">
                  <c:v>60.000003625949198</c:v>
                </c:pt>
                <c:pt idx="4776">
                  <c:v>66.666671385368005</c:v>
                </c:pt>
                <c:pt idx="4777">
                  <c:v>60.000003625949198</c:v>
                </c:pt>
                <c:pt idx="4778">
                  <c:v>60.000003625949198</c:v>
                </c:pt>
                <c:pt idx="4779">
                  <c:v>60.000003625949198</c:v>
                </c:pt>
                <c:pt idx="4780">
                  <c:v>60.000003625949198</c:v>
                </c:pt>
                <c:pt idx="4781">
                  <c:v>53.333335866530739</c:v>
                </c:pt>
                <c:pt idx="4782">
                  <c:v>60.000003625949198</c:v>
                </c:pt>
                <c:pt idx="4783">
                  <c:v>60.000003625949198</c:v>
                </c:pt>
                <c:pt idx="4784">
                  <c:v>60.000003625949198</c:v>
                </c:pt>
                <c:pt idx="4785">
                  <c:v>60.000003625949198</c:v>
                </c:pt>
                <c:pt idx="4786">
                  <c:v>60.000003625949198</c:v>
                </c:pt>
                <c:pt idx="4787">
                  <c:v>60.000003625949198</c:v>
                </c:pt>
                <c:pt idx="4788">
                  <c:v>60.000003625949198</c:v>
                </c:pt>
                <c:pt idx="4789">
                  <c:v>60.000003625949198</c:v>
                </c:pt>
                <c:pt idx="4790">
                  <c:v>60.000003625949198</c:v>
                </c:pt>
                <c:pt idx="4791">
                  <c:v>60.000003625949198</c:v>
                </c:pt>
                <c:pt idx="4792">
                  <c:v>60.000003625949198</c:v>
                </c:pt>
                <c:pt idx="4793">
                  <c:v>60.000003625949198</c:v>
                </c:pt>
                <c:pt idx="4794">
                  <c:v>60.000003625949198</c:v>
                </c:pt>
                <c:pt idx="4795">
                  <c:v>60.000003625949198</c:v>
                </c:pt>
                <c:pt idx="4796">
                  <c:v>60.000003625949198</c:v>
                </c:pt>
                <c:pt idx="4797">
                  <c:v>60.000003625949198</c:v>
                </c:pt>
                <c:pt idx="4798">
                  <c:v>60.000003625949198</c:v>
                </c:pt>
                <c:pt idx="4799">
                  <c:v>66.666671385368005</c:v>
                </c:pt>
                <c:pt idx="4800">
                  <c:v>60.000003625949198</c:v>
                </c:pt>
                <c:pt idx="4801">
                  <c:v>60.000003625949198</c:v>
                </c:pt>
                <c:pt idx="4802">
                  <c:v>60.000003625949198</c:v>
                </c:pt>
                <c:pt idx="4803">
                  <c:v>60.000003625949198</c:v>
                </c:pt>
                <c:pt idx="4804">
                  <c:v>60.000003625949198</c:v>
                </c:pt>
                <c:pt idx="4805">
                  <c:v>60.000003625949198</c:v>
                </c:pt>
                <c:pt idx="4806">
                  <c:v>60.000003625949198</c:v>
                </c:pt>
                <c:pt idx="4807">
                  <c:v>66.666671385368005</c:v>
                </c:pt>
                <c:pt idx="4808">
                  <c:v>60.000003625949198</c:v>
                </c:pt>
                <c:pt idx="4809">
                  <c:v>60.000003625949198</c:v>
                </c:pt>
                <c:pt idx="4810">
                  <c:v>60.000003625949198</c:v>
                </c:pt>
                <c:pt idx="4811">
                  <c:v>60.000003625949198</c:v>
                </c:pt>
                <c:pt idx="4812">
                  <c:v>60.000003625949198</c:v>
                </c:pt>
                <c:pt idx="4813">
                  <c:v>66.666671385368005</c:v>
                </c:pt>
                <c:pt idx="4814">
                  <c:v>60.000003625949198</c:v>
                </c:pt>
                <c:pt idx="4815">
                  <c:v>60.000003625949198</c:v>
                </c:pt>
                <c:pt idx="4816">
                  <c:v>60.000003625949198</c:v>
                </c:pt>
                <c:pt idx="4817">
                  <c:v>60.000003625949198</c:v>
                </c:pt>
                <c:pt idx="4818">
                  <c:v>60.000003625949198</c:v>
                </c:pt>
                <c:pt idx="4819">
                  <c:v>60.000003625949198</c:v>
                </c:pt>
                <c:pt idx="4820">
                  <c:v>60.000003625949198</c:v>
                </c:pt>
                <c:pt idx="4821">
                  <c:v>60.000003625949198</c:v>
                </c:pt>
                <c:pt idx="4822">
                  <c:v>53.333335866530739</c:v>
                </c:pt>
                <c:pt idx="4823">
                  <c:v>60.000003625949198</c:v>
                </c:pt>
                <c:pt idx="4824">
                  <c:v>60.000003625949198</c:v>
                </c:pt>
                <c:pt idx="4825">
                  <c:v>53.333335866530739</c:v>
                </c:pt>
                <c:pt idx="4826">
                  <c:v>60.000003625949198</c:v>
                </c:pt>
                <c:pt idx="4827">
                  <c:v>60.000003625949198</c:v>
                </c:pt>
                <c:pt idx="4828">
                  <c:v>60.000003625949198</c:v>
                </c:pt>
                <c:pt idx="4829">
                  <c:v>53.333335866530739</c:v>
                </c:pt>
                <c:pt idx="4830">
                  <c:v>60.000003625949198</c:v>
                </c:pt>
                <c:pt idx="4831">
                  <c:v>53.333335866530739</c:v>
                </c:pt>
                <c:pt idx="4832">
                  <c:v>60.000003625949198</c:v>
                </c:pt>
                <c:pt idx="4833">
                  <c:v>60.000003625949198</c:v>
                </c:pt>
                <c:pt idx="4834">
                  <c:v>53.333335866530739</c:v>
                </c:pt>
                <c:pt idx="4835">
                  <c:v>60.000003625949198</c:v>
                </c:pt>
                <c:pt idx="4836">
                  <c:v>60.000003625949198</c:v>
                </c:pt>
                <c:pt idx="4837">
                  <c:v>53.333335866530739</c:v>
                </c:pt>
                <c:pt idx="4838">
                  <c:v>60.000003625949198</c:v>
                </c:pt>
                <c:pt idx="4839">
                  <c:v>53.333335866530739</c:v>
                </c:pt>
                <c:pt idx="4840">
                  <c:v>60.000003625949198</c:v>
                </c:pt>
                <c:pt idx="4841">
                  <c:v>53.333335866530739</c:v>
                </c:pt>
                <c:pt idx="4842">
                  <c:v>60.000003625949198</c:v>
                </c:pt>
                <c:pt idx="4843">
                  <c:v>60.000003625949198</c:v>
                </c:pt>
                <c:pt idx="4844">
                  <c:v>53.333335866530739</c:v>
                </c:pt>
                <c:pt idx="4845">
                  <c:v>60.000003625949198</c:v>
                </c:pt>
                <c:pt idx="4846">
                  <c:v>53.333335866530739</c:v>
                </c:pt>
                <c:pt idx="4847">
                  <c:v>53.333335866530739</c:v>
                </c:pt>
                <c:pt idx="4848">
                  <c:v>60.000003625949198</c:v>
                </c:pt>
                <c:pt idx="4849">
                  <c:v>60.000003625949198</c:v>
                </c:pt>
                <c:pt idx="4850">
                  <c:v>53.333335866530739</c:v>
                </c:pt>
                <c:pt idx="4851">
                  <c:v>53.333335866530739</c:v>
                </c:pt>
                <c:pt idx="4852">
                  <c:v>53.333335866530739</c:v>
                </c:pt>
                <c:pt idx="4853">
                  <c:v>60.000003625949198</c:v>
                </c:pt>
                <c:pt idx="4854">
                  <c:v>53.333335866530739</c:v>
                </c:pt>
                <c:pt idx="4855">
                  <c:v>53.333335866530739</c:v>
                </c:pt>
                <c:pt idx="4856">
                  <c:v>53.333335866530739</c:v>
                </c:pt>
                <c:pt idx="4857">
                  <c:v>53.333335866530739</c:v>
                </c:pt>
                <c:pt idx="4858">
                  <c:v>60.000003625949198</c:v>
                </c:pt>
                <c:pt idx="4859">
                  <c:v>53.333335866530739</c:v>
                </c:pt>
                <c:pt idx="4860">
                  <c:v>53.333335866530739</c:v>
                </c:pt>
                <c:pt idx="4861">
                  <c:v>60.000003625949198</c:v>
                </c:pt>
                <c:pt idx="4862">
                  <c:v>53.333335866530739</c:v>
                </c:pt>
                <c:pt idx="4863">
                  <c:v>53.333335866530739</c:v>
                </c:pt>
                <c:pt idx="4864">
                  <c:v>53.333335866530739</c:v>
                </c:pt>
                <c:pt idx="4865">
                  <c:v>53.333335866530739</c:v>
                </c:pt>
                <c:pt idx="4866">
                  <c:v>53.333335866530739</c:v>
                </c:pt>
                <c:pt idx="4867">
                  <c:v>53.333335866530739</c:v>
                </c:pt>
                <c:pt idx="4868">
                  <c:v>53.333335866530739</c:v>
                </c:pt>
                <c:pt idx="4869">
                  <c:v>53.333335866530739</c:v>
                </c:pt>
                <c:pt idx="4870">
                  <c:v>53.333335866530739</c:v>
                </c:pt>
                <c:pt idx="4871">
                  <c:v>53.333335866530739</c:v>
                </c:pt>
                <c:pt idx="4872">
                  <c:v>53.333335866530739</c:v>
                </c:pt>
                <c:pt idx="4873">
                  <c:v>53.333335866530739</c:v>
                </c:pt>
                <c:pt idx="4874">
                  <c:v>46.6666712115208</c:v>
                </c:pt>
                <c:pt idx="4875">
                  <c:v>60.000003625949198</c:v>
                </c:pt>
                <c:pt idx="4876">
                  <c:v>53.333335866530739</c:v>
                </c:pt>
                <c:pt idx="4877">
                  <c:v>46.6666712115208</c:v>
                </c:pt>
                <c:pt idx="4878">
                  <c:v>53.333335866530739</c:v>
                </c:pt>
                <c:pt idx="4879">
                  <c:v>53.333335866530739</c:v>
                </c:pt>
                <c:pt idx="4880">
                  <c:v>53.333335866530739</c:v>
                </c:pt>
                <c:pt idx="4881">
                  <c:v>53.333335866530739</c:v>
                </c:pt>
                <c:pt idx="4882">
                  <c:v>53.333335866530739</c:v>
                </c:pt>
                <c:pt idx="4883">
                  <c:v>53.333335866530739</c:v>
                </c:pt>
                <c:pt idx="4884">
                  <c:v>53.333335866530739</c:v>
                </c:pt>
                <c:pt idx="4885">
                  <c:v>53.333335866530739</c:v>
                </c:pt>
                <c:pt idx="4886">
                  <c:v>53.333335866530739</c:v>
                </c:pt>
                <c:pt idx="4887">
                  <c:v>53.333335866530739</c:v>
                </c:pt>
                <c:pt idx="4888">
                  <c:v>46.6666712115208</c:v>
                </c:pt>
                <c:pt idx="4889">
                  <c:v>53.333335866530739</c:v>
                </c:pt>
                <c:pt idx="4890">
                  <c:v>60.000003625949198</c:v>
                </c:pt>
                <c:pt idx="4891">
                  <c:v>53.333335866530739</c:v>
                </c:pt>
                <c:pt idx="4892">
                  <c:v>46.6666712115208</c:v>
                </c:pt>
                <c:pt idx="4893">
                  <c:v>53.333335866530739</c:v>
                </c:pt>
                <c:pt idx="4894">
                  <c:v>53.333335866530739</c:v>
                </c:pt>
                <c:pt idx="4895">
                  <c:v>53.333335866530739</c:v>
                </c:pt>
                <c:pt idx="4896">
                  <c:v>53.333335866530739</c:v>
                </c:pt>
                <c:pt idx="4897">
                  <c:v>53.333335866530739</c:v>
                </c:pt>
                <c:pt idx="4898">
                  <c:v>53.333335866530739</c:v>
                </c:pt>
                <c:pt idx="4899">
                  <c:v>53.333335866530739</c:v>
                </c:pt>
                <c:pt idx="4900">
                  <c:v>53.333335866530739</c:v>
                </c:pt>
                <c:pt idx="4901">
                  <c:v>53.333335866530739</c:v>
                </c:pt>
                <c:pt idx="4902">
                  <c:v>53.333335866530739</c:v>
                </c:pt>
                <c:pt idx="4903">
                  <c:v>53.333335866530739</c:v>
                </c:pt>
                <c:pt idx="4904">
                  <c:v>53.333335866530739</c:v>
                </c:pt>
                <c:pt idx="4905">
                  <c:v>53.333335866530739</c:v>
                </c:pt>
                <c:pt idx="4906">
                  <c:v>53.333335866530739</c:v>
                </c:pt>
                <c:pt idx="4907">
                  <c:v>53.333335866530739</c:v>
                </c:pt>
                <c:pt idx="4908">
                  <c:v>53.333335866530739</c:v>
                </c:pt>
                <c:pt idx="4909">
                  <c:v>53.333335866530739</c:v>
                </c:pt>
                <c:pt idx="4910">
                  <c:v>53.333335866530739</c:v>
                </c:pt>
                <c:pt idx="4911">
                  <c:v>53.333335866530739</c:v>
                </c:pt>
                <c:pt idx="4912">
                  <c:v>53.333335866530739</c:v>
                </c:pt>
                <c:pt idx="4913">
                  <c:v>53.333335866530739</c:v>
                </c:pt>
                <c:pt idx="4914">
                  <c:v>53.333335866530739</c:v>
                </c:pt>
                <c:pt idx="4915">
                  <c:v>46.6666712115208</c:v>
                </c:pt>
                <c:pt idx="4916">
                  <c:v>53.333335866530739</c:v>
                </c:pt>
                <c:pt idx="4917">
                  <c:v>53.333335866530739</c:v>
                </c:pt>
                <c:pt idx="4918">
                  <c:v>53.333335866530739</c:v>
                </c:pt>
                <c:pt idx="4919">
                  <c:v>53.333335866530739</c:v>
                </c:pt>
                <c:pt idx="4920">
                  <c:v>46.6666712115208</c:v>
                </c:pt>
                <c:pt idx="4921">
                  <c:v>53.333335866530739</c:v>
                </c:pt>
                <c:pt idx="4922">
                  <c:v>53.333335866530739</c:v>
                </c:pt>
                <c:pt idx="4923">
                  <c:v>46.6666712115208</c:v>
                </c:pt>
                <c:pt idx="4924">
                  <c:v>53.333335866530739</c:v>
                </c:pt>
                <c:pt idx="4925">
                  <c:v>46.6666712115208</c:v>
                </c:pt>
                <c:pt idx="4926">
                  <c:v>53.333335866530739</c:v>
                </c:pt>
                <c:pt idx="4927">
                  <c:v>53.333335866530739</c:v>
                </c:pt>
                <c:pt idx="4928">
                  <c:v>46.6666712115208</c:v>
                </c:pt>
                <c:pt idx="4929">
                  <c:v>53.333335866530739</c:v>
                </c:pt>
                <c:pt idx="4930">
                  <c:v>46.6666712115208</c:v>
                </c:pt>
                <c:pt idx="4931">
                  <c:v>53.333335866530739</c:v>
                </c:pt>
                <c:pt idx="4932">
                  <c:v>46.6666712115208</c:v>
                </c:pt>
                <c:pt idx="4933">
                  <c:v>46.6666712115208</c:v>
                </c:pt>
                <c:pt idx="4934">
                  <c:v>53.333335866530739</c:v>
                </c:pt>
                <c:pt idx="4935">
                  <c:v>46.6666712115208</c:v>
                </c:pt>
                <c:pt idx="4936">
                  <c:v>53.333335866530739</c:v>
                </c:pt>
                <c:pt idx="4937">
                  <c:v>46.6666712115208</c:v>
                </c:pt>
                <c:pt idx="4938">
                  <c:v>53.333335866530739</c:v>
                </c:pt>
                <c:pt idx="4939">
                  <c:v>53.333335866530739</c:v>
                </c:pt>
                <c:pt idx="4940">
                  <c:v>46.6666712115208</c:v>
                </c:pt>
                <c:pt idx="4941">
                  <c:v>53.333335866530739</c:v>
                </c:pt>
                <c:pt idx="4942">
                  <c:v>46.6666712115208</c:v>
                </c:pt>
                <c:pt idx="4943">
                  <c:v>53.333335866530739</c:v>
                </c:pt>
                <c:pt idx="4944">
                  <c:v>46.6666712115208</c:v>
                </c:pt>
                <c:pt idx="4945">
                  <c:v>53.333335866530739</c:v>
                </c:pt>
                <c:pt idx="4946">
                  <c:v>46.6666712115208</c:v>
                </c:pt>
                <c:pt idx="4947">
                  <c:v>46.6666712115208</c:v>
                </c:pt>
                <c:pt idx="4948">
                  <c:v>53.333335866530739</c:v>
                </c:pt>
                <c:pt idx="4949">
                  <c:v>46.6666712115208</c:v>
                </c:pt>
                <c:pt idx="4950">
                  <c:v>53.333335866530739</c:v>
                </c:pt>
                <c:pt idx="4951">
                  <c:v>46.6666712115208</c:v>
                </c:pt>
                <c:pt idx="4952">
                  <c:v>53.333335866530739</c:v>
                </c:pt>
                <c:pt idx="4953">
                  <c:v>46.6666712115208</c:v>
                </c:pt>
                <c:pt idx="4954">
                  <c:v>53.333335866530739</c:v>
                </c:pt>
                <c:pt idx="4955">
                  <c:v>46.6666712115208</c:v>
                </c:pt>
                <c:pt idx="4956">
                  <c:v>53.333335866530739</c:v>
                </c:pt>
                <c:pt idx="4957">
                  <c:v>46.6666712115208</c:v>
                </c:pt>
                <c:pt idx="4958">
                  <c:v>46.6666712115208</c:v>
                </c:pt>
                <c:pt idx="4959">
                  <c:v>53.333335866530739</c:v>
                </c:pt>
                <c:pt idx="4960">
                  <c:v>53.333335866530739</c:v>
                </c:pt>
                <c:pt idx="4961">
                  <c:v>46.6666712115208</c:v>
                </c:pt>
                <c:pt idx="4962">
                  <c:v>46.6666712115208</c:v>
                </c:pt>
                <c:pt idx="4963">
                  <c:v>53.333335866530739</c:v>
                </c:pt>
                <c:pt idx="4964">
                  <c:v>46.6666712115208</c:v>
                </c:pt>
                <c:pt idx="4965">
                  <c:v>46.6666712115208</c:v>
                </c:pt>
                <c:pt idx="4966">
                  <c:v>53.333335866530739</c:v>
                </c:pt>
                <c:pt idx="4967">
                  <c:v>46.6666712115208</c:v>
                </c:pt>
                <c:pt idx="4968">
                  <c:v>53.333335866530739</c:v>
                </c:pt>
                <c:pt idx="4969">
                  <c:v>46.6666712115208</c:v>
                </c:pt>
                <c:pt idx="4970">
                  <c:v>46.6666712115208</c:v>
                </c:pt>
                <c:pt idx="4971">
                  <c:v>53.333335866530739</c:v>
                </c:pt>
                <c:pt idx="4972">
                  <c:v>53.333335866530739</c:v>
                </c:pt>
                <c:pt idx="4973">
                  <c:v>46.6666712115208</c:v>
                </c:pt>
                <c:pt idx="4974">
                  <c:v>46.6666712115208</c:v>
                </c:pt>
                <c:pt idx="4975">
                  <c:v>53.333335866530739</c:v>
                </c:pt>
                <c:pt idx="4976">
                  <c:v>46.6666712115208</c:v>
                </c:pt>
                <c:pt idx="4977">
                  <c:v>46.6666712115208</c:v>
                </c:pt>
                <c:pt idx="4978">
                  <c:v>53.333335866530739</c:v>
                </c:pt>
                <c:pt idx="4979">
                  <c:v>46.6666712115208</c:v>
                </c:pt>
                <c:pt idx="4980">
                  <c:v>53.333335866530739</c:v>
                </c:pt>
                <c:pt idx="4981">
                  <c:v>46.6666712115208</c:v>
                </c:pt>
                <c:pt idx="4982">
                  <c:v>46.6666712115208</c:v>
                </c:pt>
                <c:pt idx="4983">
                  <c:v>53.333335866530739</c:v>
                </c:pt>
                <c:pt idx="4984">
                  <c:v>46.6666712115208</c:v>
                </c:pt>
                <c:pt idx="4985">
                  <c:v>53.333335866530739</c:v>
                </c:pt>
                <c:pt idx="4986">
                  <c:v>46.6666712115208</c:v>
                </c:pt>
                <c:pt idx="4987">
                  <c:v>53.333335866530739</c:v>
                </c:pt>
                <c:pt idx="4988">
                  <c:v>46.6666712115208</c:v>
                </c:pt>
                <c:pt idx="4989">
                  <c:v>53.333335866530739</c:v>
                </c:pt>
                <c:pt idx="4990">
                  <c:v>46.6666712115208</c:v>
                </c:pt>
                <c:pt idx="4991">
                  <c:v>46.6666712115208</c:v>
                </c:pt>
                <c:pt idx="4992">
                  <c:v>53.333335866530739</c:v>
                </c:pt>
                <c:pt idx="4993">
                  <c:v>46.6666712115208</c:v>
                </c:pt>
                <c:pt idx="4994">
                  <c:v>53.333335866530739</c:v>
                </c:pt>
                <c:pt idx="4995">
                  <c:v>46.6666712115208</c:v>
                </c:pt>
                <c:pt idx="4996">
                  <c:v>53.333335866530739</c:v>
                </c:pt>
                <c:pt idx="4997">
                  <c:v>46.6666712115208</c:v>
                </c:pt>
                <c:pt idx="4998">
                  <c:v>53.333335866530739</c:v>
                </c:pt>
                <c:pt idx="4999">
                  <c:v>46.6666712115208</c:v>
                </c:pt>
                <c:pt idx="5000">
                  <c:v>53.333335866530739</c:v>
                </c:pt>
                <c:pt idx="5001">
                  <c:v>53.333335866530739</c:v>
                </c:pt>
                <c:pt idx="5002">
                  <c:v>46.6666712115208</c:v>
                </c:pt>
                <c:pt idx="5003">
                  <c:v>53.333335866530739</c:v>
                </c:pt>
                <c:pt idx="5004">
                  <c:v>46.6666712115208</c:v>
                </c:pt>
                <c:pt idx="5005">
                  <c:v>53.333335866530739</c:v>
                </c:pt>
                <c:pt idx="5006">
                  <c:v>46.6666712115208</c:v>
                </c:pt>
                <c:pt idx="5007">
                  <c:v>53.333335866530739</c:v>
                </c:pt>
                <c:pt idx="5008">
                  <c:v>46.6666712115208</c:v>
                </c:pt>
                <c:pt idx="5009">
                  <c:v>53.333335866530739</c:v>
                </c:pt>
                <c:pt idx="5010">
                  <c:v>46.6666712115208</c:v>
                </c:pt>
                <c:pt idx="5011">
                  <c:v>46.6666712115208</c:v>
                </c:pt>
                <c:pt idx="5012">
                  <c:v>53.333335866530739</c:v>
                </c:pt>
                <c:pt idx="5013">
                  <c:v>46.6666712115208</c:v>
                </c:pt>
                <c:pt idx="5014">
                  <c:v>46.6666712115208</c:v>
                </c:pt>
                <c:pt idx="5015">
                  <c:v>46.6666712115208</c:v>
                </c:pt>
                <c:pt idx="5016">
                  <c:v>53.333335866530739</c:v>
                </c:pt>
                <c:pt idx="5017">
                  <c:v>46.6666712115208</c:v>
                </c:pt>
                <c:pt idx="5018">
                  <c:v>46.6666712115208</c:v>
                </c:pt>
                <c:pt idx="5019">
                  <c:v>53.333335866530739</c:v>
                </c:pt>
                <c:pt idx="5020">
                  <c:v>46.6666712115208</c:v>
                </c:pt>
                <c:pt idx="5021">
                  <c:v>40.000003452102327</c:v>
                </c:pt>
                <c:pt idx="5022">
                  <c:v>53.333335866530739</c:v>
                </c:pt>
                <c:pt idx="5023">
                  <c:v>46.6666712115208</c:v>
                </c:pt>
                <c:pt idx="5024">
                  <c:v>46.6666712115208</c:v>
                </c:pt>
                <c:pt idx="5025">
                  <c:v>46.6666712115208</c:v>
                </c:pt>
                <c:pt idx="5026">
                  <c:v>46.6666712115208</c:v>
                </c:pt>
                <c:pt idx="5027">
                  <c:v>53.333335866530739</c:v>
                </c:pt>
                <c:pt idx="5028">
                  <c:v>46.6666712115208</c:v>
                </c:pt>
                <c:pt idx="5029">
                  <c:v>46.6666712115208</c:v>
                </c:pt>
                <c:pt idx="5030">
                  <c:v>40.000003452102327</c:v>
                </c:pt>
                <c:pt idx="5031">
                  <c:v>40.000003452102327</c:v>
                </c:pt>
                <c:pt idx="5032">
                  <c:v>46.6666712115208</c:v>
                </c:pt>
                <c:pt idx="5033">
                  <c:v>46.6666712115208</c:v>
                </c:pt>
                <c:pt idx="5034">
                  <c:v>60.000003625949198</c:v>
                </c:pt>
                <c:pt idx="5035">
                  <c:v>40.000003452102327</c:v>
                </c:pt>
                <c:pt idx="5036">
                  <c:v>40.000003452102327</c:v>
                </c:pt>
                <c:pt idx="5037">
                  <c:v>53.333335866530739</c:v>
                </c:pt>
                <c:pt idx="5038">
                  <c:v>53.333335866530739</c:v>
                </c:pt>
                <c:pt idx="5039">
                  <c:v>33.333335692683868</c:v>
                </c:pt>
                <c:pt idx="5040">
                  <c:v>53.333335866530739</c:v>
                </c:pt>
                <c:pt idx="5041">
                  <c:v>53.333335866530739</c:v>
                </c:pt>
                <c:pt idx="5042">
                  <c:v>46.6666712115208</c:v>
                </c:pt>
                <c:pt idx="5043">
                  <c:v>40.000003452102327</c:v>
                </c:pt>
                <c:pt idx="5044">
                  <c:v>46.6666712115208</c:v>
                </c:pt>
                <c:pt idx="5045">
                  <c:v>46.6666712115208</c:v>
                </c:pt>
                <c:pt idx="5046">
                  <c:v>40.000003452102327</c:v>
                </c:pt>
                <c:pt idx="5047">
                  <c:v>46.6666712115208</c:v>
                </c:pt>
                <c:pt idx="5048">
                  <c:v>60.000003625949198</c:v>
                </c:pt>
                <c:pt idx="5049">
                  <c:v>40.000003452102327</c:v>
                </c:pt>
                <c:pt idx="5050">
                  <c:v>40.000003452102327</c:v>
                </c:pt>
                <c:pt idx="5051">
                  <c:v>53.333335866530739</c:v>
                </c:pt>
                <c:pt idx="5052">
                  <c:v>53.333335866530739</c:v>
                </c:pt>
                <c:pt idx="5053">
                  <c:v>40.000003452102327</c:v>
                </c:pt>
                <c:pt idx="5054">
                  <c:v>46.6666712115208</c:v>
                </c:pt>
                <c:pt idx="5055">
                  <c:v>53.333335866530739</c:v>
                </c:pt>
                <c:pt idx="5056">
                  <c:v>46.6666712115208</c:v>
                </c:pt>
                <c:pt idx="5057">
                  <c:v>33.333335692683868</c:v>
                </c:pt>
                <c:pt idx="5058">
                  <c:v>46.6666712115208</c:v>
                </c:pt>
                <c:pt idx="5059">
                  <c:v>53.333335866530739</c:v>
                </c:pt>
                <c:pt idx="5060">
                  <c:v>46.6666712115208</c:v>
                </c:pt>
                <c:pt idx="5061">
                  <c:v>46.6666712115208</c:v>
                </c:pt>
                <c:pt idx="5062">
                  <c:v>46.6666712115208</c:v>
                </c:pt>
                <c:pt idx="5063">
                  <c:v>40.000003452102327</c:v>
                </c:pt>
                <c:pt idx="5064">
                  <c:v>46.6666712115208</c:v>
                </c:pt>
                <c:pt idx="5065">
                  <c:v>46.6666712115208</c:v>
                </c:pt>
                <c:pt idx="5066">
                  <c:v>46.6666712115208</c:v>
                </c:pt>
                <c:pt idx="5067">
                  <c:v>46.6666712115208</c:v>
                </c:pt>
                <c:pt idx="5068">
                  <c:v>40.000003452102327</c:v>
                </c:pt>
                <c:pt idx="5069">
                  <c:v>46.6666712115208</c:v>
                </c:pt>
                <c:pt idx="5070">
                  <c:v>46.6666712115208</c:v>
                </c:pt>
                <c:pt idx="5071">
                  <c:v>46.6666712115208</c:v>
                </c:pt>
                <c:pt idx="5072">
                  <c:v>46.6666712115208</c:v>
                </c:pt>
                <c:pt idx="5073">
                  <c:v>46.6666712115208</c:v>
                </c:pt>
                <c:pt idx="5074">
                  <c:v>53.333335866530739</c:v>
                </c:pt>
                <c:pt idx="5075">
                  <c:v>40.000003452102327</c:v>
                </c:pt>
                <c:pt idx="5076">
                  <c:v>46.6666712115208</c:v>
                </c:pt>
                <c:pt idx="5077">
                  <c:v>40.000003452102327</c:v>
                </c:pt>
                <c:pt idx="5078">
                  <c:v>46.6666712115208</c:v>
                </c:pt>
                <c:pt idx="5079">
                  <c:v>46.6666712115208</c:v>
                </c:pt>
                <c:pt idx="5080">
                  <c:v>40.000003452102327</c:v>
                </c:pt>
                <c:pt idx="5081">
                  <c:v>46.6666712115208</c:v>
                </c:pt>
                <c:pt idx="5082">
                  <c:v>46.6666712115208</c:v>
                </c:pt>
                <c:pt idx="5083">
                  <c:v>40.000003452102327</c:v>
                </c:pt>
                <c:pt idx="5084">
                  <c:v>40.000003452102327</c:v>
                </c:pt>
                <c:pt idx="5085">
                  <c:v>46.6666712115208</c:v>
                </c:pt>
                <c:pt idx="5086">
                  <c:v>46.6666712115208</c:v>
                </c:pt>
                <c:pt idx="5087">
                  <c:v>46.6666712115208</c:v>
                </c:pt>
                <c:pt idx="5088">
                  <c:v>46.6666712115208</c:v>
                </c:pt>
                <c:pt idx="5089">
                  <c:v>46.6666712115208</c:v>
                </c:pt>
                <c:pt idx="5090">
                  <c:v>46.6666712115208</c:v>
                </c:pt>
                <c:pt idx="5091">
                  <c:v>40.000003452102327</c:v>
                </c:pt>
                <c:pt idx="5092">
                  <c:v>46.6666712115208</c:v>
                </c:pt>
                <c:pt idx="5093">
                  <c:v>46.6666712115208</c:v>
                </c:pt>
                <c:pt idx="5094">
                  <c:v>46.6666712115208</c:v>
                </c:pt>
                <c:pt idx="5095">
                  <c:v>40.000003452102327</c:v>
                </c:pt>
                <c:pt idx="5096">
                  <c:v>40.000003452102327</c:v>
                </c:pt>
                <c:pt idx="5097">
                  <c:v>46.6666712115208</c:v>
                </c:pt>
                <c:pt idx="5098">
                  <c:v>40.000003452102327</c:v>
                </c:pt>
                <c:pt idx="5099">
                  <c:v>40.000003452102327</c:v>
                </c:pt>
                <c:pt idx="5100">
                  <c:v>46.6666712115208</c:v>
                </c:pt>
                <c:pt idx="5101">
                  <c:v>53.333335866530739</c:v>
                </c:pt>
                <c:pt idx="5102">
                  <c:v>33.333335692683868</c:v>
                </c:pt>
                <c:pt idx="5103">
                  <c:v>40.000003452102327</c:v>
                </c:pt>
                <c:pt idx="5104">
                  <c:v>53.333335866530739</c:v>
                </c:pt>
                <c:pt idx="5105">
                  <c:v>40.000003452102327</c:v>
                </c:pt>
                <c:pt idx="5106">
                  <c:v>40.000003452102327</c:v>
                </c:pt>
                <c:pt idx="5107">
                  <c:v>46.6666712115208</c:v>
                </c:pt>
                <c:pt idx="5108">
                  <c:v>40.000003452102327</c:v>
                </c:pt>
                <c:pt idx="5109">
                  <c:v>40.000003452102327</c:v>
                </c:pt>
                <c:pt idx="5110">
                  <c:v>40.000003452102327</c:v>
                </c:pt>
                <c:pt idx="5111">
                  <c:v>46.6666712115208</c:v>
                </c:pt>
                <c:pt idx="5112">
                  <c:v>46.6666712115208</c:v>
                </c:pt>
                <c:pt idx="5113">
                  <c:v>40.000003452102327</c:v>
                </c:pt>
                <c:pt idx="5114">
                  <c:v>46.6666712115208</c:v>
                </c:pt>
                <c:pt idx="5115">
                  <c:v>33.333335692683868</c:v>
                </c:pt>
                <c:pt idx="5116">
                  <c:v>33.333335692683868</c:v>
                </c:pt>
                <c:pt idx="5117">
                  <c:v>46.6666712115208</c:v>
                </c:pt>
                <c:pt idx="5118">
                  <c:v>40.000003452102327</c:v>
                </c:pt>
                <c:pt idx="5119">
                  <c:v>46.6666712115208</c:v>
                </c:pt>
                <c:pt idx="5120">
                  <c:v>40.000003452102327</c:v>
                </c:pt>
                <c:pt idx="5121">
                  <c:v>40.000003452102327</c:v>
                </c:pt>
                <c:pt idx="5122">
                  <c:v>40.000003452102327</c:v>
                </c:pt>
                <c:pt idx="5123">
                  <c:v>40.000003452102327</c:v>
                </c:pt>
                <c:pt idx="5124">
                  <c:v>40.000003452102327</c:v>
                </c:pt>
                <c:pt idx="5125">
                  <c:v>40.000003452102327</c:v>
                </c:pt>
                <c:pt idx="5126">
                  <c:v>46.6666712115208</c:v>
                </c:pt>
                <c:pt idx="5127">
                  <c:v>40.000003452102327</c:v>
                </c:pt>
                <c:pt idx="5128">
                  <c:v>40.000003452102327</c:v>
                </c:pt>
                <c:pt idx="5129">
                  <c:v>40.000003452102327</c:v>
                </c:pt>
                <c:pt idx="5130">
                  <c:v>40.000003452102327</c:v>
                </c:pt>
                <c:pt idx="5131">
                  <c:v>40.000003452102327</c:v>
                </c:pt>
                <c:pt idx="5132">
                  <c:v>40.000003452102327</c:v>
                </c:pt>
                <c:pt idx="5133">
                  <c:v>46.6666712115208</c:v>
                </c:pt>
                <c:pt idx="5134">
                  <c:v>40.000003452102327</c:v>
                </c:pt>
                <c:pt idx="5135">
                  <c:v>40.000003452102327</c:v>
                </c:pt>
                <c:pt idx="5136">
                  <c:v>40.000003452102327</c:v>
                </c:pt>
                <c:pt idx="5137">
                  <c:v>40.000003452102327</c:v>
                </c:pt>
                <c:pt idx="5138">
                  <c:v>33.333335692683868</c:v>
                </c:pt>
                <c:pt idx="5139">
                  <c:v>46.6666712115208</c:v>
                </c:pt>
                <c:pt idx="5140">
                  <c:v>40.000003452102327</c:v>
                </c:pt>
                <c:pt idx="5141">
                  <c:v>40.000003452102327</c:v>
                </c:pt>
                <c:pt idx="5142">
                  <c:v>40.000003452102327</c:v>
                </c:pt>
                <c:pt idx="5143">
                  <c:v>33.333335692683868</c:v>
                </c:pt>
                <c:pt idx="5144">
                  <c:v>40.000003452102327</c:v>
                </c:pt>
                <c:pt idx="5145">
                  <c:v>46.6666712115208</c:v>
                </c:pt>
                <c:pt idx="5146">
                  <c:v>33.333335692683868</c:v>
                </c:pt>
                <c:pt idx="5147">
                  <c:v>40.000003452102327</c:v>
                </c:pt>
                <c:pt idx="5148">
                  <c:v>46.6666712115208</c:v>
                </c:pt>
                <c:pt idx="5149">
                  <c:v>33.333335692683868</c:v>
                </c:pt>
                <c:pt idx="5150">
                  <c:v>40.000003452102327</c:v>
                </c:pt>
                <c:pt idx="5151">
                  <c:v>40.000003452102327</c:v>
                </c:pt>
                <c:pt idx="5152">
                  <c:v>40.000003452102327</c:v>
                </c:pt>
                <c:pt idx="5153">
                  <c:v>33.333335692683868</c:v>
                </c:pt>
                <c:pt idx="5154">
                  <c:v>40.000003452102327</c:v>
                </c:pt>
                <c:pt idx="5155">
                  <c:v>40.000003452102327</c:v>
                </c:pt>
                <c:pt idx="5156">
                  <c:v>40.000003452102327</c:v>
                </c:pt>
                <c:pt idx="5157">
                  <c:v>33.333335692683868</c:v>
                </c:pt>
                <c:pt idx="5158">
                  <c:v>40.000003452102327</c:v>
                </c:pt>
                <c:pt idx="5159">
                  <c:v>40.000003452102327</c:v>
                </c:pt>
                <c:pt idx="5160">
                  <c:v>40.000003452102327</c:v>
                </c:pt>
                <c:pt idx="5161">
                  <c:v>40.000003452102327</c:v>
                </c:pt>
                <c:pt idx="5162">
                  <c:v>33.333335692683868</c:v>
                </c:pt>
                <c:pt idx="5163">
                  <c:v>40.000003452102327</c:v>
                </c:pt>
                <c:pt idx="5164">
                  <c:v>33.333335692683868</c:v>
                </c:pt>
                <c:pt idx="5165">
                  <c:v>40.000003452102327</c:v>
                </c:pt>
                <c:pt idx="5166">
                  <c:v>40.000003452102327</c:v>
                </c:pt>
                <c:pt idx="5167">
                  <c:v>40.000003452102327</c:v>
                </c:pt>
                <c:pt idx="5168">
                  <c:v>40.000003452102327</c:v>
                </c:pt>
                <c:pt idx="5169">
                  <c:v>33.333335692683868</c:v>
                </c:pt>
                <c:pt idx="5170">
                  <c:v>40.000003452102327</c:v>
                </c:pt>
                <c:pt idx="5171">
                  <c:v>40.000003452102327</c:v>
                </c:pt>
                <c:pt idx="5172">
                  <c:v>33.333335692683868</c:v>
                </c:pt>
                <c:pt idx="5173">
                  <c:v>40.000003452102327</c:v>
                </c:pt>
                <c:pt idx="5174">
                  <c:v>40.000003452102327</c:v>
                </c:pt>
                <c:pt idx="5175">
                  <c:v>40.000003452102327</c:v>
                </c:pt>
                <c:pt idx="5176">
                  <c:v>40.000003452102327</c:v>
                </c:pt>
                <c:pt idx="5177">
                  <c:v>40.000003452102327</c:v>
                </c:pt>
                <c:pt idx="5178">
                  <c:v>33.333335692683868</c:v>
                </c:pt>
                <c:pt idx="5179">
                  <c:v>40.000003452102327</c:v>
                </c:pt>
                <c:pt idx="5180">
                  <c:v>40.000003452102327</c:v>
                </c:pt>
                <c:pt idx="5181">
                  <c:v>40.000003452102327</c:v>
                </c:pt>
                <c:pt idx="5182">
                  <c:v>40.000003452102327</c:v>
                </c:pt>
                <c:pt idx="5183">
                  <c:v>40.000003452102327</c:v>
                </c:pt>
                <c:pt idx="5184">
                  <c:v>40.000003452102327</c:v>
                </c:pt>
                <c:pt idx="5185">
                  <c:v>40.000003452102327</c:v>
                </c:pt>
                <c:pt idx="5186">
                  <c:v>40.000003452102327</c:v>
                </c:pt>
                <c:pt idx="5187">
                  <c:v>40.000003452102327</c:v>
                </c:pt>
                <c:pt idx="5188">
                  <c:v>33.333335692683868</c:v>
                </c:pt>
                <c:pt idx="5189">
                  <c:v>40.000003452102327</c:v>
                </c:pt>
                <c:pt idx="5190">
                  <c:v>40.000003452102327</c:v>
                </c:pt>
                <c:pt idx="5191">
                  <c:v>40.000003452102327</c:v>
                </c:pt>
                <c:pt idx="5192">
                  <c:v>40.000003452102327</c:v>
                </c:pt>
                <c:pt idx="5193">
                  <c:v>46.6666712115208</c:v>
                </c:pt>
                <c:pt idx="5194">
                  <c:v>40.000003452102327</c:v>
                </c:pt>
                <c:pt idx="5195">
                  <c:v>40.000003452102327</c:v>
                </c:pt>
                <c:pt idx="5196">
                  <c:v>40.000003452102327</c:v>
                </c:pt>
                <c:pt idx="5197">
                  <c:v>40.000003452102327</c:v>
                </c:pt>
                <c:pt idx="5198">
                  <c:v>33.333335692683868</c:v>
                </c:pt>
                <c:pt idx="5199">
                  <c:v>40.000003452102327</c:v>
                </c:pt>
                <c:pt idx="5200">
                  <c:v>46.6666712115208</c:v>
                </c:pt>
                <c:pt idx="5201">
                  <c:v>40.000003452102327</c:v>
                </c:pt>
                <c:pt idx="5202">
                  <c:v>40.000003452102327</c:v>
                </c:pt>
                <c:pt idx="5203">
                  <c:v>40.000003452102327</c:v>
                </c:pt>
                <c:pt idx="5204">
                  <c:v>46.6666712115208</c:v>
                </c:pt>
                <c:pt idx="5205">
                  <c:v>33.333335692683868</c:v>
                </c:pt>
                <c:pt idx="5206">
                  <c:v>40.000003452102327</c:v>
                </c:pt>
                <c:pt idx="5207">
                  <c:v>46.6666712115208</c:v>
                </c:pt>
                <c:pt idx="5208">
                  <c:v>40.000003452102327</c:v>
                </c:pt>
                <c:pt idx="5209">
                  <c:v>40.000003452102327</c:v>
                </c:pt>
                <c:pt idx="5210">
                  <c:v>40.000003452102327</c:v>
                </c:pt>
                <c:pt idx="5211">
                  <c:v>40.000003452102327</c:v>
                </c:pt>
                <c:pt idx="5212">
                  <c:v>33.333335692683868</c:v>
                </c:pt>
                <c:pt idx="5213">
                  <c:v>40.000003452102327</c:v>
                </c:pt>
                <c:pt idx="5214">
                  <c:v>40.000003452102327</c:v>
                </c:pt>
                <c:pt idx="5215">
                  <c:v>40.000003452102327</c:v>
                </c:pt>
                <c:pt idx="5216">
                  <c:v>40.000003452102327</c:v>
                </c:pt>
                <c:pt idx="5217">
                  <c:v>40.000003452102327</c:v>
                </c:pt>
                <c:pt idx="5218">
                  <c:v>40.000003452102327</c:v>
                </c:pt>
                <c:pt idx="5219">
                  <c:v>33.333335692683868</c:v>
                </c:pt>
                <c:pt idx="5220">
                  <c:v>46.6666712115208</c:v>
                </c:pt>
                <c:pt idx="5221">
                  <c:v>33.333335692683868</c:v>
                </c:pt>
                <c:pt idx="5222">
                  <c:v>40.000003452102327</c:v>
                </c:pt>
                <c:pt idx="5223">
                  <c:v>40.000003452102327</c:v>
                </c:pt>
                <c:pt idx="5224">
                  <c:v>40.000003452102327</c:v>
                </c:pt>
                <c:pt idx="5225">
                  <c:v>40.000003452102327</c:v>
                </c:pt>
                <c:pt idx="5226">
                  <c:v>40.000003452102327</c:v>
                </c:pt>
                <c:pt idx="5227">
                  <c:v>40.000003452102327</c:v>
                </c:pt>
                <c:pt idx="5228">
                  <c:v>40.000003452102327</c:v>
                </c:pt>
                <c:pt idx="5229">
                  <c:v>33.333335692683868</c:v>
                </c:pt>
                <c:pt idx="5230">
                  <c:v>40.000003452102327</c:v>
                </c:pt>
                <c:pt idx="5231">
                  <c:v>40.000003452102327</c:v>
                </c:pt>
                <c:pt idx="5232">
                  <c:v>40.000003452102327</c:v>
                </c:pt>
                <c:pt idx="5233">
                  <c:v>40.000003452102327</c:v>
                </c:pt>
                <c:pt idx="5234">
                  <c:v>40.000003452102327</c:v>
                </c:pt>
                <c:pt idx="5235">
                  <c:v>40.000003452102327</c:v>
                </c:pt>
                <c:pt idx="5236">
                  <c:v>40.000003452102327</c:v>
                </c:pt>
                <c:pt idx="5237">
                  <c:v>40.000003452102327</c:v>
                </c:pt>
                <c:pt idx="5238">
                  <c:v>46.6666712115208</c:v>
                </c:pt>
                <c:pt idx="5239">
                  <c:v>33.333335692683868</c:v>
                </c:pt>
                <c:pt idx="5240">
                  <c:v>40.000003452102327</c:v>
                </c:pt>
                <c:pt idx="5241">
                  <c:v>40.000003452102327</c:v>
                </c:pt>
                <c:pt idx="5242">
                  <c:v>40.000003452102327</c:v>
                </c:pt>
                <c:pt idx="5243">
                  <c:v>40.000003452102327</c:v>
                </c:pt>
                <c:pt idx="5244">
                  <c:v>46.6666712115208</c:v>
                </c:pt>
                <c:pt idx="5245">
                  <c:v>33.333335692683868</c:v>
                </c:pt>
                <c:pt idx="5246">
                  <c:v>40.000003452102327</c:v>
                </c:pt>
                <c:pt idx="5247">
                  <c:v>40.000003452102327</c:v>
                </c:pt>
                <c:pt idx="5248">
                  <c:v>33.333335692683868</c:v>
                </c:pt>
                <c:pt idx="5249">
                  <c:v>40.000003452102327</c:v>
                </c:pt>
                <c:pt idx="5250">
                  <c:v>40.000003452102327</c:v>
                </c:pt>
                <c:pt idx="5251">
                  <c:v>40.000003452102327</c:v>
                </c:pt>
                <c:pt idx="5252">
                  <c:v>40.000003452102327</c:v>
                </c:pt>
                <c:pt idx="5253">
                  <c:v>40.000003452102327</c:v>
                </c:pt>
                <c:pt idx="5254">
                  <c:v>33.333335692683868</c:v>
                </c:pt>
                <c:pt idx="5255">
                  <c:v>46.6666712115208</c:v>
                </c:pt>
                <c:pt idx="5256">
                  <c:v>40.000003452102327</c:v>
                </c:pt>
                <c:pt idx="5257">
                  <c:v>33.333335692683868</c:v>
                </c:pt>
                <c:pt idx="5258">
                  <c:v>46.6666712115208</c:v>
                </c:pt>
                <c:pt idx="5259">
                  <c:v>46.6666712115208</c:v>
                </c:pt>
                <c:pt idx="5260">
                  <c:v>40.000003452102327</c:v>
                </c:pt>
                <c:pt idx="5261">
                  <c:v>40.000003452102327</c:v>
                </c:pt>
                <c:pt idx="5262">
                  <c:v>46.6666712115208</c:v>
                </c:pt>
                <c:pt idx="5263">
                  <c:v>40.000003452102327</c:v>
                </c:pt>
                <c:pt idx="5264">
                  <c:v>40.000003452102327</c:v>
                </c:pt>
                <c:pt idx="5265">
                  <c:v>40.000003452102327</c:v>
                </c:pt>
                <c:pt idx="5266">
                  <c:v>46.6666712115208</c:v>
                </c:pt>
                <c:pt idx="5267">
                  <c:v>33.333335692683868</c:v>
                </c:pt>
                <c:pt idx="5268">
                  <c:v>40.000003452102327</c:v>
                </c:pt>
                <c:pt idx="5269">
                  <c:v>40.000003452102327</c:v>
                </c:pt>
                <c:pt idx="5270">
                  <c:v>40.000003452102327</c:v>
                </c:pt>
                <c:pt idx="5271">
                  <c:v>40.000003452102327</c:v>
                </c:pt>
                <c:pt idx="5272">
                  <c:v>40.000003452102327</c:v>
                </c:pt>
                <c:pt idx="5273">
                  <c:v>46.6666712115208</c:v>
                </c:pt>
                <c:pt idx="5274">
                  <c:v>40.000003452102327</c:v>
                </c:pt>
                <c:pt idx="5275">
                  <c:v>40.000003452102327</c:v>
                </c:pt>
                <c:pt idx="5276">
                  <c:v>40.000003452102327</c:v>
                </c:pt>
                <c:pt idx="5277">
                  <c:v>46.6666712115208</c:v>
                </c:pt>
                <c:pt idx="5278">
                  <c:v>40.000003452102327</c:v>
                </c:pt>
                <c:pt idx="5279">
                  <c:v>40.000003452102327</c:v>
                </c:pt>
                <c:pt idx="5280">
                  <c:v>40.000003452102327</c:v>
                </c:pt>
                <c:pt idx="5281">
                  <c:v>46.6666712115208</c:v>
                </c:pt>
                <c:pt idx="5282">
                  <c:v>40.000003452102327</c:v>
                </c:pt>
                <c:pt idx="5283">
                  <c:v>40.000003452102327</c:v>
                </c:pt>
                <c:pt idx="5284">
                  <c:v>46.6666712115208</c:v>
                </c:pt>
                <c:pt idx="5285">
                  <c:v>46.6666712115208</c:v>
                </c:pt>
                <c:pt idx="5286">
                  <c:v>46.6666712115208</c:v>
                </c:pt>
                <c:pt idx="5287">
                  <c:v>40.000003452102327</c:v>
                </c:pt>
                <c:pt idx="5288">
                  <c:v>40.000003452102327</c:v>
                </c:pt>
                <c:pt idx="5289">
                  <c:v>46.6666712115208</c:v>
                </c:pt>
                <c:pt idx="5290">
                  <c:v>33.333335692683868</c:v>
                </c:pt>
                <c:pt idx="5291">
                  <c:v>46.6666712115208</c:v>
                </c:pt>
                <c:pt idx="5292">
                  <c:v>46.6666712115208</c:v>
                </c:pt>
                <c:pt idx="5293">
                  <c:v>46.6666712115208</c:v>
                </c:pt>
                <c:pt idx="5294">
                  <c:v>40.000003452102327</c:v>
                </c:pt>
                <c:pt idx="5295">
                  <c:v>40.000003452102327</c:v>
                </c:pt>
                <c:pt idx="5296">
                  <c:v>40.000003452102327</c:v>
                </c:pt>
                <c:pt idx="5297">
                  <c:v>40.000003452102327</c:v>
                </c:pt>
                <c:pt idx="5298">
                  <c:v>40.000003452102327</c:v>
                </c:pt>
                <c:pt idx="5299">
                  <c:v>40.000003452102327</c:v>
                </c:pt>
                <c:pt idx="5300">
                  <c:v>46.6666712115208</c:v>
                </c:pt>
                <c:pt idx="5301">
                  <c:v>33.333335692683868</c:v>
                </c:pt>
                <c:pt idx="5302">
                  <c:v>40.000003452102327</c:v>
                </c:pt>
                <c:pt idx="5303">
                  <c:v>40.000003452102327</c:v>
                </c:pt>
                <c:pt idx="5304">
                  <c:v>40.000003452102327</c:v>
                </c:pt>
                <c:pt idx="5305">
                  <c:v>46.6666712115208</c:v>
                </c:pt>
                <c:pt idx="5306">
                  <c:v>33.333335692683868</c:v>
                </c:pt>
                <c:pt idx="5307">
                  <c:v>40.000003452102327</c:v>
                </c:pt>
                <c:pt idx="5308">
                  <c:v>33.333335692683868</c:v>
                </c:pt>
                <c:pt idx="5309">
                  <c:v>40.000003452102327</c:v>
                </c:pt>
                <c:pt idx="5310">
                  <c:v>40.000003452102327</c:v>
                </c:pt>
                <c:pt idx="5311">
                  <c:v>40.000003452102327</c:v>
                </c:pt>
                <c:pt idx="5312">
                  <c:v>40.000003452102327</c:v>
                </c:pt>
                <c:pt idx="5313">
                  <c:v>33.333335692683868</c:v>
                </c:pt>
                <c:pt idx="5314">
                  <c:v>40.000003452102327</c:v>
                </c:pt>
                <c:pt idx="5315">
                  <c:v>40.000003452102327</c:v>
                </c:pt>
                <c:pt idx="5316">
                  <c:v>40.000003452102327</c:v>
                </c:pt>
                <c:pt idx="5317">
                  <c:v>40.000003452102327</c:v>
                </c:pt>
                <c:pt idx="5318">
                  <c:v>40.000003452102327</c:v>
                </c:pt>
                <c:pt idx="5319">
                  <c:v>33.333335692683868</c:v>
                </c:pt>
                <c:pt idx="5320">
                  <c:v>40.000003452102327</c:v>
                </c:pt>
                <c:pt idx="5321">
                  <c:v>40.000003452102327</c:v>
                </c:pt>
                <c:pt idx="5322">
                  <c:v>40.000003452102327</c:v>
                </c:pt>
                <c:pt idx="5323">
                  <c:v>40.000003452102327</c:v>
                </c:pt>
                <c:pt idx="5324">
                  <c:v>40.000003452102327</c:v>
                </c:pt>
                <c:pt idx="5325">
                  <c:v>33.333335692683868</c:v>
                </c:pt>
                <c:pt idx="5326">
                  <c:v>40.000003452102327</c:v>
                </c:pt>
                <c:pt idx="5327">
                  <c:v>40.000003452102327</c:v>
                </c:pt>
                <c:pt idx="5328">
                  <c:v>40.000003452102327</c:v>
                </c:pt>
                <c:pt idx="5329">
                  <c:v>33.333335692683868</c:v>
                </c:pt>
                <c:pt idx="5330">
                  <c:v>46.6666712115208</c:v>
                </c:pt>
                <c:pt idx="5331">
                  <c:v>40.000003452102327</c:v>
                </c:pt>
                <c:pt idx="5332">
                  <c:v>33.333335692683868</c:v>
                </c:pt>
                <c:pt idx="5333">
                  <c:v>40.000003452102327</c:v>
                </c:pt>
                <c:pt idx="5334">
                  <c:v>40.000003452102327</c:v>
                </c:pt>
                <c:pt idx="5335">
                  <c:v>33.333335692683868</c:v>
                </c:pt>
                <c:pt idx="5336">
                  <c:v>40.000003452102327</c:v>
                </c:pt>
                <c:pt idx="5337">
                  <c:v>40.000003452102327</c:v>
                </c:pt>
                <c:pt idx="5338">
                  <c:v>40.000003452102327</c:v>
                </c:pt>
                <c:pt idx="5339">
                  <c:v>40.000003452102327</c:v>
                </c:pt>
                <c:pt idx="5340">
                  <c:v>40.000003452102327</c:v>
                </c:pt>
                <c:pt idx="5341">
                  <c:v>33.333335692683868</c:v>
                </c:pt>
                <c:pt idx="5342">
                  <c:v>40.000003452102327</c:v>
                </c:pt>
                <c:pt idx="5343">
                  <c:v>33.333335692683868</c:v>
                </c:pt>
                <c:pt idx="5344">
                  <c:v>40.000003452102327</c:v>
                </c:pt>
                <c:pt idx="5345">
                  <c:v>40.000003452102327</c:v>
                </c:pt>
                <c:pt idx="5346">
                  <c:v>33.333335692683868</c:v>
                </c:pt>
                <c:pt idx="5347">
                  <c:v>40.000003452102327</c:v>
                </c:pt>
                <c:pt idx="5348">
                  <c:v>40.000003452102327</c:v>
                </c:pt>
                <c:pt idx="5349">
                  <c:v>33.333335692683868</c:v>
                </c:pt>
                <c:pt idx="5350">
                  <c:v>33.333335692683868</c:v>
                </c:pt>
                <c:pt idx="5351">
                  <c:v>33.333335692683868</c:v>
                </c:pt>
                <c:pt idx="5352">
                  <c:v>40.000003452102327</c:v>
                </c:pt>
                <c:pt idx="5353">
                  <c:v>40.000003452102327</c:v>
                </c:pt>
                <c:pt idx="5354">
                  <c:v>33.333335692683868</c:v>
                </c:pt>
                <c:pt idx="5355">
                  <c:v>40.000003452102327</c:v>
                </c:pt>
                <c:pt idx="5356">
                  <c:v>33.333335692683868</c:v>
                </c:pt>
                <c:pt idx="5357">
                  <c:v>40.000003452102327</c:v>
                </c:pt>
                <c:pt idx="5358">
                  <c:v>40.000003452102327</c:v>
                </c:pt>
                <c:pt idx="5359">
                  <c:v>40.000003452102327</c:v>
                </c:pt>
                <c:pt idx="5360">
                  <c:v>40.000003452102327</c:v>
                </c:pt>
                <c:pt idx="5361">
                  <c:v>40.000003452102327</c:v>
                </c:pt>
                <c:pt idx="5362">
                  <c:v>40.000003452102327</c:v>
                </c:pt>
                <c:pt idx="5363">
                  <c:v>33.333335692683868</c:v>
                </c:pt>
                <c:pt idx="5364">
                  <c:v>33.333335692683868</c:v>
                </c:pt>
                <c:pt idx="5365">
                  <c:v>46.6666712115208</c:v>
                </c:pt>
                <c:pt idx="5366">
                  <c:v>40.000003452102327</c:v>
                </c:pt>
                <c:pt idx="5367">
                  <c:v>40.000003452102327</c:v>
                </c:pt>
                <c:pt idx="5368">
                  <c:v>33.333335692683868</c:v>
                </c:pt>
                <c:pt idx="5369">
                  <c:v>40.000003452102327</c:v>
                </c:pt>
                <c:pt idx="5370">
                  <c:v>40.000003452102327</c:v>
                </c:pt>
                <c:pt idx="5371">
                  <c:v>40.000003452102327</c:v>
                </c:pt>
                <c:pt idx="5372">
                  <c:v>33.333335692683868</c:v>
                </c:pt>
                <c:pt idx="5373">
                  <c:v>40.000003452102327</c:v>
                </c:pt>
                <c:pt idx="5374">
                  <c:v>40.000003452102327</c:v>
                </c:pt>
                <c:pt idx="5375">
                  <c:v>33.333335692683868</c:v>
                </c:pt>
                <c:pt idx="5376">
                  <c:v>33.333335692683868</c:v>
                </c:pt>
                <c:pt idx="5377">
                  <c:v>46.6666712115208</c:v>
                </c:pt>
                <c:pt idx="5378">
                  <c:v>46.6666712115208</c:v>
                </c:pt>
                <c:pt idx="5379">
                  <c:v>40.000003452102327</c:v>
                </c:pt>
                <c:pt idx="5380">
                  <c:v>40.000003452102327</c:v>
                </c:pt>
                <c:pt idx="5381">
                  <c:v>46.6666712115208</c:v>
                </c:pt>
                <c:pt idx="5382">
                  <c:v>40.000003452102327</c:v>
                </c:pt>
                <c:pt idx="5383">
                  <c:v>33.333335692683868</c:v>
                </c:pt>
                <c:pt idx="5384">
                  <c:v>40.000003452102327</c:v>
                </c:pt>
                <c:pt idx="5385">
                  <c:v>46.6666712115208</c:v>
                </c:pt>
                <c:pt idx="5386">
                  <c:v>33.333335692683868</c:v>
                </c:pt>
                <c:pt idx="5387">
                  <c:v>40.000003452102327</c:v>
                </c:pt>
                <c:pt idx="5388">
                  <c:v>40.000003452102327</c:v>
                </c:pt>
                <c:pt idx="5389">
                  <c:v>33.333335692683868</c:v>
                </c:pt>
                <c:pt idx="5390">
                  <c:v>33.333335692683868</c:v>
                </c:pt>
                <c:pt idx="5391">
                  <c:v>40.000003452102327</c:v>
                </c:pt>
                <c:pt idx="5392">
                  <c:v>40.000003452102327</c:v>
                </c:pt>
                <c:pt idx="5393">
                  <c:v>46.6666712115208</c:v>
                </c:pt>
                <c:pt idx="5394">
                  <c:v>46.6666712115208</c:v>
                </c:pt>
                <c:pt idx="5395">
                  <c:v>33.333335692683868</c:v>
                </c:pt>
                <c:pt idx="5396">
                  <c:v>40.000003452102327</c:v>
                </c:pt>
                <c:pt idx="5397">
                  <c:v>46.6666712115208</c:v>
                </c:pt>
                <c:pt idx="5398">
                  <c:v>46.6666712115208</c:v>
                </c:pt>
                <c:pt idx="5399">
                  <c:v>33.333335692683868</c:v>
                </c:pt>
                <c:pt idx="5400">
                  <c:v>40.000003452102327</c:v>
                </c:pt>
                <c:pt idx="5401">
                  <c:v>40.000003452102327</c:v>
                </c:pt>
                <c:pt idx="5402">
                  <c:v>26.666667933265401</c:v>
                </c:pt>
                <c:pt idx="5403">
                  <c:v>33.333335692683868</c:v>
                </c:pt>
                <c:pt idx="5404">
                  <c:v>40.000003452102327</c:v>
                </c:pt>
                <c:pt idx="5405">
                  <c:v>33.333335692683868</c:v>
                </c:pt>
                <c:pt idx="5406">
                  <c:v>40.000003452102327</c:v>
                </c:pt>
                <c:pt idx="5407">
                  <c:v>40.000003452102327</c:v>
                </c:pt>
                <c:pt idx="5408">
                  <c:v>33.333335692683868</c:v>
                </c:pt>
                <c:pt idx="5409">
                  <c:v>40.000003452102327</c:v>
                </c:pt>
                <c:pt idx="5410">
                  <c:v>46.6666712115208</c:v>
                </c:pt>
                <c:pt idx="5411">
                  <c:v>40.000003452102327</c:v>
                </c:pt>
                <c:pt idx="5412">
                  <c:v>33.333335692683868</c:v>
                </c:pt>
                <c:pt idx="5413">
                  <c:v>26.666667933265401</c:v>
                </c:pt>
                <c:pt idx="5414">
                  <c:v>40.000003452102327</c:v>
                </c:pt>
                <c:pt idx="5415">
                  <c:v>53.333335866530739</c:v>
                </c:pt>
                <c:pt idx="5416">
                  <c:v>33.333335692683868</c:v>
                </c:pt>
                <c:pt idx="5417">
                  <c:v>26.666667933265401</c:v>
                </c:pt>
                <c:pt idx="5418">
                  <c:v>40.000003452102327</c:v>
                </c:pt>
                <c:pt idx="5419">
                  <c:v>26.666667933265401</c:v>
                </c:pt>
                <c:pt idx="5420">
                  <c:v>33.333335692683868</c:v>
                </c:pt>
                <c:pt idx="5421">
                  <c:v>46.6666712115208</c:v>
                </c:pt>
                <c:pt idx="5422">
                  <c:v>33.333335692683868</c:v>
                </c:pt>
                <c:pt idx="5423">
                  <c:v>33.333335692683868</c:v>
                </c:pt>
                <c:pt idx="5424">
                  <c:v>46.6666712115208</c:v>
                </c:pt>
                <c:pt idx="5425">
                  <c:v>33.333335692683868</c:v>
                </c:pt>
                <c:pt idx="5426">
                  <c:v>26.666667933265401</c:v>
                </c:pt>
                <c:pt idx="5427">
                  <c:v>40.000003452102327</c:v>
                </c:pt>
                <c:pt idx="5428">
                  <c:v>33.333335692683868</c:v>
                </c:pt>
                <c:pt idx="5429">
                  <c:v>33.333335692683868</c:v>
                </c:pt>
                <c:pt idx="5430">
                  <c:v>40.000003452102327</c:v>
                </c:pt>
                <c:pt idx="5431">
                  <c:v>40.000003452102327</c:v>
                </c:pt>
                <c:pt idx="5432">
                  <c:v>33.333335692683868</c:v>
                </c:pt>
                <c:pt idx="5433">
                  <c:v>33.333335692683868</c:v>
                </c:pt>
                <c:pt idx="5434">
                  <c:v>33.333335692683868</c:v>
                </c:pt>
                <c:pt idx="5435">
                  <c:v>33.333335692683868</c:v>
                </c:pt>
                <c:pt idx="5436">
                  <c:v>33.333335692683868</c:v>
                </c:pt>
                <c:pt idx="5437">
                  <c:v>33.333335692683868</c:v>
                </c:pt>
                <c:pt idx="5438">
                  <c:v>33.333335692683868</c:v>
                </c:pt>
                <c:pt idx="5439">
                  <c:v>33.333335692683868</c:v>
                </c:pt>
                <c:pt idx="5440">
                  <c:v>33.333335692683868</c:v>
                </c:pt>
                <c:pt idx="5441">
                  <c:v>33.333335692683868</c:v>
                </c:pt>
                <c:pt idx="5442">
                  <c:v>33.333335692683868</c:v>
                </c:pt>
                <c:pt idx="5443">
                  <c:v>33.333335692683868</c:v>
                </c:pt>
                <c:pt idx="5444">
                  <c:v>33.333335692683868</c:v>
                </c:pt>
                <c:pt idx="5445">
                  <c:v>33.333335692683868</c:v>
                </c:pt>
                <c:pt idx="5446">
                  <c:v>33.333335692683868</c:v>
                </c:pt>
                <c:pt idx="5447">
                  <c:v>33.333335692683868</c:v>
                </c:pt>
                <c:pt idx="5448">
                  <c:v>26.666667933265401</c:v>
                </c:pt>
                <c:pt idx="5449">
                  <c:v>33.333335692683868</c:v>
                </c:pt>
                <c:pt idx="5450">
                  <c:v>33.333335692683868</c:v>
                </c:pt>
                <c:pt idx="5451">
                  <c:v>26.666667933265401</c:v>
                </c:pt>
                <c:pt idx="5452">
                  <c:v>33.333335692683868</c:v>
                </c:pt>
                <c:pt idx="5453">
                  <c:v>33.333335692683868</c:v>
                </c:pt>
                <c:pt idx="5454">
                  <c:v>33.333335692683868</c:v>
                </c:pt>
                <c:pt idx="5455">
                  <c:v>26.666667933265401</c:v>
                </c:pt>
                <c:pt idx="5456">
                  <c:v>33.333335692683868</c:v>
                </c:pt>
                <c:pt idx="5457">
                  <c:v>26.666667933265401</c:v>
                </c:pt>
                <c:pt idx="5458">
                  <c:v>26.666667933265401</c:v>
                </c:pt>
                <c:pt idx="5459">
                  <c:v>33.333335692683868</c:v>
                </c:pt>
                <c:pt idx="5460">
                  <c:v>26.666667933265401</c:v>
                </c:pt>
                <c:pt idx="5461">
                  <c:v>33.333335692683868</c:v>
                </c:pt>
                <c:pt idx="5462">
                  <c:v>33.333335692683868</c:v>
                </c:pt>
                <c:pt idx="5463">
                  <c:v>26.666667933265401</c:v>
                </c:pt>
                <c:pt idx="5464">
                  <c:v>26.666667933265401</c:v>
                </c:pt>
                <c:pt idx="5465">
                  <c:v>33.333335692683868</c:v>
                </c:pt>
                <c:pt idx="5466">
                  <c:v>33.333335692683868</c:v>
                </c:pt>
                <c:pt idx="5467">
                  <c:v>26.666667933265401</c:v>
                </c:pt>
                <c:pt idx="5468">
                  <c:v>26.666667933265401</c:v>
                </c:pt>
                <c:pt idx="5469">
                  <c:v>33.333335692683868</c:v>
                </c:pt>
                <c:pt idx="5470">
                  <c:v>26.666667933265401</c:v>
                </c:pt>
                <c:pt idx="5471">
                  <c:v>26.666667933265401</c:v>
                </c:pt>
                <c:pt idx="5472">
                  <c:v>26.666667933265401</c:v>
                </c:pt>
                <c:pt idx="5473">
                  <c:v>33.333335692683868</c:v>
                </c:pt>
                <c:pt idx="5474">
                  <c:v>33.333335692683868</c:v>
                </c:pt>
                <c:pt idx="5475">
                  <c:v>20.000000173846864</c:v>
                </c:pt>
                <c:pt idx="5476">
                  <c:v>33.333335692683868</c:v>
                </c:pt>
                <c:pt idx="5477">
                  <c:v>26.666667933265401</c:v>
                </c:pt>
                <c:pt idx="5478">
                  <c:v>26.666667933265401</c:v>
                </c:pt>
                <c:pt idx="5479">
                  <c:v>20.000000173846864</c:v>
                </c:pt>
                <c:pt idx="5480">
                  <c:v>33.333335692683868</c:v>
                </c:pt>
                <c:pt idx="5481">
                  <c:v>33.333335692683868</c:v>
                </c:pt>
                <c:pt idx="5482">
                  <c:v>26.666667933265401</c:v>
                </c:pt>
                <c:pt idx="5483">
                  <c:v>26.666667933265401</c:v>
                </c:pt>
                <c:pt idx="5484">
                  <c:v>26.666667933265401</c:v>
                </c:pt>
                <c:pt idx="5485">
                  <c:v>26.666667933265401</c:v>
                </c:pt>
                <c:pt idx="5486">
                  <c:v>26.666667933265401</c:v>
                </c:pt>
                <c:pt idx="5487">
                  <c:v>33.333335692683868</c:v>
                </c:pt>
                <c:pt idx="5488">
                  <c:v>26.666667933265401</c:v>
                </c:pt>
                <c:pt idx="5489">
                  <c:v>26.666667933265401</c:v>
                </c:pt>
                <c:pt idx="5490">
                  <c:v>26.666667933265401</c:v>
                </c:pt>
                <c:pt idx="5491">
                  <c:v>26.666667933265401</c:v>
                </c:pt>
                <c:pt idx="5492">
                  <c:v>33.333335692683868</c:v>
                </c:pt>
                <c:pt idx="5493">
                  <c:v>20.000000173846864</c:v>
                </c:pt>
                <c:pt idx="5494">
                  <c:v>33.333335692683868</c:v>
                </c:pt>
                <c:pt idx="5495">
                  <c:v>26.666667933265401</c:v>
                </c:pt>
                <c:pt idx="5496">
                  <c:v>26.666667933265401</c:v>
                </c:pt>
                <c:pt idx="5497">
                  <c:v>26.666667933265401</c:v>
                </c:pt>
                <c:pt idx="5498">
                  <c:v>26.666667933265401</c:v>
                </c:pt>
                <c:pt idx="5499">
                  <c:v>26.666667933265401</c:v>
                </c:pt>
                <c:pt idx="5500">
                  <c:v>26.666667933265401</c:v>
                </c:pt>
                <c:pt idx="5501">
                  <c:v>26.666667933265401</c:v>
                </c:pt>
                <c:pt idx="5502">
                  <c:v>20.000000173846864</c:v>
                </c:pt>
                <c:pt idx="5503">
                  <c:v>26.666667933265401</c:v>
                </c:pt>
                <c:pt idx="5504">
                  <c:v>33.333335692683868</c:v>
                </c:pt>
                <c:pt idx="5505">
                  <c:v>26.666667933265401</c:v>
                </c:pt>
                <c:pt idx="5506">
                  <c:v>26.666667933265401</c:v>
                </c:pt>
                <c:pt idx="5507">
                  <c:v>26.666667933265401</c:v>
                </c:pt>
                <c:pt idx="5508">
                  <c:v>26.666667933265401</c:v>
                </c:pt>
                <c:pt idx="5509">
                  <c:v>26.666667933265401</c:v>
                </c:pt>
                <c:pt idx="5510">
                  <c:v>26.666667933265401</c:v>
                </c:pt>
                <c:pt idx="5511">
                  <c:v>20.000000173846864</c:v>
                </c:pt>
                <c:pt idx="5512">
                  <c:v>26.666667933265401</c:v>
                </c:pt>
                <c:pt idx="5513">
                  <c:v>20.000000173846864</c:v>
                </c:pt>
                <c:pt idx="5514">
                  <c:v>26.666667933265401</c:v>
                </c:pt>
                <c:pt idx="5515">
                  <c:v>20.000000173846864</c:v>
                </c:pt>
                <c:pt idx="5516">
                  <c:v>26.666667933265401</c:v>
                </c:pt>
                <c:pt idx="5517">
                  <c:v>26.666667933265401</c:v>
                </c:pt>
                <c:pt idx="5518">
                  <c:v>26.666667933265401</c:v>
                </c:pt>
                <c:pt idx="5519">
                  <c:v>26.666667933265401</c:v>
                </c:pt>
                <c:pt idx="5520">
                  <c:v>20.000000173846864</c:v>
                </c:pt>
                <c:pt idx="5521">
                  <c:v>26.666667933265401</c:v>
                </c:pt>
                <c:pt idx="5522">
                  <c:v>26.666667933265401</c:v>
                </c:pt>
                <c:pt idx="5523">
                  <c:v>20.000000173846864</c:v>
                </c:pt>
                <c:pt idx="5524">
                  <c:v>26.666667933265401</c:v>
                </c:pt>
                <c:pt idx="5525">
                  <c:v>26.666667933265401</c:v>
                </c:pt>
                <c:pt idx="5526">
                  <c:v>26.666667933265401</c:v>
                </c:pt>
                <c:pt idx="5527">
                  <c:v>20.000000173846864</c:v>
                </c:pt>
                <c:pt idx="5528">
                  <c:v>26.666667933265401</c:v>
                </c:pt>
                <c:pt idx="5529">
                  <c:v>20.000000173846864</c:v>
                </c:pt>
                <c:pt idx="5530">
                  <c:v>26.666667933265401</c:v>
                </c:pt>
                <c:pt idx="5531">
                  <c:v>26.666667933265401</c:v>
                </c:pt>
                <c:pt idx="5532">
                  <c:v>20.000000173846864</c:v>
                </c:pt>
                <c:pt idx="5533">
                  <c:v>26.666667933265401</c:v>
                </c:pt>
                <c:pt idx="5534">
                  <c:v>20.000000173846864</c:v>
                </c:pt>
                <c:pt idx="5535">
                  <c:v>26.666667933265401</c:v>
                </c:pt>
                <c:pt idx="5536">
                  <c:v>20.000000173846864</c:v>
                </c:pt>
                <c:pt idx="5537">
                  <c:v>26.666667933265401</c:v>
                </c:pt>
                <c:pt idx="5538">
                  <c:v>26.666667933265401</c:v>
                </c:pt>
                <c:pt idx="5539">
                  <c:v>26.666667933265401</c:v>
                </c:pt>
                <c:pt idx="5540">
                  <c:v>20.000000173846864</c:v>
                </c:pt>
                <c:pt idx="5541">
                  <c:v>26.666667933265401</c:v>
                </c:pt>
                <c:pt idx="5542">
                  <c:v>20.000000173846864</c:v>
                </c:pt>
                <c:pt idx="5543">
                  <c:v>20.000000173846864</c:v>
                </c:pt>
                <c:pt idx="5544">
                  <c:v>20.000000173846864</c:v>
                </c:pt>
                <c:pt idx="5545">
                  <c:v>20.000000173846864</c:v>
                </c:pt>
                <c:pt idx="5546">
                  <c:v>20.000000173846864</c:v>
                </c:pt>
                <c:pt idx="5547">
                  <c:v>20.000000173846864</c:v>
                </c:pt>
                <c:pt idx="5548">
                  <c:v>20.000000173846864</c:v>
                </c:pt>
                <c:pt idx="5549">
                  <c:v>26.666667933265401</c:v>
                </c:pt>
                <c:pt idx="5550">
                  <c:v>26.666667933265401</c:v>
                </c:pt>
                <c:pt idx="5551">
                  <c:v>26.666667933265401</c:v>
                </c:pt>
                <c:pt idx="5552">
                  <c:v>26.666667933265401</c:v>
                </c:pt>
                <c:pt idx="5553">
                  <c:v>20.000000173846864</c:v>
                </c:pt>
                <c:pt idx="5554">
                  <c:v>26.666667933265401</c:v>
                </c:pt>
                <c:pt idx="5555">
                  <c:v>20.000000173846864</c:v>
                </c:pt>
                <c:pt idx="5556">
                  <c:v>26.666667933265401</c:v>
                </c:pt>
                <c:pt idx="5557">
                  <c:v>26.666667933265401</c:v>
                </c:pt>
                <c:pt idx="5558">
                  <c:v>26.666667933265401</c:v>
                </c:pt>
                <c:pt idx="5559">
                  <c:v>20.000000173846864</c:v>
                </c:pt>
                <c:pt idx="5560">
                  <c:v>20.000000173846864</c:v>
                </c:pt>
                <c:pt idx="5561">
                  <c:v>26.666667933265401</c:v>
                </c:pt>
                <c:pt idx="5562">
                  <c:v>26.666667933265401</c:v>
                </c:pt>
                <c:pt idx="5563">
                  <c:v>20.000000173846864</c:v>
                </c:pt>
                <c:pt idx="5564">
                  <c:v>26.666667933265401</c:v>
                </c:pt>
                <c:pt idx="5565">
                  <c:v>20.000000173846864</c:v>
                </c:pt>
                <c:pt idx="5566">
                  <c:v>26.666667933265401</c:v>
                </c:pt>
                <c:pt idx="5567">
                  <c:v>26.666667933265401</c:v>
                </c:pt>
                <c:pt idx="5568">
                  <c:v>13.333333966632667</c:v>
                </c:pt>
                <c:pt idx="5569">
                  <c:v>26.666667933265401</c:v>
                </c:pt>
                <c:pt idx="5570">
                  <c:v>20.000000173846864</c:v>
                </c:pt>
                <c:pt idx="5571">
                  <c:v>26.666667933265401</c:v>
                </c:pt>
                <c:pt idx="5572">
                  <c:v>20.000000173846864</c:v>
                </c:pt>
                <c:pt idx="5573">
                  <c:v>26.666667933265401</c:v>
                </c:pt>
                <c:pt idx="5574">
                  <c:v>26.666667933265401</c:v>
                </c:pt>
                <c:pt idx="5575">
                  <c:v>26.666667933265401</c:v>
                </c:pt>
                <c:pt idx="5576">
                  <c:v>20.000000173846864</c:v>
                </c:pt>
                <c:pt idx="5577">
                  <c:v>26.666667933265401</c:v>
                </c:pt>
                <c:pt idx="5578">
                  <c:v>26.666667933265401</c:v>
                </c:pt>
                <c:pt idx="5579">
                  <c:v>20.000000173846864</c:v>
                </c:pt>
                <c:pt idx="5580">
                  <c:v>20.000000173846864</c:v>
                </c:pt>
                <c:pt idx="5581">
                  <c:v>33.333335692683868</c:v>
                </c:pt>
                <c:pt idx="5582">
                  <c:v>20.000000173846864</c:v>
                </c:pt>
                <c:pt idx="5583">
                  <c:v>26.666667933265401</c:v>
                </c:pt>
                <c:pt idx="5584">
                  <c:v>26.666667933265401</c:v>
                </c:pt>
                <c:pt idx="5585">
                  <c:v>26.666667933265401</c:v>
                </c:pt>
                <c:pt idx="5586">
                  <c:v>20.000000173846864</c:v>
                </c:pt>
                <c:pt idx="5587">
                  <c:v>26.666667933265401</c:v>
                </c:pt>
                <c:pt idx="5588">
                  <c:v>26.666667933265401</c:v>
                </c:pt>
                <c:pt idx="5589">
                  <c:v>20.000000173846864</c:v>
                </c:pt>
                <c:pt idx="5590">
                  <c:v>26.666667933265401</c:v>
                </c:pt>
                <c:pt idx="5591">
                  <c:v>26.666667933265401</c:v>
                </c:pt>
                <c:pt idx="5592">
                  <c:v>26.666667933265401</c:v>
                </c:pt>
                <c:pt idx="5593">
                  <c:v>20.000000173846864</c:v>
                </c:pt>
                <c:pt idx="5594">
                  <c:v>26.666667933265401</c:v>
                </c:pt>
                <c:pt idx="5595">
                  <c:v>26.666667933265401</c:v>
                </c:pt>
                <c:pt idx="5596">
                  <c:v>20.000000173846864</c:v>
                </c:pt>
                <c:pt idx="5597">
                  <c:v>20.000000173846864</c:v>
                </c:pt>
                <c:pt idx="5598">
                  <c:v>26.666667933265401</c:v>
                </c:pt>
                <c:pt idx="5599">
                  <c:v>26.666667933265401</c:v>
                </c:pt>
                <c:pt idx="5600">
                  <c:v>20.000000173846864</c:v>
                </c:pt>
                <c:pt idx="5601">
                  <c:v>26.666667933265401</c:v>
                </c:pt>
                <c:pt idx="5602">
                  <c:v>26.666667933265401</c:v>
                </c:pt>
                <c:pt idx="5603">
                  <c:v>26.666667933265401</c:v>
                </c:pt>
                <c:pt idx="5604">
                  <c:v>20.000000173846864</c:v>
                </c:pt>
                <c:pt idx="5605">
                  <c:v>26.666667933265401</c:v>
                </c:pt>
                <c:pt idx="5606">
                  <c:v>26.666667933265401</c:v>
                </c:pt>
                <c:pt idx="5607">
                  <c:v>26.666667933265401</c:v>
                </c:pt>
                <c:pt idx="5608">
                  <c:v>20.000000173846864</c:v>
                </c:pt>
                <c:pt idx="5609">
                  <c:v>26.666667933265401</c:v>
                </c:pt>
                <c:pt idx="5610">
                  <c:v>26.666667933265401</c:v>
                </c:pt>
                <c:pt idx="5611">
                  <c:v>20.000000173846864</c:v>
                </c:pt>
                <c:pt idx="5612">
                  <c:v>26.666667933265401</c:v>
                </c:pt>
                <c:pt idx="5613">
                  <c:v>26.666667933265401</c:v>
                </c:pt>
                <c:pt idx="5614">
                  <c:v>20.000000173846864</c:v>
                </c:pt>
                <c:pt idx="5615">
                  <c:v>26.666667933265401</c:v>
                </c:pt>
                <c:pt idx="5616">
                  <c:v>26.666667933265401</c:v>
                </c:pt>
                <c:pt idx="5617">
                  <c:v>20.000000173846864</c:v>
                </c:pt>
                <c:pt idx="5618">
                  <c:v>26.666667933265401</c:v>
                </c:pt>
                <c:pt idx="5619">
                  <c:v>26.666667933265401</c:v>
                </c:pt>
                <c:pt idx="5620">
                  <c:v>20.000000173846864</c:v>
                </c:pt>
                <c:pt idx="5621">
                  <c:v>26.666667933265401</c:v>
                </c:pt>
                <c:pt idx="5622">
                  <c:v>26.666667933265401</c:v>
                </c:pt>
                <c:pt idx="5623">
                  <c:v>26.666667933265401</c:v>
                </c:pt>
                <c:pt idx="5624">
                  <c:v>20.000000173846864</c:v>
                </c:pt>
                <c:pt idx="5625">
                  <c:v>20.000000173846864</c:v>
                </c:pt>
                <c:pt idx="5626">
                  <c:v>26.666667933265401</c:v>
                </c:pt>
                <c:pt idx="5627">
                  <c:v>26.666667933265401</c:v>
                </c:pt>
                <c:pt idx="5628">
                  <c:v>20.000000173846864</c:v>
                </c:pt>
                <c:pt idx="5629">
                  <c:v>26.666667933265401</c:v>
                </c:pt>
                <c:pt idx="5630">
                  <c:v>26.666667933265401</c:v>
                </c:pt>
                <c:pt idx="5631">
                  <c:v>20.000000173846864</c:v>
                </c:pt>
                <c:pt idx="5632">
                  <c:v>26.666667933265401</c:v>
                </c:pt>
                <c:pt idx="5633">
                  <c:v>26.666667933265401</c:v>
                </c:pt>
                <c:pt idx="5634">
                  <c:v>20.000000173846864</c:v>
                </c:pt>
                <c:pt idx="5635">
                  <c:v>20.000000173846864</c:v>
                </c:pt>
                <c:pt idx="5636">
                  <c:v>26.666667933265401</c:v>
                </c:pt>
                <c:pt idx="5637">
                  <c:v>26.666667933265401</c:v>
                </c:pt>
                <c:pt idx="5638">
                  <c:v>20.000000173846864</c:v>
                </c:pt>
                <c:pt idx="5639">
                  <c:v>26.666667933265401</c:v>
                </c:pt>
                <c:pt idx="5640">
                  <c:v>20.000000173846864</c:v>
                </c:pt>
                <c:pt idx="5641">
                  <c:v>26.666667933265401</c:v>
                </c:pt>
                <c:pt idx="5642">
                  <c:v>20.000000173846864</c:v>
                </c:pt>
                <c:pt idx="5643">
                  <c:v>26.666667933265401</c:v>
                </c:pt>
                <c:pt idx="5644">
                  <c:v>26.666667933265401</c:v>
                </c:pt>
                <c:pt idx="5645">
                  <c:v>26.666667933265401</c:v>
                </c:pt>
                <c:pt idx="5646">
                  <c:v>20.000000173846864</c:v>
                </c:pt>
                <c:pt idx="5647">
                  <c:v>26.666667933265401</c:v>
                </c:pt>
                <c:pt idx="5648">
                  <c:v>26.666667933265401</c:v>
                </c:pt>
                <c:pt idx="5649">
                  <c:v>20.000000173846864</c:v>
                </c:pt>
                <c:pt idx="5650">
                  <c:v>26.666667933265401</c:v>
                </c:pt>
                <c:pt idx="5651">
                  <c:v>20.000000173846864</c:v>
                </c:pt>
                <c:pt idx="5652">
                  <c:v>26.666667933265401</c:v>
                </c:pt>
                <c:pt idx="5653">
                  <c:v>20.000000173846864</c:v>
                </c:pt>
                <c:pt idx="5654">
                  <c:v>26.666667933265401</c:v>
                </c:pt>
                <c:pt idx="5655">
                  <c:v>26.666667933265401</c:v>
                </c:pt>
                <c:pt idx="5656">
                  <c:v>26.666667933265401</c:v>
                </c:pt>
                <c:pt idx="5657">
                  <c:v>26.666667933265401</c:v>
                </c:pt>
                <c:pt idx="5658">
                  <c:v>26.666667933265401</c:v>
                </c:pt>
                <c:pt idx="5659">
                  <c:v>26.666667933265401</c:v>
                </c:pt>
                <c:pt idx="5660">
                  <c:v>26.666667933265401</c:v>
                </c:pt>
                <c:pt idx="5661">
                  <c:v>26.666667933265401</c:v>
                </c:pt>
                <c:pt idx="5662">
                  <c:v>26.666667933265401</c:v>
                </c:pt>
                <c:pt idx="5663">
                  <c:v>26.666667933265401</c:v>
                </c:pt>
                <c:pt idx="5664">
                  <c:v>26.666667933265401</c:v>
                </c:pt>
                <c:pt idx="5665">
                  <c:v>26.666667933265401</c:v>
                </c:pt>
                <c:pt idx="5666">
                  <c:v>26.666667933265401</c:v>
                </c:pt>
                <c:pt idx="5667">
                  <c:v>26.666667933265401</c:v>
                </c:pt>
                <c:pt idx="5668">
                  <c:v>26.666667933265401</c:v>
                </c:pt>
                <c:pt idx="5669">
                  <c:v>26.666667933265401</c:v>
                </c:pt>
                <c:pt idx="5670">
                  <c:v>33.333335692683868</c:v>
                </c:pt>
                <c:pt idx="5671">
                  <c:v>26.666667933265401</c:v>
                </c:pt>
                <c:pt idx="5672">
                  <c:v>26.666667933265401</c:v>
                </c:pt>
                <c:pt idx="5673">
                  <c:v>26.666667933265401</c:v>
                </c:pt>
                <c:pt idx="5674">
                  <c:v>26.666667933265401</c:v>
                </c:pt>
                <c:pt idx="5675">
                  <c:v>33.333335692683868</c:v>
                </c:pt>
                <c:pt idx="5676">
                  <c:v>26.666667933265401</c:v>
                </c:pt>
                <c:pt idx="5677">
                  <c:v>26.666667933265401</c:v>
                </c:pt>
                <c:pt idx="5678">
                  <c:v>26.666667933265401</c:v>
                </c:pt>
                <c:pt idx="5679">
                  <c:v>33.333335692683868</c:v>
                </c:pt>
                <c:pt idx="5680">
                  <c:v>26.666667933265401</c:v>
                </c:pt>
                <c:pt idx="5681">
                  <c:v>26.666667933265401</c:v>
                </c:pt>
                <c:pt idx="5682">
                  <c:v>26.666667933265401</c:v>
                </c:pt>
                <c:pt idx="5683">
                  <c:v>26.666667933265401</c:v>
                </c:pt>
                <c:pt idx="5684">
                  <c:v>26.666667933265401</c:v>
                </c:pt>
                <c:pt idx="5685">
                  <c:v>33.333335692683868</c:v>
                </c:pt>
                <c:pt idx="5686">
                  <c:v>20.000000173846864</c:v>
                </c:pt>
                <c:pt idx="5687">
                  <c:v>26.666667933265401</c:v>
                </c:pt>
                <c:pt idx="5688">
                  <c:v>33.333335692683868</c:v>
                </c:pt>
                <c:pt idx="5689">
                  <c:v>33.333335692683868</c:v>
                </c:pt>
                <c:pt idx="5690">
                  <c:v>20.000000173846864</c:v>
                </c:pt>
                <c:pt idx="5691">
                  <c:v>26.666667933265401</c:v>
                </c:pt>
                <c:pt idx="5692">
                  <c:v>33.333335692683868</c:v>
                </c:pt>
                <c:pt idx="5693">
                  <c:v>26.666667933265401</c:v>
                </c:pt>
                <c:pt idx="5694">
                  <c:v>26.666667933265401</c:v>
                </c:pt>
                <c:pt idx="5695">
                  <c:v>26.666667933265401</c:v>
                </c:pt>
                <c:pt idx="5696">
                  <c:v>33.333335692683868</c:v>
                </c:pt>
                <c:pt idx="5697">
                  <c:v>20.000000173846864</c:v>
                </c:pt>
                <c:pt idx="5698">
                  <c:v>33.333335692683868</c:v>
                </c:pt>
                <c:pt idx="5699">
                  <c:v>33.333335692683868</c:v>
                </c:pt>
                <c:pt idx="5700">
                  <c:v>26.666667933265401</c:v>
                </c:pt>
                <c:pt idx="5701">
                  <c:v>26.666667933265401</c:v>
                </c:pt>
                <c:pt idx="5702">
                  <c:v>20.000000173846864</c:v>
                </c:pt>
                <c:pt idx="5703">
                  <c:v>33.333335692683868</c:v>
                </c:pt>
                <c:pt idx="5704">
                  <c:v>33.333335692683868</c:v>
                </c:pt>
                <c:pt idx="5705">
                  <c:v>26.666667933265401</c:v>
                </c:pt>
                <c:pt idx="5706">
                  <c:v>20.000000173846864</c:v>
                </c:pt>
                <c:pt idx="5707">
                  <c:v>40.000003452102327</c:v>
                </c:pt>
                <c:pt idx="5708">
                  <c:v>26.666667933265401</c:v>
                </c:pt>
                <c:pt idx="5709">
                  <c:v>20.000000173846864</c:v>
                </c:pt>
                <c:pt idx="5710">
                  <c:v>26.666667933265401</c:v>
                </c:pt>
                <c:pt idx="5711">
                  <c:v>33.333335692683868</c:v>
                </c:pt>
                <c:pt idx="5712">
                  <c:v>20.000000173846864</c:v>
                </c:pt>
                <c:pt idx="5713">
                  <c:v>26.666667933265401</c:v>
                </c:pt>
                <c:pt idx="5714">
                  <c:v>33.333335692683868</c:v>
                </c:pt>
                <c:pt idx="5715">
                  <c:v>33.333335692683868</c:v>
                </c:pt>
                <c:pt idx="5716">
                  <c:v>20.000000173846864</c:v>
                </c:pt>
                <c:pt idx="5717">
                  <c:v>13.333333966632667</c:v>
                </c:pt>
                <c:pt idx="5718">
                  <c:v>26.666667933265401</c:v>
                </c:pt>
                <c:pt idx="5719">
                  <c:v>33.333335692683868</c:v>
                </c:pt>
                <c:pt idx="5720">
                  <c:v>40.000003452102327</c:v>
                </c:pt>
                <c:pt idx="5721">
                  <c:v>26.666667933265401</c:v>
                </c:pt>
                <c:pt idx="5722">
                  <c:v>33.333335692683868</c:v>
                </c:pt>
                <c:pt idx="5723">
                  <c:v>26.666667933265401</c:v>
                </c:pt>
                <c:pt idx="5724">
                  <c:v>20.000000173846864</c:v>
                </c:pt>
                <c:pt idx="5725">
                  <c:v>26.666667933265401</c:v>
                </c:pt>
                <c:pt idx="5726">
                  <c:v>40.000003452102327</c:v>
                </c:pt>
                <c:pt idx="5727">
                  <c:v>33.333335692683868</c:v>
                </c:pt>
                <c:pt idx="5728">
                  <c:v>20.000000173846864</c:v>
                </c:pt>
                <c:pt idx="5729">
                  <c:v>26.666667933265401</c:v>
                </c:pt>
                <c:pt idx="5730">
                  <c:v>33.333335692683868</c:v>
                </c:pt>
                <c:pt idx="5731">
                  <c:v>20.000000173846864</c:v>
                </c:pt>
                <c:pt idx="5732">
                  <c:v>26.666667933265401</c:v>
                </c:pt>
                <c:pt idx="5733">
                  <c:v>33.333335692683868</c:v>
                </c:pt>
                <c:pt idx="5734">
                  <c:v>26.666667933265401</c:v>
                </c:pt>
                <c:pt idx="5735">
                  <c:v>20.000000173846864</c:v>
                </c:pt>
                <c:pt idx="5736">
                  <c:v>26.666667933265401</c:v>
                </c:pt>
                <c:pt idx="5737">
                  <c:v>33.333335692683868</c:v>
                </c:pt>
                <c:pt idx="5738">
                  <c:v>26.666667933265401</c:v>
                </c:pt>
                <c:pt idx="5739">
                  <c:v>26.666667933265401</c:v>
                </c:pt>
                <c:pt idx="5740">
                  <c:v>33.333335692683868</c:v>
                </c:pt>
                <c:pt idx="5741">
                  <c:v>26.666667933265401</c:v>
                </c:pt>
                <c:pt idx="5742">
                  <c:v>20.000000173846864</c:v>
                </c:pt>
                <c:pt idx="5743">
                  <c:v>33.333335692683868</c:v>
                </c:pt>
                <c:pt idx="5744">
                  <c:v>33.333335692683868</c:v>
                </c:pt>
                <c:pt idx="5745">
                  <c:v>26.666667933265401</c:v>
                </c:pt>
                <c:pt idx="5746">
                  <c:v>20.000000173846864</c:v>
                </c:pt>
                <c:pt idx="5747">
                  <c:v>33.333335692683868</c:v>
                </c:pt>
                <c:pt idx="5748">
                  <c:v>26.666667933265401</c:v>
                </c:pt>
                <c:pt idx="5749">
                  <c:v>33.333335692683868</c:v>
                </c:pt>
                <c:pt idx="5750">
                  <c:v>33.333335692683868</c:v>
                </c:pt>
                <c:pt idx="5751">
                  <c:v>26.666667933265401</c:v>
                </c:pt>
                <c:pt idx="5752">
                  <c:v>33.333335692683868</c:v>
                </c:pt>
                <c:pt idx="5753">
                  <c:v>33.333335692683868</c:v>
                </c:pt>
                <c:pt idx="5754">
                  <c:v>20.000000173846864</c:v>
                </c:pt>
                <c:pt idx="5755">
                  <c:v>33.333335692683868</c:v>
                </c:pt>
                <c:pt idx="5756">
                  <c:v>40.000003452102327</c:v>
                </c:pt>
                <c:pt idx="5757">
                  <c:v>20.000000173846864</c:v>
                </c:pt>
                <c:pt idx="5758">
                  <c:v>20.000000173846864</c:v>
                </c:pt>
                <c:pt idx="5759">
                  <c:v>26.666667933265401</c:v>
                </c:pt>
                <c:pt idx="5760">
                  <c:v>33.333335692683868</c:v>
                </c:pt>
                <c:pt idx="5761">
                  <c:v>46.6666712115208</c:v>
                </c:pt>
                <c:pt idx="5762">
                  <c:v>66.666671385368005</c:v>
                </c:pt>
                <c:pt idx="5763">
                  <c:v>113.33333949248001</c:v>
                </c:pt>
                <c:pt idx="5764">
                  <c:v>200.00002036492</c:v>
                </c:pt>
                <c:pt idx="5765">
                  <c:v>279.99989688396465</c:v>
                </c:pt>
                <c:pt idx="5766">
                  <c:v>319.99982893466938</c:v>
                </c:pt>
                <c:pt idx="5767">
                  <c:v>326.66648427645333</c:v>
                </c:pt>
                <c:pt idx="5768">
                  <c:v>326.66648427645333</c:v>
                </c:pt>
                <c:pt idx="5769">
                  <c:v>306.66651825110131</c:v>
                </c:pt>
                <c:pt idx="5770">
                  <c:v>293.33320756753267</c:v>
                </c:pt>
                <c:pt idx="5771">
                  <c:v>279.99989688396465</c:v>
                </c:pt>
                <c:pt idx="5772">
                  <c:v>259.999930858612</c:v>
                </c:pt>
                <c:pt idx="5773">
                  <c:v>253.333275516828</c:v>
                </c:pt>
                <c:pt idx="5774">
                  <c:v>233.33330949147532</c:v>
                </c:pt>
                <c:pt idx="5775">
                  <c:v>226.66665414969137</c:v>
                </c:pt>
                <c:pt idx="5776">
                  <c:v>219.99999880790736</c:v>
                </c:pt>
                <c:pt idx="5777">
                  <c:v>213.33334346612267</c:v>
                </c:pt>
                <c:pt idx="5778">
                  <c:v>206.66668812433866</c:v>
                </c:pt>
                <c:pt idx="5779">
                  <c:v>193.333352605502</c:v>
                </c:pt>
                <c:pt idx="5780">
                  <c:v>193.333352605502</c:v>
                </c:pt>
                <c:pt idx="5781">
                  <c:v>186.66668484608331</c:v>
                </c:pt>
                <c:pt idx="5782">
                  <c:v>180.00001708666468</c:v>
                </c:pt>
                <c:pt idx="5783">
                  <c:v>180.00001708666468</c:v>
                </c:pt>
                <c:pt idx="5784">
                  <c:v>173.33334932724668</c:v>
                </c:pt>
                <c:pt idx="5785">
                  <c:v>166.66668156782802</c:v>
                </c:pt>
                <c:pt idx="5786">
                  <c:v>160.00001380840931</c:v>
                </c:pt>
                <c:pt idx="5787">
                  <c:v>160.00001380840931</c:v>
                </c:pt>
                <c:pt idx="5788">
                  <c:v>160.00001380840931</c:v>
                </c:pt>
                <c:pt idx="5789">
                  <c:v>160.00001380840931</c:v>
                </c:pt>
                <c:pt idx="5790">
                  <c:v>153.33334604899068</c:v>
                </c:pt>
                <c:pt idx="5791">
                  <c:v>146.66667828957267</c:v>
                </c:pt>
                <c:pt idx="5792">
                  <c:v>146.66667828957267</c:v>
                </c:pt>
                <c:pt idx="5793">
                  <c:v>146.66667828957267</c:v>
                </c:pt>
                <c:pt idx="5794">
                  <c:v>146.66667828957267</c:v>
                </c:pt>
                <c:pt idx="5795">
                  <c:v>146.66667828957267</c:v>
                </c:pt>
                <c:pt idx="5796">
                  <c:v>140.00001053015401</c:v>
                </c:pt>
                <c:pt idx="5797">
                  <c:v>140.00001053015401</c:v>
                </c:pt>
                <c:pt idx="5798">
                  <c:v>133.33334277073533</c:v>
                </c:pt>
                <c:pt idx="5799">
                  <c:v>133.33334277073533</c:v>
                </c:pt>
                <c:pt idx="5800">
                  <c:v>133.33334277073533</c:v>
                </c:pt>
                <c:pt idx="5801">
                  <c:v>133.33334277073533</c:v>
                </c:pt>
                <c:pt idx="5802">
                  <c:v>133.33334277073533</c:v>
                </c:pt>
                <c:pt idx="5803">
                  <c:v>126.66667501131664</c:v>
                </c:pt>
                <c:pt idx="5804">
                  <c:v>126.66667501131664</c:v>
                </c:pt>
                <c:pt idx="5805">
                  <c:v>126.66667501131664</c:v>
                </c:pt>
                <c:pt idx="5806">
                  <c:v>126.66667501131664</c:v>
                </c:pt>
                <c:pt idx="5807">
                  <c:v>126.66667501131664</c:v>
                </c:pt>
                <c:pt idx="5808">
                  <c:v>120.00000725189867</c:v>
                </c:pt>
                <c:pt idx="5809">
                  <c:v>126.66667501131664</c:v>
                </c:pt>
                <c:pt idx="5810">
                  <c:v>120.00000725189867</c:v>
                </c:pt>
                <c:pt idx="5811">
                  <c:v>120.00000725189867</c:v>
                </c:pt>
                <c:pt idx="5812">
                  <c:v>120.00000725189867</c:v>
                </c:pt>
                <c:pt idx="5813">
                  <c:v>120.00000725189867</c:v>
                </c:pt>
                <c:pt idx="5814">
                  <c:v>120.00000725189867</c:v>
                </c:pt>
                <c:pt idx="5815">
                  <c:v>120.00000725189867</c:v>
                </c:pt>
                <c:pt idx="5816">
                  <c:v>120.00000725189867</c:v>
                </c:pt>
                <c:pt idx="5817">
                  <c:v>113.33333949248001</c:v>
                </c:pt>
                <c:pt idx="5818">
                  <c:v>113.33333949248001</c:v>
                </c:pt>
                <c:pt idx="5819">
                  <c:v>120.00000725189867</c:v>
                </c:pt>
                <c:pt idx="5820">
                  <c:v>113.33333949248001</c:v>
                </c:pt>
                <c:pt idx="5821">
                  <c:v>113.33333949248001</c:v>
                </c:pt>
                <c:pt idx="5822">
                  <c:v>113.33333949248001</c:v>
                </c:pt>
                <c:pt idx="5823">
                  <c:v>113.33333949248001</c:v>
                </c:pt>
                <c:pt idx="5824">
                  <c:v>106.66667173306134</c:v>
                </c:pt>
                <c:pt idx="5825">
                  <c:v>113.33333949248001</c:v>
                </c:pt>
                <c:pt idx="5826">
                  <c:v>106.66667173306134</c:v>
                </c:pt>
                <c:pt idx="5827">
                  <c:v>106.66667173306134</c:v>
                </c:pt>
                <c:pt idx="5828">
                  <c:v>106.66667173306134</c:v>
                </c:pt>
                <c:pt idx="5829">
                  <c:v>113.33333949248001</c:v>
                </c:pt>
                <c:pt idx="5830">
                  <c:v>106.66667173306134</c:v>
                </c:pt>
                <c:pt idx="5831">
                  <c:v>100.00001018246</c:v>
                </c:pt>
                <c:pt idx="5832">
                  <c:v>106.66667173306134</c:v>
                </c:pt>
                <c:pt idx="5833">
                  <c:v>106.66667173306134</c:v>
                </c:pt>
                <c:pt idx="5834">
                  <c:v>106.66667173306134</c:v>
                </c:pt>
                <c:pt idx="5835">
                  <c:v>106.66667173306134</c:v>
                </c:pt>
                <c:pt idx="5836">
                  <c:v>100.00001018246</c:v>
                </c:pt>
                <c:pt idx="5837">
                  <c:v>106.66667173306134</c:v>
                </c:pt>
                <c:pt idx="5838">
                  <c:v>100.00001018246</c:v>
                </c:pt>
                <c:pt idx="5839">
                  <c:v>100.00001018246</c:v>
                </c:pt>
                <c:pt idx="5840">
                  <c:v>106.66667173306134</c:v>
                </c:pt>
                <c:pt idx="5841">
                  <c:v>100.00001018246</c:v>
                </c:pt>
                <c:pt idx="5842">
                  <c:v>100.00001018246</c:v>
                </c:pt>
                <c:pt idx="5843">
                  <c:v>106.66667173306134</c:v>
                </c:pt>
                <c:pt idx="5844">
                  <c:v>100.00001018246</c:v>
                </c:pt>
                <c:pt idx="5845">
                  <c:v>100.00001018246</c:v>
                </c:pt>
                <c:pt idx="5846">
                  <c:v>100.00001018246</c:v>
                </c:pt>
                <c:pt idx="5847">
                  <c:v>100.00001018246</c:v>
                </c:pt>
                <c:pt idx="5848">
                  <c:v>100.00001018246</c:v>
                </c:pt>
                <c:pt idx="5849">
                  <c:v>100.00001018246</c:v>
                </c:pt>
                <c:pt idx="5850">
                  <c:v>100.00001018246</c:v>
                </c:pt>
                <c:pt idx="5851">
                  <c:v>93.333342423041344</c:v>
                </c:pt>
                <c:pt idx="5852">
                  <c:v>100.00001018246</c:v>
                </c:pt>
                <c:pt idx="5853">
                  <c:v>100.00001018246</c:v>
                </c:pt>
                <c:pt idx="5854">
                  <c:v>100.00001018246</c:v>
                </c:pt>
                <c:pt idx="5855">
                  <c:v>100.00001018246</c:v>
                </c:pt>
                <c:pt idx="5856">
                  <c:v>100.00001018246</c:v>
                </c:pt>
                <c:pt idx="5857">
                  <c:v>93.333342423041344</c:v>
                </c:pt>
                <c:pt idx="5858">
                  <c:v>100.00001018246</c:v>
                </c:pt>
                <c:pt idx="5859">
                  <c:v>93.333342423041344</c:v>
                </c:pt>
                <c:pt idx="5860">
                  <c:v>100.00001018246</c:v>
                </c:pt>
                <c:pt idx="5861">
                  <c:v>93.333342423041344</c:v>
                </c:pt>
                <c:pt idx="5862">
                  <c:v>100.00001018246</c:v>
                </c:pt>
                <c:pt idx="5863">
                  <c:v>93.333342423041344</c:v>
                </c:pt>
                <c:pt idx="5864">
                  <c:v>100.00001018246</c:v>
                </c:pt>
                <c:pt idx="5865">
                  <c:v>93.333342423041344</c:v>
                </c:pt>
                <c:pt idx="5866">
                  <c:v>93.333342423041344</c:v>
                </c:pt>
                <c:pt idx="5867">
                  <c:v>100.00001018246</c:v>
                </c:pt>
                <c:pt idx="5868">
                  <c:v>93.333342423041344</c:v>
                </c:pt>
                <c:pt idx="5869">
                  <c:v>86.66667466362334</c:v>
                </c:pt>
                <c:pt idx="5870">
                  <c:v>100.00001018246</c:v>
                </c:pt>
                <c:pt idx="5871">
                  <c:v>93.333342423041344</c:v>
                </c:pt>
                <c:pt idx="5872">
                  <c:v>93.333342423041344</c:v>
                </c:pt>
                <c:pt idx="5873">
                  <c:v>93.333342423041344</c:v>
                </c:pt>
                <c:pt idx="5874">
                  <c:v>93.333342423041344</c:v>
                </c:pt>
                <c:pt idx="5875">
                  <c:v>86.66667466362334</c:v>
                </c:pt>
                <c:pt idx="5876">
                  <c:v>93.333342423041344</c:v>
                </c:pt>
                <c:pt idx="5877">
                  <c:v>93.333342423041344</c:v>
                </c:pt>
                <c:pt idx="5878">
                  <c:v>86.66667466362334</c:v>
                </c:pt>
                <c:pt idx="5879">
                  <c:v>93.333342423041344</c:v>
                </c:pt>
                <c:pt idx="5880">
                  <c:v>86.66667466362334</c:v>
                </c:pt>
                <c:pt idx="5881">
                  <c:v>93.333342423041344</c:v>
                </c:pt>
                <c:pt idx="5882">
                  <c:v>86.66667466362334</c:v>
                </c:pt>
                <c:pt idx="5883">
                  <c:v>93.333342423041344</c:v>
                </c:pt>
                <c:pt idx="5884">
                  <c:v>86.66667466362334</c:v>
                </c:pt>
                <c:pt idx="5885">
                  <c:v>93.333342423041344</c:v>
                </c:pt>
                <c:pt idx="5886">
                  <c:v>86.66667466362334</c:v>
                </c:pt>
                <c:pt idx="5887">
                  <c:v>86.66667466362334</c:v>
                </c:pt>
                <c:pt idx="5888">
                  <c:v>86.66667466362334</c:v>
                </c:pt>
                <c:pt idx="5889">
                  <c:v>86.66667466362334</c:v>
                </c:pt>
                <c:pt idx="5890">
                  <c:v>93.333342423041344</c:v>
                </c:pt>
                <c:pt idx="5891">
                  <c:v>86.66667466362334</c:v>
                </c:pt>
                <c:pt idx="5892">
                  <c:v>86.66667466362334</c:v>
                </c:pt>
                <c:pt idx="5893">
                  <c:v>86.66667466362334</c:v>
                </c:pt>
                <c:pt idx="5894">
                  <c:v>86.66667466362334</c:v>
                </c:pt>
                <c:pt idx="5895">
                  <c:v>80.000006904204653</c:v>
                </c:pt>
                <c:pt idx="5896">
                  <c:v>86.66667466362334</c:v>
                </c:pt>
                <c:pt idx="5897">
                  <c:v>86.66667466362334</c:v>
                </c:pt>
                <c:pt idx="5898">
                  <c:v>86.66667466362334</c:v>
                </c:pt>
                <c:pt idx="5899">
                  <c:v>80.000006904204653</c:v>
                </c:pt>
                <c:pt idx="5900">
                  <c:v>86.66667466362334</c:v>
                </c:pt>
                <c:pt idx="5901">
                  <c:v>86.66667466362334</c:v>
                </c:pt>
                <c:pt idx="5902">
                  <c:v>80.000006904204653</c:v>
                </c:pt>
                <c:pt idx="5903">
                  <c:v>86.66667466362334</c:v>
                </c:pt>
                <c:pt idx="5904">
                  <c:v>86.66667466362334</c:v>
                </c:pt>
                <c:pt idx="5905">
                  <c:v>80.000006904204653</c:v>
                </c:pt>
                <c:pt idx="5906">
                  <c:v>86.66667466362334</c:v>
                </c:pt>
                <c:pt idx="5907">
                  <c:v>80.000006904204653</c:v>
                </c:pt>
                <c:pt idx="5908">
                  <c:v>80.000006904204653</c:v>
                </c:pt>
                <c:pt idx="5909">
                  <c:v>86.66667466362334</c:v>
                </c:pt>
                <c:pt idx="5910">
                  <c:v>80.000006904204653</c:v>
                </c:pt>
                <c:pt idx="5911">
                  <c:v>80.000006904204653</c:v>
                </c:pt>
                <c:pt idx="5912">
                  <c:v>86.66667466362334</c:v>
                </c:pt>
                <c:pt idx="5913">
                  <c:v>80.000006904204653</c:v>
                </c:pt>
                <c:pt idx="5914">
                  <c:v>80.000006904204653</c:v>
                </c:pt>
                <c:pt idx="5915">
                  <c:v>86.66667466362334</c:v>
                </c:pt>
                <c:pt idx="5916">
                  <c:v>80.000006904204653</c:v>
                </c:pt>
                <c:pt idx="5917">
                  <c:v>80.000006904204653</c:v>
                </c:pt>
                <c:pt idx="5918">
                  <c:v>80.000006904204653</c:v>
                </c:pt>
                <c:pt idx="5919">
                  <c:v>80.000006904204653</c:v>
                </c:pt>
                <c:pt idx="5920">
                  <c:v>73.333339144785995</c:v>
                </c:pt>
                <c:pt idx="5921">
                  <c:v>80.000006904204653</c:v>
                </c:pt>
                <c:pt idx="5922">
                  <c:v>80.000006904204653</c:v>
                </c:pt>
                <c:pt idx="5923">
                  <c:v>80.000006904204653</c:v>
                </c:pt>
                <c:pt idx="5924">
                  <c:v>73.333339144785995</c:v>
                </c:pt>
                <c:pt idx="5925">
                  <c:v>80.000006904204653</c:v>
                </c:pt>
                <c:pt idx="5926">
                  <c:v>73.333339144785995</c:v>
                </c:pt>
                <c:pt idx="5927">
                  <c:v>80.000006904204653</c:v>
                </c:pt>
                <c:pt idx="5928">
                  <c:v>80.000006904204653</c:v>
                </c:pt>
                <c:pt idx="5929">
                  <c:v>73.333339144785995</c:v>
                </c:pt>
                <c:pt idx="5930">
                  <c:v>80.000006904204653</c:v>
                </c:pt>
                <c:pt idx="5931">
                  <c:v>73.333339144785995</c:v>
                </c:pt>
                <c:pt idx="5932">
                  <c:v>73.333339144785995</c:v>
                </c:pt>
                <c:pt idx="5933">
                  <c:v>80.000006904204653</c:v>
                </c:pt>
                <c:pt idx="5934">
                  <c:v>73.333339144785995</c:v>
                </c:pt>
                <c:pt idx="5935">
                  <c:v>80.000006904204653</c:v>
                </c:pt>
                <c:pt idx="5936">
                  <c:v>73.333339144785995</c:v>
                </c:pt>
                <c:pt idx="5937">
                  <c:v>73.333339144785995</c:v>
                </c:pt>
                <c:pt idx="5938">
                  <c:v>73.333339144785995</c:v>
                </c:pt>
                <c:pt idx="5939">
                  <c:v>73.333339144785995</c:v>
                </c:pt>
                <c:pt idx="5940">
                  <c:v>80.000006904204653</c:v>
                </c:pt>
                <c:pt idx="5941">
                  <c:v>73.333339144785995</c:v>
                </c:pt>
                <c:pt idx="5942">
                  <c:v>73.333339144785995</c:v>
                </c:pt>
                <c:pt idx="5943">
                  <c:v>73.333339144785995</c:v>
                </c:pt>
                <c:pt idx="5944">
                  <c:v>73.333339144785995</c:v>
                </c:pt>
                <c:pt idx="5945">
                  <c:v>73.333339144785995</c:v>
                </c:pt>
                <c:pt idx="5946">
                  <c:v>73.333339144785995</c:v>
                </c:pt>
                <c:pt idx="5947">
                  <c:v>73.333339144785995</c:v>
                </c:pt>
                <c:pt idx="5948">
                  <c:v>73.333339144785995</c:v>
                </c:pt>
                <c:pt idx="5949">
                  <c:v>80.000006904204653</c:v>
                </c:pt>
                <c:pt idx="5950">
                  <c:v>73.333339144785995</c:v>
                </c:pt>
                <c:pt idx="5951">
                  <c:v>73.333339144785995</c:v>
                </c:pt>
                <c:pt idx="5952">
                  <c:v>73.333339144785995</c:v>
                </c:pt>
                <c:pt idx="5953">
                  <c:v>73.333339144785995</c:v>
                </c:pt>
                <c:pt idx="5954">
                  <c:v>73.333339144785995</c:v>
                </c:pt>
                <c:pt idx="5955">
                  <c:v>73.333339144785995</c:v>
                </c:pt>
                <c:pt idx="5956">
                  <c:v>73.333339144785995</c:v>
                </c:pt>
                <c:pt idx="5957">
                  <c:v>73.333339144785995</c:v>
                </c:pt>
                <c:pt idx="5958">
                  <c:v>73.333339144785995</c:v>
                </c:pt>
                <c:pt idx="5959">
                  <c:v>73.333339144785995</c:v>
                </c:pt>
                <c:pt idx="5960">
                  <c:v>66.666671385368005</c:v>
                </c:pt>
                <c:pt idx="5961">
                  <c:v>73.333339144785995</c:v>
                </c:pt>
                <c:pt idx="5962">
                  <c:v>73.333339144785995</c:v>
                </c:pt>
                <c:pt idx="5963">
                  <c:v>73.333339144785995</c:v>
                </c:pt>
                <c:pt idx="5964">
                  <c:v>66.666671385368005</c:v>
                </c:pt>
                <c:pt idx="5965">
                  <c:v>73.333339144785995</c:v>
                </c:pt>
                <c:pt idx="5966">
                  <c:v>66.666671385368005</c:v>
                </c:pt>
                <c:pt idx="5967">
                  <c:v>73.333339144785995</c:v>
                </c:pt>
                <c:pt idx="5968">
                  <c:v>73.333339144785995</c:v>
                </c:pt>
                <c:pt idx="5969">
                  <c:v>66.666671385368005</c:v>
                </c:pt>
                <c:pt idx="5970">
                  <c:v>73.333339144785995</c:v>
                </c:pt>
                <c:pt idx="5971">
                  <c:v>66.666671385368005</c:v>
                </c:pt>
                <c:pt idx="5972">
                  <c:v>66.666671385368005</c:v>
                </c:pt>
                <c:pt idx="5973">
                  <c:v>73.333339144785995</c:v>
                </c:pt>
                <c:pt idx="5974">
                  <c:v>66.666671385368005</c:v>
                </c:pt>
                <c:pt idx="5975">
                  <c:v>66.666671385368005</c:v>
                </c:pt>
                <c:pt idx="5976">
                  <c:v>73.333339144785995</c:v>
                </c:pt>
                <c:pt idx="5977">
                  <c:v>66.666671385368005</c:v>
                </c:pt>
                <c:pt idx="5978">
                  <c:v>66.666671385368005</c:v>
                </c:pt>
                <c:pt idx="5979">
                  <c:v>66.666671385368005</c:v>
                </c:pt>
                <c:pt idx="5980">
                  <c:v>66.666671385368005</c:v>
                </c:pt>
                <c:pt idx="5981">
                  <c:v>66.666671385368005</c:v>
                </c:pt>
                <c:pt idx="5982">
                  <c:v>66.666671385368005</c:v>
                </c:pt>
                <c:pt idx="5983">
                  <c:v>66.666671385368005</c:v>
                </c:pt>
                <c:pt idx="5984">
                  <c:v>66.666671385368005</c:v>
                </c:pt>
                <c:pt idx="5985">
                  <c:v>60.000003625949198</c:v>
                </c:pt>
                <c:pt idx="5986">
                  <c:v>66.666671385368005</c:v>
                </c:pt>
                <c:pt idx="5987">
                  <c:v>66.666671385368005</c:v>
                </c:pt>
                <c:pt idx="5988">
                  <c:v>66.666671385368005</c:v>
                </c:pt>
                <c:pt idx="5989">
                  <c:v>66.666671385368005</c:v>
                </c:pt>
                <c:pt idx="5990">
                  <c:v>60.000003625949198</c:v>
                </c:pt>
                <c:pt idx="5991">
                  <c:v>66.666671385368005</c:v>
                </c:pt>
                <c:pt idx="5992">
                  <c:v>66.666671385368005</c:v>
                </c:pt>
                <c:pt idx="5993">
                  <c:v>60.000003625949198</c:v>
                </c:pt>
                <c:pt idx="5994">
                  <c:v>66.666671385368005</c:v>
                </c:pt>
                <c:pt idx="5995">
                  <c:v>66.666671385368005</c:v>
                </c:pt>
                <c:pt idx="5996">
                  <c:v>60.000003625949198</c:v>
                </c:pt>
                <c:pt idx="5997">
                  <c:v>66.666671385368005</c:v>
                </c:pt>
                <c:pt idx="5998">
                  <c:v>60.000003625949198</c:v>
                </c:pt>
                <c:pt idx="5999">
                  <c:v>66.666671385368005</c:v>
                </c:pt>
                <c:pt idx="6000">
                  <c:v>60.000003625949198</c:v>
                </c:pt>
                <c:pt idx="6001">
                  <c:v>66.666671385368005</c:v>
                </c:pt>
                <c:pt idx="6002">
                  <c:v>60.000003625949198</c:v>
                </c:pt>
                <c:pt idx="6003">
                  <c:v>66.666671385368005</c:v>
                </c:pt>
                <c:pt idx="6004">
                  <c:v>60.000003625949198</c:v>
                </c:pt>
                <c:pt idx="6005">
                  <c:v>60.000003625949198</c:v>
                </c:pt>
                <c:pt idx="6006">
                  <c:v>66.666671385368005</c:v>
                </c:pt>
                <c:pt idx="6007">
                  <c:v>60.000003625949198</c:v>
                </c:pt>
                <c:pt idx="6008">
                  <c:v>66.666671385368005</c:v>
                </c:pt>
                <c:pt idx="6009">
                  <c:v>60.000003625949198</c:v>
                </c:pt>
                <c:pt idx="6010">
                  <c:v>60.000003625949198</c:v>
                </c:pt>
                <c:pt idx="6011">
                  <c:v>66.666671385368005</c:v>
                </c:pt>
                <c:pt idx="6012">
                  <c:v>60.000003625949198</c:v>
                </c:pt>
                <c:pt idx="6013">
                  <c:v>60.000003625949198</c:v>
                </c:pt>
                <c:pt idx="6014">
                  <c:v>66.666671385368005</c:v>
                </c:pt>
                <c:pt idx="6015">
                  <c:v>60.000003625949198</c:v>
                </c:pt>
                <c:pt idx="6016">
                  <c:v>60.000003625949198</c:v>
                </c:pt>
                <c:pt idx="6017">
                  <c:v>60.000003625949198</c:v>
                </c:pt>
                <c:pt idx="6018">
                  <c:v>60.000003625949198</c:v>
                </c:pt>
                <c:pt idx="6019">
                  <c:v>60.000003625949198</c:v>
                </c:pt>
                <c:pt idx="6020">
                  <c:v>60.000003625949198</c:v>
                </c:pt>
                <c:pt idx="6021">
                  <c:v>60.000003625949198</c:v>
                </c:pt>
                <c:pt idx="6022">
                  <c:v>60.000003625949198</c:v>
                </c:pt>
                <c:pt idx="6023">
                  <c:v>60.000003625949198</c:v>
                </c:pt>
                <c:pt idx="6024">
                  <c:v>60.000003625949198</c:v>
                </c:pt>
                <c:pt idx="6025">
                  <c:v>66.666671385368005</c:v>
                </c:pt>
                <c:pt idx="6026">
                  <c:v>60.000003625949198</c:v>
                </c:pt>
                <c:pt idx="6027">
                  <c:v>60.000003625949198</c:v>
                </c:pt>
                <c:pt idx="6028">
                  <c:v>60.000003625949198</c:v>
                </c:pt>
                <c:pt idx="6029">
                  <c:v>60.000003625949198</c:v>
                </c:pt>
                <c:pt idx="6030">
                  <c:v>53.333335866530739</c:v>
                </c:pt>
                <c:pt idx="6031">
                  <c:v>60.000003625949198</c:v>
                </c:pt>
                <c:pt idx="6032">
                  <c:v>60.000003625949198</c:v>
                </c:pt>
                <c:pt idx="6033">
                  <c:v>66.666671385368005</c:v>
                </c:pt>
                <c:pt idx="6034">
                  <c:v>53.333335866530739</c:v>
                </c:pt>
                <c:pt idx="6035">
                  <c:v>60.000003625949198</c:v>
                </c:pt>
                <c:pt idx="6036">
                  <c:v>60.000003625949198</c:v>
                </c:pt>
                <c:pt idx="6037">
                  <c:v>60.000003625949198</c:v>
                </c:pt>
                <c:pt idx="6038">
                  <c:v>60.000003625949198</c:v>
                </c:pt>
                <c:pt idx="6039">
                  <c:v>60.000003625949198</c:v>
                </c:pt>
                <c:pt idx="6040">
                  <c:v>60.000003625949198</c:v>
                </c:pt>
                <c:pt idx="6041">
                  <c:v>60.000003625949198</c:v>
                </c:pt>
                <c:pt idx="6042">
                  <c:v>60.000003625949198</c:v>
                </c:pt>
                <c:pt idx="6043">
                  <c:v>60.000003625949198</c:v>
                </c:pt>
                <c:pt idx="6044">
                  <c:v>60.000003625949198</c:v>
                </c:pt>
                <c:pt idx="6045">
                  <c:v>60.000003625949198</c:v>
                </c:pt>
                <c:pt idx="6046">
                  <c:v>60.000003625949198</c:v>
                </c:pt>
                <c:pt idx="6047">
                  <c:v>60.000003625949198</c:v>
                </c:pt>
                <c:pt idx="6048">
                  <c:v>60.000003625949198</c:v>
                </c:pt>
                <c:pt idx="6049">
                  <c:v>60.000003625949198</c:v>
                </c:pt>
                <c:pt idx="6050">
                  <c:v>60.000003625949198</c:v>
                </c:pt>
                <c:pt idx="6051">
                  <c:v>60.000003625949198</c:v>
                </c:pt>
                <c:pt idx="6052">
                  <c:v>60.000003625949198</c:v>
                </c:pt>
                <c:pt idx="6053">
                  <c:v>53.333335866530739</c:v>
                </c:pt>
                <c:pt idx="6054">
                  <c:v>66.666671385368005</c:v>
                </c:pt>
                <c:pt idx="6055">
                  <c:v>60.000003625949198</c:v>
                </c:pt>
                <c:pt idx="6056">
                  <c:v>53.333335866530739</c:v>
                </c:pt>
                <c:pt idx="6057">
                  <c:v>60.000003625949198</c:v>
                </c:pt>
                <c:pt idx="6058">
                  <c:v>60.000003625949198</c:v>
                </c:pt>
                <c:pt idx="6059">
                  <c:v>60.000003625949198</c:v>
                </c:pt>
                <c:pt idx="6060">
                  <c:v>60.000003625949198</c:v>
                </c:pt>
                <c:pt idx="6061">
                  <c:v>60.000003625949198</c:v>
                </c:pt>
                <c:pt idx="6062">
                  <c:v>60.000003625949198</c:v>
                </c:pt>
                <c:pt idx="6063">
                  <c:v>60.000003625949198</c:v>
                </c:pt>
                <c:pt idx="6064">
                  <c:v>53.333335866530739</c:v>
                </c:pt>
                <c:pt idx="6065">
                  <c:v>60.000003625949198</c:v>
                </c:pt>
                <c:pt idx="6066">
                  <c:v>60.000003625949198</c:v>
                </c:pt>
                <c:pt idx="6067">
                  <c:v>60.000003625949198</c:v>
                </c:pt>
                <c:pt idx="6068">
                  <c:v>60.000003625949198</c:v>
                </c:pt>
                <c:pt idx="6069">
                  <c:v>60.000003625949198</c:v>
                </c:pt>
                <c:pt idx="6070">
                  <c:v>60.000003625949198</c:v>
                </c:pt>
                <c:pt idx="6071">
                  <c:v>53.333335866530739</c:v>
                </c:pt>
                <c:pt idx="6072">
                  <c:v>60.000003625949198</c:v>
                </c:pt>
                <c:pt idx="6073">
                  <c:v>60.000003625949198</c:v>
                </c:pt>
                <c:pt idx="6074">
                  <c:v>53.333335866530739</c:v>
                </c:pt>
                <c:pt idx="6075">
                  <c:v>60.000003625949198</c:v>
                </c:pt>
                <c:pt idx="6076">
                  <c:v>60.000003625949198</c:v>
                </c:pt>
                <c:pt idx="6077">
                  <c:v>53.333335866530739</c:v>
                </c:pt>
                <c:pt idx="6078">
                  <c:v>60.000003625949198</c:v>
                </c:pt>
                <c:pt idx="6079">
                  <c:v>53.333335866530739</c:v>
                </c:pt>
                <c:pt idx="6080">
                  <c:v>60.000003625949198</c:v>
                </c:pt>
                <c:pt idx="6081">
                  <c:v>60.000003625949198</c:v>
                </c:pt>
                <c:pt idx="6082">
                  <c:v>53.333335866530739</c:v>
                </c:pt>
                <c:pt idx="6083">
                  <c:v>60.000003625949198</c:v>
                </c:pt>
                <c:pt idx="6084">
                  <c:v>53.333335866530739</c:v>
                </c:pt>
                <c:pt idx="6085">
                  <c:v>60.000003625949198</c:v>
                </c:pt>
                <c:pt idx="6086">
                  <c:v>60.000003625949198</c:v>
                </c:pt>
                <c:pt idx="6087">
                  <c:v>53.333335866530739</c:v>
                </c:pt>
                <c:pt idx="6088">
                  <c:v>60.000003625949198</c:v>
                </c:pt>
                <c:pt idx="6089">
                  <c:v>60.000003625949198</c:v>
                </c:pt>
                <c:pt idx="6090">
                  <c:v>53.333335866530739</c:v>
                </c:pt>
                <c:pt idx="6091">
                  <c:v>60.000003625949198</c:v>
                </c:pt>
                <c:pt idx="6092">
                  <c:v>60.000003625949198</c:v>
                </c:pt>
                <c:pt idx="6093">
                  <c:v>53.333335866530739</c:v>
                </c:pt>
                <c:pt idx="6094">
                  <c:v>60.000003625949198</c:v>
                </c:pt>
                <c:pt idx="6095">
                  <c:v>60.000003625949198</c:v>
                </c:pt>
                <c:pt idx="6096">
                  <c:v>53.333335866530739</c:v>
                </c:pt>
                <c:pt idx="6097">
                  <c:v>60.000003625949198</c:v>
                </c:pt>
                <c:pt idx="6098">
                  <c:v>60.000003625949198</c:v>
                </c:pt>
                <c:pt idx="6099">
                  <c:v>53.333335866530739</c:v>
                </c:pt>
                <c:pt idx="6100">
                  <c:v>60.000003625949198</c:v>
                </c:pt>
                <c:pt idx="6101">
                  <c:v>60.000003625949198</c:v>
                </c:pt>
                <c:pt idx="6102">
                  <c:v>53.333335866530739</c:v>
                </c:pt>
                <c:pt idx="6103">
                  <c:v>60.000003625949198</c:v>
                </c:pt>
                <c:pt idx="6104">
                  <c:v>60.000003625949198</c:v>
                </c:pt>
                <c:pt idx="6105">
                  <c:v>53.333335866530739</c:v>
                </c:pt>
                <c:pt idx="6106">
                  <c:v>60.000003625949198</c:v>
                </c:pt>
                <c:pt idx="6107">
                  <c:v>60.000003625949198</c:v>
                </c:pt>
                <c:pt idx="6108">
                  <c:v>53.333335866530739</c:v>
                </c:pt>
                <c:pt idx="6109">
                  <c:v>60.000003625949198</c:v>
                </c:pt>
                <c:pt idx="6110">
                  <c:v>53.333335866530739</c:v>
                </c:pt>
                <c:pt idx="6111">
                  <c:v>60.000003625949198</c:v>
                </c:pt>
                <c:pt idx="6112">
                  <c:v>53.333335866530739</c:v>
                </c:pt>
                <c:pt idx="6113">
                  <c:v>60.000003625949198</c:v>
                </c:pt>
                <c:pt idx="6114">
                  <c:v>53.333335866530739</c:v>
                </c:pt>
                <c:pt idx="6115">
                  <c:v>60.000003625949198</c:v>
                </c:pt>
                <c:pt idx="6116">
                  <c:v>53.333335866530739</c:v>
                </c:pt>
                <c:pt idx="6117">
                  <c:v>53.333335866530739</c:v>
                </c:pt>
                <c:pt idx="6118">
                  <c:v>60.000003625949198</c:v>
                </c:pt>
                <c:pt idx="6119">
                  <c:v>53.333335866530739</c:v>
                </c:pt>
                <c:pt idx="6120">
                  <c:v>53.333335866530739</c:v>
                </c:pt>
                <c:pt idx="6121">
                  <c:v>60.000003625949198</c:v>
                </c:pt>
                <c:pt idx="6122">
                  <c:v>53.333335866530739</c:v>
                </c:pt>
                <c:pt idx="6123">
                  <c:v>53.333335866530739</c:v>
                </c:pt>
                <c:pt idx="6124">
                  <c:v>53.333335866530739</c:v>
                </c:pt>
                <c:pt idx="6125">
                  <c:v>60.000003625949198</c:v>
                </c:pt>
                <c:pt idx="6126">
                  <c:v>53.333335866530739</c:v>
                </c:pt>
                <c:pt idx="6127">
                  <c:v>53.333335866530739</c:v>
                </c:pt>
                <c:pt idx="6128">
                  <c:v>53.333335866530739</c:v>
                </c:pt>
                <c:pt idx="6129">
                  <c:v>53.333335866530739</c:v>
                </c:pt>
                <c:pt idx="6130">
                  <c:v>53.333335866530739</c:v>
                </c:pt>
                <c:pt idx="6131">
                  <c:v>53.333335866530739</c:v>
                </c:pt>
                <c:pt idx="6132">
                  <c:v>53.333335866530739</c:v>
                </c:pt>
                <c:pt idx="6133">
                  <c:v>53.333335866530739</c:v>
                </c:pt>
                <c:pt idx="6134">
                  <c:v>53.333335866530739</c:v>
                </c:pt>
                <c:pt idx="6135">
                  <c:v>53.333335866530739</c:v>
                </c:pt>
                <c:pt idx="6136">
                  <c:v>53.333335866530739</c:v>
                </c:pt>
                <c:pt idx="6137">
                  <c:v>53.333335866530739</c:v>
                </c:pt>
                <c:pt idx="6138">
                  <c:v>53.333335866530739</c:v>
                </c:pt>
                <c:pt idx="6139">
                  <c:v>46.6666712115208</c:v>
                </c:pt>
                <c:pt idx="6140">
                  <c:v>53.333335866530739</c:v>
                </c:pt>
                <c:pt idx="6141">
                  <c:v>53.333335866530739</c:v>
                </c:pt>
                <c:pt idx="6142">
                  <c:v>46.6666712115208</c:v>
                </c:pt>
                <c:pt idx="6143">
                  <c:v>53.333335866530739</c:v>
                </c:pt>
                <c:pt idx="6144">
                  <c:v>53.333335866530739</c:v>
                </c:pt>
                <c:pt idx="6145">
                  <c:v>46.6666712115208</c:v>
                </c:pt>
                <c:pt idx="6146">
                  <c:v>53.333335866530739</c:v>
                </c:pt>
                <c:pt idx="6147">
                  <c:v>53.333335866530739</c:v>
                </c:pt>
                <c:pt idx="6148">
                  <c:v>46.6666712115208</c:v>
                </c:pt>
                <c:pt idx="6149">
                  <c:v>53.333335866530739</c:v>
                </c:pt>
                <c:pt idx="6150">
                  <c:v>46.6666712115208</c:v>
                </c:pt>
                <c:pt idx="6151">
                  <c:v>46.6666712115208</c:v>
                </c:pt>
                <c:pt idx="6152">
                  <c:v>53.333335866530739</c:v>
                </c:pt>
                <c:pt idx="6153">
                  <c:v>46.6666712115208</c:v>
                </c:pt>
                <c:pt idx="6154">
                  <c:v>46.6666712115208</c:v>
                </c:pt>
                <c:pt idx="6155">
                  <c:v>53.333335866530739</c:v>
                </c:pt>
                <c:pt idx="6156">
                  <c:v>46.6666712115208</c:v>
                </c:pt>
                <c:pt idx="6157">
                  <c:v>46.6666712115208</c:v>
                </c:pt>
                <c:pt idx="6158">
                  <c:v>46.6666712115208</c:v>
                </c:pt>
                <c:pt idx="6159">
                  <c:v>46.6666712115208</c:v>
                </c:pt>
                <c:pt idx="6160">
                  <c:v>46.6666712115208</c:v>
                </c:pt>
                <c:pt idx="6161">
                  <c:v>46.6666712115208</c:v>
                </c:pt>
                <c:pt idx="6162">
                  <c:v>46.6666712115208</c:v>
                </c:pt>
                <c:pt idx="6163">
                  <c:v>46.6666712115208</c:v>
                </c:pt>
                <c:pt idx="6164">
                  <c:v>46.6666712115208</c:v>
                </c:pt>
                <c:pt idx="6165">
                  <c:v>46.6666712115208</c:v>
                </c:pt>
                <c:pt idx="6166">
                  <c:v>46.6666712115208</c:v>
                </c:pt>
                <c:pt idx="6167">
                  <c:v>46.6666712115208</c:v>
                </c:pt>
                <c:pt idx="6168">
                  <c:v>46.6666712115208</c:v>
                </c:pt>
                <c:pt idx="6169">
                  <c:v>40.000003452102327</c:v>
                </c:pt>
                <c:pt idx="6170">
                  <c:v>46.6666712115208</c:v>
                </c:pt>
                <c:pt idx="6171">
                  <c:v>46.6666712115208</c:v>
                </c:pt>
                <c:pt idx="6172">
                  <c:v>46.6666712115208</c:v>
                </c:pt>
                <c:pt idx="6173">
                  <c:v>40.000003452102327</c:v>
                </c:pt>
                <c:pt idx="6174">
                  <c:v>46.6666712115208</c:v>
                </c:pt>
                <c:pt idx="6175">
                  <c:v>46.6666712115208</c:v>
                </c:pt>
                <c:pt idx="6176">
                  <c:v>40.000003452102327</c:v>
                </c:pt>
                <c:pt idx="6177">
                  <c:v>46.6666712115208</c:v>
                </c:pt>
                <c:pt idx="6178">
                  <c:v>40.000003452102327</c:v>
                </c:pt>
                <c:pt idx="6179">
                  <c:v>46.6666712115208</c:v>
                </c:pt>
                <c:pt idx="6180">
                  <c:v>40.000003452102327</c:v>
                </c:pt>
                <c:pt idx="6181">
                  <c:v>46.6666712115208</c:v>
                </c:pt>
                <c:pt idx="6182">
                  <c:v>40.000003452102327</c:v>
                </c:pt>
                <c:pt idx="6183">
                  <c:v>46.6666712115208</c:v>
                </c:pt>
                <c:pt idx="6184">
                  <c:v>40.000003452102327</c:v>
                </c:pt>
                <c:pt idx="6185">
                  <c:v>46.6666712115208</c:v>
                </c:pt>
                <c:pt idx="6186">
                  <c:v>40.000003452102327</c:v>
                </c:pt>
                <c:pt idx="6187">
                  <c:v>46.6666712115208</c:v>
                </c:pt>
                <c:pt idx="6188">
                  <c:v>40.000003452102327</c:v>
                </c:pt>
                <c:pt idx="6189">
                  <c:v>46.6666712115208</c:v>
                </c:pt>
                <c:pt idx="6190">
                  <c:v>40.000003452102327</c:v>
                </c:pt>
                <c:pt idx="6191">
                  <c:v>46.6666712115208</c:v>
                </c:pt>
                <c:pt idx="6192">
                  <c:v>40.000003452102327</c:v>
                </c:pt>
                <c:pt idx="6193">
                  <c:v>40.000003452102327</c:v>
                </c:pt>
                <c:pt idx="6194">
                  <c:v>46.6666712115208</c:v>
                </c:pt>
                <c:pt idx="6195">
                  <c:v>40.000003452102327</c:v>
                </c:pt>
                <c:pt idx="6196">
                  <c:v>46.6666712115208</c:v>
                </c:pt>
                <c:pt idx="6197">
                  <c:v>40.000003452102327</c:v>
                </c:pt>
                <c:pt idx="6198">
                  <c:v>40.000003452102327</c:v>
                </c:pt>
                <c:pt idx="6199">
                  <c:v>46.6666712115208</c:v>
                </c:pt>
                <c:pt idx="6200">
                  <c:v>40.000003452102327</c:v>
                </c:pt>
                <c:pt idx="6201">
                  <c:v>40.000003452102327</c:v>
                </c:pt>
                <c:pt idx="6202">
                  <c:v>46.6666712115208</c:v>
                </c:pt>
                <c:pt idx="6203">
                  <c:v>40.000003452102327</c:v>
                </c:pt>
                <c:pt idx="6204">
                  <c:v>40.000003452102327</c:v>
                </c:pt>
                <c:pt idx="6205">
                  <c:v>46.6666712115208</c:v>
                </c:pt>
                <c:pt idx="6206">
                  <c:v>40.000003452102327</c:v>
                </c:pt>
                <c:pt idx="6207">
                  <c:v>40.000003452102327</c:v>
                </c:pt>
                <c:pt idx="6208">
                  <c:v>40.000003452102327</c:v>
                </c:pt>
                <c:pt idx="6209">
                  <c:v>46.6666712115208</c:v>
                </c:pt>
                <c:pt idx="6210">
                  <c:v>40.000003452102327</c:v>
                </c:pt>
                <c:pt idx="6211">
                  <c:v>40.000003452102327</c:v>
                </c:pt>
                <c:pt idx="6212">
                  <c:v>40.000003452102327</c:v>
                </c:pt>
                <c:pt idx="6213">
                  <c:v>40.000003452102327</c:v>
                </c:pt>
                <c:pt idx="6214">
                  <c:v>40.000003452102327</c:v>
                </c:pt>
                <c:pt idx="6215">
                  <c:v>46.6666712115208</c:v>
                </c:pt>
                <c:pt idx="6216">
                  <c:v>40.000003452102327</c:v>
                </c:pt>
                <c:pt idx="6217">
                  <c:v>40.000003452102327</c:v>
                </c:pt>
                <c:pt idx="6218">
                  <c:v>40.000003452102327</c:v>
                </c:pt>
                <c:pt idx="6219">
                  <c:v>40.000003452102327</c:v>
                </c:pt>
                <c:pt idx="6220">
                  <c:v>40.000003452102327</c:v>
                </c:pt>
                <c:pt idx="6221">
                  <c:v>40.000003452102327</c:v>
                </c:pt>
                <c:pt idx="6222">
                  <c:v>46.6666712115208</c:v>
                </c:pt>
                <c:pt idx="6223">
                  <c:v>40.000003452102327</c:v>
                </c:pt>
                <c:pt idx="6224">
                  <c:v>40.000003452102327</c:v>
                </c:pt>
                <c:pt idx="6225">
                  <c:v>40.000003452102327</c:v>
                </c:pt>
                <c:pt idx="6226">
                  <c:v>40.000003452102327</c:v>
                </c:pt>
                <c:pt idx="6227">
                  <c:v>46.6666712115208</c:v>
                </c:pt>
                <c:pt idx="6228">
                  <c:v>40.000003452102327</c:v>
                </c:pt>
                <c:pt idx="6229">
                  <c:v>40.000003452102327</c:v>
                </c:pt>
                <c:pt idx="6230">
                  <c:v>40.000003452102327</c:v>
                </c:pt>
                <c:pt idx="6231">
                  <c:v>40.000003452102327</c:v>
                </c:pt>
                <c:pt idx="6232">
                  <c:v>40.000003452102327</c:v>
                </c:pt>
                <c:pt idx="6233">
                  <c:v>46.6666712115208</c:v>
                </c:pt>
                <c:pt idx="6234">
                  <c:v>40.000003452102327</c:v>
                </c:pt>
                <c:pt idx="6235">
                  <c:v>40.000003452102327</c:v>
                </c:pt>
                <c:pt idx="6236">
                  <c:v>40.000003452102327</c:v>
                </c:pt>
                <c:pt idx="6237">
                  <c:v>40.000003452102327</c:v>
                </c:pt>
                <c:pt idx="6238">
                  <c:v>46.6666712115208</c:v>
                </c:pt>
                <c:pt idx="6239">
                  <c:v>40.000003452102327</c:v>
                </c:pt>
                <c:pt idx="6240">
                  <c:v>40.000003452102327</c:v>
                </c:pt>
                <c:pt idx="6241">
                  <c:v>40.000003452102327</c:v>
                </c:pt>
                <c:pt idx="6242">
                  <c:v>46.6666712115208</c:v>
                </c:pt>
                <c:pt idx="6243">
                  <c:v>40.000003452102327</c:v>
                </c:pt>
                <c:pt idx="6244">
                  <c:v>40.000003452102327</c:v>
                </c:pt>
                <c:pt idx="6245">
                  <c:v>40.000003452102327</c:v>
                </c:pt>
                <c:pt idx="6246">
                  <c:v>46.6666712115208</c:v>
                </c:pt>
                <c:pt idx="6247">
                  <c:v>40.000003452102327</c:v>
                </c:pt>
                <c:pt idx="6248">
                  <c:v>40.000003452102327</c:v>
                </c:pt>
                <c:pt idx="6249">
                  <c:v>40.000003452102327</c:v>
                </c:pt>
                <c:pt idx="6250">
                  <c:v>46.6666712115208</c:v>
                </c:pt>
                <c:pt idx="6251">
                  <c:v>40.000003452102327</c:v>
                </c:pt>
                <c:pt idx="6252">
                  <c:v>40.000003452102327</c:v>
                </c:pt>
                <c:pt idx="6253">
                  <c:v>40.000003452102327</c:v>
                </c:pt>
                <c:pt idx="6254">
                  <c:v>46.6666712115208</c:v>
                </c:pt>
                <c:pt idx="6255">
                  <c:v>40.000003452102327</c:v>
                </c:pt>
                <c:pt idx="6256">
                  <c:v>40.000003452102327</c:v>
                </c:pt>
                <c:pt idx="6257">
                  <c:v>40.000003452102327</c:v>
                </c:pt>
                <c:pt idx="6258">
                  <c:v>46.6666712115208</c:v>
                </c:pt>
                <c:pt idx="6259">
                  <c:v>40.000003452102327</c:v>
                </c:pt>
                <c:pt idx="6260">
                  <c:v>40.000003452102327</c:v>
                </c:pt>
                <c:pt idx="6261">
                  <c:v>40.000003452102327</c:v>
                </c:pt>
                <c:pt idx="6262">
                  <c:v>40.000003452102327</c:v>
                </c:pt>
                <c:pt idx="6263">
                  <c:v>40.000003452102327</c:v>
                </c:pt>
                <c:pt idx="6264">
                  <c:v>40.000003452102327</c:v>
                </c:pt>
                <c:pt idx="6265">
                  <c:v>46.6666712115208</c:v>
                </c:pt>
                <c:pt idx="6266">
                  <c:v>40.000003452102327</c:v>
                </c:pt>
                <c:pt idx="6267">
                  <c:v>40.000003452102327</c:v>
                </c:pt>
                <c:pt idx="6268">
                  <c:v>40.000003452102327</c:v>
                </c:pt>
                <c:pt idx="6269">
                  <c:v>40.000003452102327</c:v>
                </c:pt>
                <c:pt idx="6270">
                  <c:v>40.000003452102327</c:v>
                </c:pt>
                <c:pt idx="6271">
                  <c:v>40.000003452102327</c:v>
                </c:pt>
                <c:pt idx="6272">
                  <c:v>40.000003452102327</c:v>
                </c:pt>
                <c:pt idx="6273">
                  <c:v>33.333335692683868</c:v>
                </c:pt>
                <c:pt idx="6274">
                  <c:v>40.000003452102327</c:v>
                </c:pt>
                <c:pt idx="6275">
                  <c:v>40.000003452102327</c:v>
                </c:pt>
                <c:pt idx="6276">
                  <c:v>40.000003452102327</c:v>
                </c:pt>
                <c:pt idx="6277">
                  <c:v>40.000003452102327</c:v>
                </c:pt>
                <c:pt idx="6278">
                  <c:v>40.000003452102327</c:v>
                </c:pt>
                <c:pt idx="6279">
                  <c:v>40.000003452102327</c:v>
                </c:pt>
                <c:pt idx="6280">
                  <c:v>40.000003452102327</c:v>
                </c:pt>
                <c:pt idx="6281">
                  <c:v>40.000003452102327</c:v>
                </c:pt>
                <c:pt idx="6282">
                  <c:v>40.000003452102327</c:v>
                </c:pt>
                <c:pt idx="6283">
                  <c:v>40.000003452102327</c:v>
                </c:pt>
                <c:pt idx="6284">
                  <c:v>40.000003452102327</c:v>
                </c:pt>
                <c:pt idx="6285">
                  <c:v>40.000003452102327</c:v>
                </c:pt>
                <c:pt idx="6286">
                  <c:v>40.000003452102327</c:v>
                </c:pt>
                <c:pt idx="6287">
                  <c:v>40.000003452102327</c:v>
                </c:pt>
                <c:pt idx="6288">
                  <c:v>40.000003452102327</c:v>
                </c:pt>
                <c:pt idx="6289">
                  <c:v>40.000003452102327</c:v>
                </c:pt>
                <c:pt idx="6290">
                  <c:v>40.000003452102327</c:v>
                </c:pt>
                <c:pt idx="6291">
                  <c:v>40.000003452102327</c:v>
                </c:pt>
                <c:pt idx="6292">
                  <c:v>40.000003452102327</c:v>
                </c:pt>
                <c:pt idx="6293">
                  <c:v>40.000003452102327</c:v>
                </c:pt>
                <c:pt idx="6294">
                  <c:v>40.000003452102327</c:v>
                </c:pt>
                <c:pt idx="6295">
                  <c:v>40.000003452102327</c:v>
                </c:pt>
                <c:pt idx="6296">
                  <c:v>40.000003452102327</c:v>
                </c:pt>
                <c:pt idx="6297">
                  <c:v>40.000003452102327</c:v>
                </c:pt>
                <c:pt idx="6298">
                  <c:v>40.000003452102327</c:v>
                </c:pt>
                <c:pt idx="6299">
                  <c:v>40.000003452102327</c:v>
                </c:pt>
                <c:pt idx="6300">
                  <c:v>33.333335692683868</c:v>
                </c:pt>
                <c:pt idx="6301">
                  <c:v>40.000003452102327</c:v>
                </c:pt>
                <c:pt idx="6302">
                  <c:v>40.000003452102327</c:v>
                </c:pt>
                <c:pt idx="6303">
                  <c:v>40.000003452102327</c:v>
                </c:pt>
                <c:pt idx="6304">
                  <c:v>40.000003452102327</c:v>
                </c:pt>
                <c:pt idx="6305">
                  <c:v>33.333335692683868</c:v>
                </c:pt>
                <c:pt idx="6306">
                  <c:v>40.000003452102327</c:v>
                </c:pt>
                <c:pt idx="6307">
                  <c:v>40.000003452102327</c:v>
                </c:pt>
                <c:pt idx="6308">
                  <c:v>33.333335692683868</c:v>
                </c:pt>
                <c:pt idx="6309">
                  <c:v>40.000003452102327</c:v>
                </c:pt>
                <c:pt idx="6310">
                  <c:v>40.000003452102327</c:v>
                </c:pt>
                <c:pt idx="6311">
                  <c:v>33.333335692683868</c:v>
                </c:pt>
                <c:pt idx="6312">
                  <c:v>40.000003452102327</c:v>
                </c:pt>
                <c:pt idx="6313">
                  <c:v>40.000003452102327</c:v>
                </c:pt>
                <c:pt idx="6314">
                  <c:v>33.333335692683868</c:v>
                </c:pt>
                <c:pt idx="6315">
                  <c:v>40.000003452102327</c:v>
                </c:pt>
                <c:pt idx="6316">
                  <c:v>40.000003452102327</c:v>
                </c:pt>
                <c:pt idx="6317">
                  <c:v>33.333335692683868</c:v>
                </c:pt>
                <c:pt idx="6318">
                  <c:v>40.000003452102327</c:v>
                </c:pt>
                <c:pt idx="6319">
                  <c:v>40.000003452102327</c:v>
                </c:pt>
                <c:pt idx="6320">
                  <c:v>40.000003452102327</c:v>
                </c:pt>
                <c:pt idx="6321">
                  <c:v>40.000003452102327</c:v>
                </c:pt>
                <c:pt idx="6322">
                  <c:v>33.333335692683868</c:v>
                </c:pt>
                <c:pt idx="6323">
                  <c:v>40.000003452102327</c:v>
                </c:pt>
                <c:pt idx="6324">
                  <c:v>40.000003452102327</c:v>
                </c:pt>
                <c:pt idx="6325">
                  <c:v>40.000003452102327</c:v>
                </c:pt>
                <c:pt idx="6326">
                  <c:v>40.000003452102327</c:v>
                </c:pt>
                <c:pt idx="6327">
                  <c:v>40.000003452102327</c:v>
                </c:pt>
                <c:pt idx="6328">
                  <c:v>33.333335692683868</c:v>
                </c:pt>
                <c:pt idx="6329">
                  <c:v>40.000003452102327</c:v>
                </c:pt>
                <c:pt idx="6330">
                  <c:v>40.000003452102327</c:v>
                </c:pt>
                <c:pt idx="6331">
                  <c:v>40.000003452102327</c:v>
                </c:pt>
                <c:pt idx="6332">
                  <c:v>40.000003452102327</c:v>
                </c:pt>
                <c:pt idx="6333">
                  <c:v>33.333335692683868</c:v>
                </c:pt>
                <c:pt idx="6334">
                  <c:v>40.000003452102327</c:v>
                </c:pt>
                <c:pt idx="6335">
                  <c:v>40.000003452102327</c:v>
                </c:pt>
                <c:pt idx="6336">
                  <c:v>40.000003452102327</c:v>
                </c:pt>
                <c:pt idx="6337">
                  <c:v>40.000003452102327</c:v>
                </c:pt>
                <c:pt idx="6338">
                  <c:v>33.333335692683868</c:v>
                </c:pt>
                <c:pt idx="6339">
                  <c:v>40.000003452102327</c:v>
                </c:pt>
                <c:pt idx="6340">
                  <c:v>40.000003452102327</c:v>
                </c:pt>
                <c:pt idx="6341">
                  <c:v>40.000003452102327</c:v>
                </c:pt>
                <c:pt idx="6342">
                  <c:v>33.333335692683868</c:v>
                </c:pt>
                <c:pt idx="6343">
                  <c:v>40.000003452102327</c:v>
                </c:pt>
                <c:pt idx="6344">
                  <c:v>40.000003452102327</c:v>
                </c:pt>
                <c:pt idx="6345">
                  <c:v>40.000003452102327</c:v>
                </c:pt>
                <c:pt idx="6346">
                  <c:v>40.000003452102327</c:v>
                </c:pt>
                <c:pt idx="6347">
                  <c:v>33.333335692683868</c:v>
                </c:pt>
                <c:pt idx="6348">
                  <c:v>40.000003452102327</c:v>
                </c:pt>
                <c:pt idx="6349">
                  <c:v>40.000003452102327</c:v>
                </c:pt>
                <c:pt idx="6350">
                  <c:v>40.000003452102327</c:v>
                </c:pt>
                <c:pt idx="6351">
                  <c:v>40.000003452102327</c:v>
                </c:pt>
                <c:pt idx="6352">
                  <c:v>40.000003452102327</c:v>
                </c:pt>
                <c:pt idx="6353">
                  <c:v>40.000003452102327</c:v>
                </c:pt>
                <c:pt idx="6354">
                  <c:v>40.000003452102327</c:v>
                </c:pt>
                <c:pt idx="6355">
                  <c:v>33.333335692683868</c:v>
                </c:pt>
                <c:pt idx="6356">
                  <c:v>40.000003452102327</c:v>
                </c:pt>
                <c:pt idx="6357">
                  <c:v>40.000003452102327</c:v>
                </c:pt>
                <c:pt idx="6358">
                  <c:v>40.000003452102327</c:v>
                </c:pt>
                <c:pt idx="6359">
                  <c:v>40.000003452102327</c:v>
                </c:pt>
                <c:pt idx="6360">
                  <c:v>33.333335692683868</c:v>
                </c:pt>
                <c:pt idx="6361">
                  <c:v>40.000003452102327</c:v>
                </c:pt>
                <c:pt idx="6362">
                  <c:v>40.000003452102327</c:v>
                </c:pt>
                <c:pt idx="6363">
                  <c:v>33.333335692683868</c:v>
                </c:pt>
                <c:pt idx="6364">
                  <c:v>40.000003452102327</c:v>
                </c:pt>
                <c:pt idx="6365">
                  <c:v>33.333335692683868</c:v>
                </c:pt>
                <c:pt idx="6366">
                  <c:v>40.000003452102327</c:v>
                </c:pt>
                <c:pt idx="6367">
                  <c:v>40.000003452102327</c:v>
                </c:pt>
                <c:pt idx="6368">
                  <c:v>33.333335692683868</c:v>
                </c:pt>
                <c:pt idx="6369">
                  <c:v>40.000003452102327</c:v>
                </c:pt>
                <c:pt idx="6370">
                  <c:v>33.333335692683868</c:v>
                </c:pt>
                <c:pt idx="6371">
                  <c:v>40.000003452102327</c:v>
                </c:pt>
                <c:pt idx="6372">
                  <c:v>40.000003452102327</c:v>
                </c:pt>
                <c:pt idx="6373">
                  <c:v>33.333335692683868</c:v>
                </c:pt>
                <c:pt idx="6374">
                  <c:v>40.000003452102327</c:v>
                </c:pt>
                <c:pt idx="6375">
                  <c:v>33.333335692683868</c:v>
                </c:pt>
                <c:pt idx="6376">
                  <c:v>40.000003452102327</c:v>
                </c:pt>
                <c:pt idx="6377">
                  <c:v>33.333335692683868</c:v>
                </c:pt>
                <c:pt idx="6378">
                  <c:v>40.000003452102327</c:v>
                </c:pt>
                <c:pt idx="6379">
                  <c:v>33.333335692683868</c:v>
                </c:pt>
                <c:pt idx="6380">
                  <c:v>40.000003452102327</c:v>
                </c:pt>
                <c:pt idx="6381">
                  <c:v>33.333335692683868</c:v>
                </c:pt>
                <c:pt idx="6382">
                  <c:v>40.000003452102327</c:v>
                </c:pt>
                <c:pt idx="6383">
                  <c:v>40.000003452102327</c:v>
                </c:pt>
                <c:pt idx="6384">
                  <c:v>33.333335692683868</c:v>
                </c:pt>
                <c:pt idx="6385">
                  <c:v>40.000003452102327</c:v>
                </c:pt>
                <c:pt idx="6386">
                  <c:v>33.333335692683868</c:v>
                </c:pt>
                <c:pt idx="6387">
                  <c:v>40.000003452102327</c:v>
                </c:pt>
                <c:pt idx="6388">
                  <c:v>33.333335692683868</c:v>
                </c:pt>
                <c:pt idx="6389">
                  <c:v>40.000003452102327</c:v>
                </c:pt>
                <c:pt idx="6390">
                  <c:v>33.333335692683868</c:v>
                </c:pt>
                <c:pt idx="6391">
                  <c:v>40.000003452102327</c:v>
                </c:pt>
                <c:pt idx="6392">
                  <c:v>33.333335692683868</c:v>
                </c:pt>
                <c:pt idx="6393">
                  <c:v>40.000003452102327</c:v>
                </c:pt>
                <c:pt idx="6394">
                  <c:v>33.333335692683868</c:v>
                </c:pt>
                <c:pt idx="6395">
                  <c:v>40.000003452102327</c:v>
                </c:pt>
                <c:pt idx="6396">
                  <c:v>33.333335692683868</c:v>
                </c:pt>
                <c:pt idx="6397">
                  <c:v>40.000003452102327</c:v>
                </c:pt>
                <c:pt idx="6398">
                  <c:v>33.333335692683868</c:v>
                </c:pt>
                <c:pt idx="6399">
                  <c:v>33.333335692683868</c:v>
                </c:pt>
                <c:pt idx="6400">
                  <c:v>40.000003452102327</c:v>
                </c:pt>
                <c:pt idx="6401">
                  <c:v>33.333335692683868</c:v>
                </c:pt>
                <c:pt idx="6402">
                  <c:v>33.333335692683868</c:v>
                </c:pt>
                <c:pt idx="6403">
                  <c:v>40.000003452102327</c:v>
                </c:pt>
                <c:pt idx="6404">
                  <c:v>33.333335692683868</c:v>
                </c:pt>
                <c:pt idx="6405">
                  <c:v>40.000003452102327</c:v>
                </c:pt>
                <c:pt idx="6406">
                  <c:v>33.333335692683868</c:v>
                </c:pt>
                <c:pt idx="6407">
                  <c:v>33.333335692683868</c:v>
                </c:pt>
                <c:pt idx="6408">
                  <c:v>33.333335692683868</c:v>
                </c:pt>
                <c:pt idx="6409">
                  <c:v>40.000003452102327</c:v>
                </c:pt>
                <c:pt idx="6410">
                  <c:v>33.333335692683868</c:v>
                </c:pt>
                <c:pt idx="6411">
                  <c:v>33.333335692683868</c:v>
                </c:pt>
                <c:pt idx="6412">
                  <c:v>40.000003452102327</c:v>
                </c:pt>
                <c:pt idx="6413">
                  <c:v>33.333335692683868</c:v>
                </c:pt>
                <c:pt idx="6414">
                  <c:v>33.333335692683868</c:v>
                </c:pt>
                <c:pt idx="6415">
                  <c:v>33.333335692683868</c:v>
                </c:pt>
                <c:pt idx="6416">
                  <c:v>40.000003452102327</c:v>
                </c:pt>
                <c:pt idx="6417">
                  <c:v>33.333335692683868</c:v>
                </c:pt>
                <c:pt idx="6418">
                  <c:v>33.333335692683868</c:v>
                </c:pt>
                <c:pt idx="6419">
                  <c:v>33.333335692683868</c:v>
                </c:pt>
                <c:pt idx="6420">
                  <c:v>33.333335692683868</c:v>
                </c:pt>
                <c:pt idx="6421">
                  <c:v>33.333335692683868</c:v>
                </c:pt>
                <c:pt idx="6422">
                  <c:v>40.000003452102327</c:v>
                </c:pt>
                <c:pt idx="6423">
                  <c:v>33.333335692683868</c:v>
                </c:pt>
                <c:pt idx="6424">
                  <c:v>33.333335692683868</c:v>
                </c:pt>
                <c:pt idx="6425">
                  <c:v>33.333335692683868</c:v>
                </c:pt>
                <c:pt idx="6426">
                  <c:v>33.333335692683868</c:v>
                </c:pt>
                <c:pt idx="6427">
                  <c:v>33.333335692683868</c:v>
                </c:pt>
                <c:pt idx="6428">
                  <c:v>33.333335692683868</c:v>
                </c:pt>
                <c:pt idx="6429">
                  <c:v>33.333335692683868</c:v>
                </c:pt>
                <c:pt idx="6430">
                  <c:v>33.333335692683868</c:v>
                </c:pt>
                <c:pt idx="6431">
                  <c:v>33.333335692683868</c:v>
                </c:pt>
                <c:pt idx="6432">
                  <c:v>33.333335692683868</c:v>
                </c:pt>
                <c:pt idx="6433">
                  <c:v>33.333335692683868</c:v>
                </c:pt>
                <c:pt idx="6434">
                  <c:v>33.333335692683868</c:v>
                </c:pt>
                <c:pt idx="6435">
                  <c:v>33.333335692683868</c:v>
                </c:pt>
                <c:pt idx="6436">
                  <c:v>33.333335692683868</c:v>
                </c:pt>
                <c:pt idx="6437">
                  <c:v>26.666667933265401</c:v>
                </c:pt>
                <c:pt idx="6438">
                  <c:v>33.333335692683868</c:v>
                </c:pt>
                <c:pt idx="6439">
                  <c:v>33.333335692683868</c:v>
                </c:pt>
                <c:pt idx="6440">
                  <c:v>33.333335692683868</c:v>
                </c:pt>
                <c:pt idx="6441">
                  <c:v>33.333335692683868</c:v>
                </c:pt>
                <c:pt idx="6442">
                  <c:v>33.333335692683868</c:v>
                </c:pt>
                <c:pt idx="6443">
                  <c:v>33.333335692683868</c:v>
                </c:pt>
                <c:pt idx="6444">
                  <c:v>33.333335692683868</c:v>
                </c:pt>
                <c:pt idx="6445">
                  <c:v>33.333335692683868</c:v>
                </c:pt>
                <c:pt idx="6446">
                  <c:v>26.666667933265401</c:v>
                </c:pt>
                <c:pt idx="6447">
                  <c:v>33.333335692683868</c:v>
                </c:pt>
                <c:pt idx="6448">
                  <c:v>33.333335692683868</c:v>
                </c:pt>
                <c:pt idx="6449">
                  <c:v>33.333335692683868</c:v>
                </c:pt>
                <c:pt idx="6450">
                  <c:v>33.333335692683868</c:v>
                </c:pt>
                <c:pt idx="6451">
                  <c:v>33.333335692683868</c:v>
                </c:pt>
                <c:pt idx="6452">
                  <c:v>33.333335692683868</c:v>
                </c:pt>
                <c:pt idx="6453">
                  <c:v>33.333335692683868</c:v>
                </c:pt>
                <c:pt idx="6454">
                  <c:v>26.666667933265401</c:v>
                </c:pt>
                <c:pt idx="6455">
                  <c:v>33.333335692683868</c:v>
                </c:pt>
                <c:pt idx="6456">
                  <c:v>33.333335692683868</c:v>
                </c:pt>
                <c:pt idx="6457">
                  <c:v>33.333335692683868</c:v>
                </c:pt>
                <c:pt idx="6458">
                  <c:v>33.333335692683868</c:v>
                </c:pt>
                <c:pt idx="6459">
                  <c:v>33.333335692683868</c:v>
                </c:pt>
                <c:pt idx="6460">
                  <c:v>26.666667933265401</c:v>
                </c:pt>
                <c:pt idx="6461">
                  <c:v>33.333335692683868</c:v>
                </c:pt>
                <c:pt idx="6462">
                  <c:v>33.333335692683868</c:v>
                </c:pt>
                <c:pt idx="6463">
                  <c:v>33.333335692683868</c:v>
                </c:pt>
                <c:pt idx="6464">
                  <c:v>33.333335692683868</c:v>
                </c:pt>
                <c:pt idx="6465">
                  <c:v>26.666667933265401</c:v>
                </c:pt>
                <c:pt idx="6466">
                  <c:v>33.333335692683868</c:v>
                </c:pt>
                <c:pt idx="6467">
                  <c:v>33.333335692683868</c:v>
                </c:pt>
                <c:pt idx="6468">
                  <c:v>33.333335692683868</c:v>
                </c:pt>
                <c:pt idx="6469">
                  <c:v>33.333335692683868</c:v>
                </c:pt>
                <c:pt idx="6470">
                  <c:v>26.666667933265401</c:v>
                </c:pt>
                <c:pt idx="6471">
                  <c:v>33.333335692683868</c:v>
                </c:pt>
                <c:pt idx="6472">
                  <c:v>33.333335692683868</c:v>
                </c:pt>
                <c:pt idx="6473">
                  <c:v>33.333335692683868</c:v>
                </c:pt>
                <c:pt idx="6474">
                  <c:v>33.333335692683868</c:v>
                </c:pt>
                <c:pt idx="6475">
                  <c:v>26.666667933265401</c:v>
                </c:pt>
                <c:pt idx="6476">
                  <c:v>33.333335692683868</c:v>
                </c:pt>
                <c:pt idx="6477">
                  <c:v>33.333335692683868</c:v>
                </c:pt>
                <c:pt idx="6478">
                  <c:v>33.333335692683868</c:v>
                </c:pt>
                <c:pt idx="6479">
                  <c:v>26.666667933265401</c:v>
                </c:pt>
                <c:pt idx="6480">
                  <c:v>33.333335692683868</c:v>
                </c:pt>
                <c:pt idx="6481">
                  <c:v>33.333335692683868</c:v>
                </c:pt>
                <c:pt idx="6482">
                  <c:v>33.333335692683868</c:v>
                </c:pt>
                <c:pt idx="6483">
                  <c:v>33.333335692683868</c:v>
                </c:pt>
                <c:pt idx="6484">
                  <c:v>26.666667933265401</c:v>
                </c:pt>
                <c:pt idx="6485">
                  <c:v>33.333335692683868</c:v>
                </c:pt>
                <c:pt idx="6486">
                  <c:v>33.333335692683868</c:v>
                </c:pt>
                <c:pt idx="6487">
                  <c:v>33.333335692683868</c:v>
                </c:pt>
                <c:pt idx="6488">
                  <c:v>26.666667933265401</c:v>
                </c:pt>
                <c:pt idx="6489">
                  <c:v>33.333335692683868</c:v>
                </c:pt>
                <c:pt idx="6490">
                  <c:v>33.333335692683868</c:v>
                </c:pt>
                <c:pt idx="6491">
                  <c:v>33.333335692683868</c:v>
                </c:pt>
                <c:pt idx="6492">
                  <c:v>26.666667933265401</c:v>
                </c:pt>
                <c:pt idx="6493">
                  <c:v>33.333335692683868</c:v>
                </c:pt>
                <c:pt idx="6494">
                  <c:v>33.333335692683868</c:v>
                </c:pt>
                <c:pt idx="6495">
                  <c:v>33.333335692683868</c:v>
                </c:pt>
                <c:pt idx="6496">
                  <c:v>26.666667933265401</c:v>
                </c:pt>
                <c:pt idx="6497">
                  <c:v>33.333335692683868</c:v>
                </c:pt>
                <c:pt idx="6498">
                  <c:v>26.666667933265401</c:v>
                </c:pt>
                <c:pt idx="6499">
                  <c:v>33.333335692683868</c:v>
                </c:pt>
                <c:pt idx="6500">
                  <c:v>33.333335692683868</c:v>
                </c:pt>
                <c:pt idx="6501">
                  <c:v>26.666667933265401</c:v>
                </c:pt>
                <c:pt idx="6502">
                  <c:v>33.333335692683868</c:v>
                </c:pt>
                <c:pt idx="6503">
                  <c:v>33.333335692683868</c:v>
                </c:pt>
                <c:pt idx="6504">
                  <c:v>26.666667933265401</c:v>
                </c:pt>
                <c:pt idx="6505">
                  <c:v>33.333335692683868</c:v>
                </c:pt>
                <c:pt idx="6506">
                  <c:v>33.333335692683868</c:v>
                </c:pt>
                <c:pt idx="6507">
                  <c:v>26.666667933265401</c:v>
                </c:pt>
                <c:pt idx="6508">
                  <c:v>26.666667933265401</c:v>
                </c:pt>
                <c:pt idx="6509">
                  <c:v>33.333335692683868</c:v>
                </c:pt>
                <c:pt idx="6510">
                  <c:v>33.333335692683868</c:v>
                </c:pt>
                <c:pt idx="6511">
                  <c:v>26.666667933265401</c:v>
                </c:pt>
                <c:pt idx="6512">
                  <c:v>33.333335692683868</c:v>
                </c:pt>
                <c:pt idx="6513">
                  <c:v>26.666667933265401</c:v>
                </c:pt>
                <c:pt idx="6514">
                  <c:v>33.333335692683868</c:v>
                </c:pt>
                <c:pt idx="6515">
                  <c:v>26.666667933265401</c:v>
                </c:pt>
                <c:pt idx="6516">
                  <c:v>33.333335692683868</c:v>
                </c:pt>
                <c:pt idx="6517">
                  <c:v>33.333335692683868</c:v>
                </c:pt>
                <c:pt idx="6518">
                  <c:v>26.666667933265401</c:v>
                </c:pt>
                <c:pt idx="6519">
                  <c:v>33.333335692683868</c:v>
                </c:pt>
                <c:pt idx="6520">
                  <c:v>26.666667933265401</c:v>
                </c:pt>
                <c:pt idx="6521">
                  <c:v>33.333335692683868</c:v>
                </c:pt>
                <c:pt idx="6522">
                  <c:v>26.666667933265401</c:v>
                </c:pt>
                <c:pt idx="6523">
                  <c:v>33.333335692683868</c:v>
                </c:pt>
                <c:pt idx="6524">
                  <c:v>26.666667933265401</c:v>
                </c:pt>
                <c:pt idx="6525">
                  <c:v>33.333335692683868</c:v>
                </c:pt>
                <c:pt idx="6526">
                  <c:v>33.333335692683868</c:v>
                </c:pt>
                <c:pt idx="6527">
                  <c:v>33.333335692683868</c:v>
                </c:pt>
                <c:pt idx="6528">
                  <c:v>26.666667933265401</c:v>
                </c:pt>
                <c:pt idx="6529">
                  <c:v>33.333335692683868</c:v>
                </c:pt>
                <c:pt idx="6530">
                  <c:v>33.333335692683868</c:v>
                </c:pt>
                <c:pt idx="6531">
                  <c:v>33.333335692683868</c:v>
                </c:pt>
                <c:pt idx="6532">
                  <c:v>33.333335692683868</c:v>
                </c:pt>
                <c:pt idx="6533">
                  <c:v>26.666667933265401</c:v>
                </c:pt>
                <c:pt idx="6534">
                  <c:v>33.333335692683868</c:v>
                </c:pt>
                <c:pt idx="6535">
                  <c:v>33.333335692683868</c:v>
                </c:pt>
                <c:pt idx="6536">
                  <c:v>33.333335692683868</c:v>
                </c:pt>
                <c:pt idx="6537">
                  <c:v>33.333335692683868</c:v>
                </c:pt>
                <c:pt idx="6538">
                  <c:v>33.333335692683868</c:v>
                </c:pt>
                <c:pt idx="6539">
                  <c:v>33.333335692683868</c:v>
                </c:pt>
                <c:pt idx="6540">
                  <c:v>33.333335692683868</c:v>
                </c:pt>
                <c:pt idx="6541">
                  <c:v>26.666667933265401</c:v>
                </c:pt>
                <c:pt idx="6542">
                  <c:v>40.000003452102327</c:v>
                </c:pt>
                <c:pt idx="6543">
                  <c:v>26.666667933265401</c:v>
                </c:pt>
                <c:pt idx="6544">
                  <c:v>33.333335692683868</c:v>
                </c:pt>
                <c:pt idx="6545">
                  <c:v>33.333335692683868</c:v>
                </c:pt>
                <c:pt idx="6546">
                  <c:v>33.333335692683868</c:v>
                </c:pt>
                <c:pt idx="6547">
                  <c:v>33.333335692683868</c:v>
                </c:pt>
                <c:pt idx="6548">
                  <c:v>33.333335692683868</c:v>
                </c:pt>
                <c:pt idx="6549">
                  <c:v>33.333335692683868</c:v>
                </c:pt>
                <c:pt idx="6550">
                  <c:v>33.333335692683868</c:v>
                </c:pt>
                <c:pt idx="6551">
                  <c:v>33.333335692683868</c:v>
                </c:pt>
                <c:pt idx="6552">
                  <c:v>33.333335692683868</c:v>
                </c:pt>
                <c:pt idx="6553">
                  <c:v>33.333335692683868</c:v>
                </c:pt>
                <c:pt idx="6554">
                  <c:v>33.333335692683868</c:v>
                </c:pt>
                <c:pt idx="6555">
                  <c:v>33.333335692683868</c:v>
                </c:pt>
                <c:pt idx="6556">
                  <c:v>33.333335692683868</c:v>
                </c:pt>
                <c:pt idx="6557">
                  <c:v>33.333335692683868</c:v>
                </c:pt>
                <c:pt idx="6558">
                  <c:v>33.333335692683868</c:v>
                </c:pt>
                <c:pt idx="6559">
                  <c:v>33.333335692683868</c:v>
                </c:pt>
                <c:pt idx="6560">
                  <c:v>33.333335692683868</c:v>
                </c:pt>
                <c:pt idx="6561">
                  <c:v>26.666667933265401</c:v>
                </c:pt>
                <c:pt idx="6562">
                  <c:v>33.333335692683868</c:v>
                </c:pt>
                <c:pt idx="6563">
                  <c:v>33.333335692683868</c:v>
                </c:pt>
                <c:pt idx="6564">
                  <c:v>33.333335692683868</c:v>
                </c:pt>
                <c:pt idx="6565">
                  <c:v>33.333335692683868</c:v>
                </c:pt>
                <c:pt idx="6566">
                  <c:v>26.666667933265401</c:v>
                </c:pt>
                <c:pt idx="6567">
                  <c:v>33.333335692683868</c:v>
                </c:pt>
                <c:pt idx="6568">
                  <c:v>33.333335692683868</c:v>
                </c:pt>
                <c:pt idx="6569">
                  <c:v>33.333335692683868</c:v>
                </c:pt>
                <c:pt idx="6570">
                  <c:v>26.666667933265401</c:v>
                </c:pt>
                <c:pt idx="6571">
                  <c:v>33.333335692683868</c:v>
                </c:pt>
                <c:pt idx="6572">
                  <c:v>33.333335692683868</c:v>
                </c:pt>
                <c:pt idx="6573">
                  <c:v>33.333335692683868</c:v>
                </c:pt>
                <c:pt idx="6574">
                  <c:v>33.333335692683868</c:v>
                </c:pt>
                <c:pt idx="6575">
                  <c:v>33.333335692683868</c:v>
                </c:pt>
                <c:pt idx="6576">
                  <c:v>33.333335692683868</c:v>
                </c:pt>
                <c:pt idx="6577">
                  <c:v>33.333335692683868</c:v>
                </c:pt>
                <c:pt idx="6578">
                  <c:v>33.333335692683868</c:v>
                </c:pt>
                <c:pt idx="6579">
                  <c:v>33.333335692683868</c:v>
                </c:pt>
                <c:pt idx="6580">
                  <c:v>26.666667933265401</c:v>
                </c:pt>
                <c:pt idx="6581">
                  <c:v>33.333335692683868</c:v>
                </c:pt>
                <c:pt idx="6582">
                  <c:v>33.333335692683868</c:v>
                </c:pt>
                <c:pt idx="6583">
                  <c:v>33.333335692683868</c:v>
                </c:pt>
                <c:pt idx="6584">
                  <c:v>33.333335692683868</c:v>
                </c:pt>
                <c:pt idx="6585">
                  <c:v>33.333335692683868</c:v>
                </c:pt>
                <c:pt idx="6586">
                  <c:v>33.333335692683868</c:v>
                </c:pt>
                <c:pt idx="6587">
                  <c:v>33.333335692683868</c:v>
                </c:pt>
                <c:pt idx="6588">
                  <c:v>33.333335692683868</c:v>
                </c:pt>
                <c:pt idx="6589">
                  <c:v>33.333335692683868</c:v>
                </c:pt>
                <c:pt idx="6590">
                  <c:v>33.333335692683868</c:v>
                </c:pt>
                <c:pt idx="6591">
                  <c:v>33.333335692683868</c:v>
                </c:pt>
                <c:pt idx="6592">
                  <c:v>33.333335692683868</c:v>
                </c:pt>
                <c:pt idx="6593">
                  <c:v>26.666667933265401</c:v>
                </c:pt>
                <c:pt idx="6594">
                  <c:v>33.333335692683868</c:v>
                </c:pt>
                <c:pt idx="6595">
                  <c:v>33.333335692683868</c:v>
                </c:pt>
                <c:pt idx="6596">
                  <c:v>33.333335692683868</c:v>
                </c:pt>
                <c:pt idx="6597">
                  <c:v>33.333335692683868</c:v>
                </c:pt>
                <c:pt idx="6598">
                  <c:v>26.666667933265401</c:v>
                </c:pt>
                <c:pt idx="6599">
                  <c:v>33.333335692683868</c:v>
                </c:pt>
                <c:pt idx="6600">
                  <c:v>33.333335692683868</c:v>
                </c:pt>
                <c:pt idx="6601">
                  <c:v>33.333335692683868</c:v>
                </c:pt>
                <c:pt idx="6602">
                  <c:v>26.666667933265401</c:v>
                </c:pt>
                <c:pt idx="6603">
                  <c:v>33.333335692683868</c:v>
                </c:pt>
                <c:pt idx="6604">
                  <c:v>33.333335692683868</c:v>
                </c:pt>
                <c:pt idx="6605">
                  <c:v>33.333335692683868</c:v>
                </c:pt>
                <c:pt idx="6606">
                  <c:v>33.333335692683868</c:v>
                </c:pt>
                <c:pt idx="6607">
                  <c:v>33.333335692683868</c:v>
                </c:pt>
                <c:pt idx="6608">
                  <c:v>26.666667933265401</c:v>
                </c:pt>
                <c:pt idx="6609">
                  <c:v>33.333335692683868</c:v>
                </c:pt>
                <c:pt idx="6610">
                  <c:v>33.333335692683868</c:v>
                </c:pt>
                <c:pt idx="6611">
                  <c:v>33.333335692683868</c:v>
                </c:pt>
                <c:pt idx="6612">
                  <c:v>33.333335692683868</c:v>
                </c:pt>
                <c:pt idx="6613">
                  <c:v>33.333335692683868</c:v>
                </c:pt>
                <c:pt idx="6614">
                  <c:v>33.333335692683868</c:v>
                </c:pt>
                <c:pt idx="6615">
                  <c:v>33.333335692683868</c:v>
                </c:pt>
                <c:pt idx="6616">
                  <c:v>33.333335692683868</c:v>
                </c:pt>
                <c:pt idx="6617">
                  <c:v>33.333335692683868</c:v>
                </c:pt>
                <c:pt idx="6618">
                  <c:v>33.333335692683868</c:v>
                </c:pt>
                <c:pt idx="6619">
                  <c:v>33.333335692683868</c:v>
                </c:pt>
                <c:pt idx="6620">
                  <c:v>33.333335692683868</c:v>
                </c:pt>
                <c:pt idx="6621">
                  <c:v>40.000003452102327</c:v>
                </c:pt>
                <c:pt idx="6622">
                  <c:v>33.333335692683868</c:v>
                </c:pt>
                <c:pt idx="6623">
                  <c:v>33.333335692683868</c:v>
                </c:pt>
                <c:pt idx="6624">
                  <c:v>33.333335692683868</c:v>
                </c:pt>
                <c:pt idx="6625">
                  <c:v>33.333335692683868</c:v>
                </c:pt>
                <c:pt idx="6626">
                  <c:v>33.333335692683868</c:v>
                </c:pt>
                <c:pt idx="6627">
                  <c:v>33.333335692683868</c:v>
                </c:pt>
                <c:pt idx="6628">
                  <c:v>33.333335692683868</c:v>
                </c:pt>
                <c:pt idx="6629">
                  <c:v>33.333335692683868</c:v>
                </c:pt>
                <c:pt idx="6630">
                  <c:v>33.333335692683868</c:v>
                </c:pt>
                <c:pt idx="6631">
                  <c:v>33.333335692683868</c:v>
                </c:pt>
                <c:pt idx="6632">
                  <c:v>33.333335692683868</c:v>
                </c:pt>
                <c:pt idx="6633">
                  <c:v>33.333335692683868</c:v>
                </c:pt>
                <c:pt idx="6634">
                  <c:v>33.333335692683868</c:v>
                </c:pt>
                <c:pt idx="6635">
                  <c:v>33.333335692683868</c:v>
                </c:pt>
                <c:pt idx="6636">
                  <c:v>33.333335692683868</c:v>
                </c:pt>
                <c:pt idx="6637">
                  <c:v>33.333335692683868</c:v>
                </c:pt>
                <c:pt idx="6638">
                  <c:v>33.333335692683868</c:v>
                </c:pt>
                <c:pt idx="6639">
                  <c:v>33.333335692683868</c:v>
                </c:pt>
                <c:pt idx="6640">
                  <c:v>33.333335692683868</c:v>
                </c:pt>
                <c:pt idx="6641">
                  <c:v>33.333335692683868</c:v>
                </c:pt>
                <c:pt idx="6642">
                  <c:v>33.333335692683868</c:v>
                </c:pt>
                <c:pt idx="6643">
                  <c:v>40.000003452102327</c:v>
                </c:pt>
                <c:pt idx="6644">
                  <c:v>33.333335692683868</c:v>
                </c:pt>
                <c:pt idx="6645">
                  <c:v>33.333335692683868</c:v>
                </c:pt>
                <c:pt idx="6646">
                  <c:v>33.333335692683868</c:v>
                </c:pt>
                <c:pt idx="6647">
                  <c:v>33.333335692683868</c:v>
                </c:pt>
                <c:pt idx="6648">
                  <c:v>33.333335692683868</c:v>
                </c:pt>
                <c:pt idx="6649">
                  <c:v>33.333335692683868</c:v>
                </c:pt>
                <c:pt idx="6650">
                  <c:v>33.333335692683868</c:v>
                </c:pt>
                <c:pt idx="6651">
                  <c:v>40.000003452102327</c:v>
                </c:pt>
                <c:pt idx="6652">
                  <c:v>33.333335692683868</c:v>
                </c:pt>
                <c:pt idx="6653">
                  <c:v>33.333335692683868</c:v>
                </c:pt>
                <c:pt idx="6654">
                  <c:v>33.333335692683868</c:v>
                </c:pt>
                <c:pt idx="6655">
                  <c:v>33.333335692683868</c:v>
                </c:pt>
                <c:pt idx="6656">
                  <c:v>33.333335692683868</c:v>
                </c:pt>
                <c:pt idx="6657">
                  <c:v>33.333335692683868</c:v>
                </c:pt>
                <c:pt idx="6658">
                  <c:v>33.333335692683868</c:v>
                </c:pt>
                <c:pt idx="6659">
                  <c:v>33.333335692683868</c:v>
                </c:pt>
                <c:pt idx="6660">
                  <c:v>33.333335692683868</c:v>
                </c:pt>
                <c:pt idx="6661">
                  <c:v>33.333335692683868</c:v>
                </c:pt>
                <c:pt idx="6662">
                  <c:v>33.333335692683868</c:v>
                </c:pt>
                <c:pt idx="6663">
                  <c:v>33.333335692683868</c:v>
                </c:pt>
                <c:pt idx="6664">
                  <c:v>33.333335692683868</c:v>
                </c:pt>
                <c:pt idx="6665">
                  <c:v>33.333335692683868</c:v>
                </c:pt>
                <c:pt idx="6666">
                  <c:v>33.333335692683868</c:v>
                </c:pt>
                <c:pt idx="6667">
                  <c:v>33.333335692683868</c:v>
                </c:pt>
                <c:pt idx="6668">
                  <c:v>33.333335692683868</c:v>
                </c:pt>
                <c:pt idx="6669">
                  <c:v>33.333335692683868</c:v>
                </c:pt>
                <c:pt idx="6670">
                  <c:v>33.333335692683868</c:v>
                </c:pt>
                <c:pt idx="6671">
                  <c:v>33.333335692683868</c:v>
                </c:pt>
                <c:pt idx="6672">
                  <c:v>33.333335692683868</c:v>
                </c:pt>
                <c:pt idx="6673">
                  <c:v>33.333335692683868</c:v>
                </c:pt>
                <c:pt idx="6674">
                  <c:v>33.333335692683868</c:v>
                </c:pt>
                <c:pt idx="6675">
                  <c:v>33.333335692683868</c:v>
                </c:pt>
                <c:pt idx="6676">
                  <c:v>33.333335692683868</c:v>
                </c:pt>
                <c:pt idx="6677">
                  <c:v>33.333335692683868</c:v>
                </c:pt>
                <c:pt idx="6678">
                  <c:v>33.333335692683868</c:v>
                </c:pt>
                <c:pt idx="6679">
                  <c:v>33.333335692683868</c:v>
                </c:pt>
                <c:pt idx="6680">
                  <c:v>33.333335692683868</c:v>
                </c:pt>
                <c:pt idx="6681">
                  <c:v>33.333335692683868</c:v>
                </c:pt>
                <c:pt idx="6682">
                  <c:v>33.333335692683868</c:v>
                </c:pt>
                <c:pt idx="6683">
                  <c:v>33.333335692683868</c:v>
                </c:pt>
                <c:pt idx="6684">
                  <c:v>33.333335692683868</c:v>
                </c:pt>
                <c:pt idx="6685">
                  <c:v>33.333335692683868</c:v>
                </c:pt>
                <c:pt idx="6686">
                  <c:v>33.333335692683868</c:v>
                </c:pt>
                <c:pt idx="6687">
                  <c:v>33.333335692683868</c:v>
                </c:pt>
                <c:pt idx="6688">
                  <c:v>26.666667933265401</c:v>
                </c:pt>
                <c:pt idx="6689">
                  <c:v>33.333335692683868</c:v>
                </c:pt>
                <c:pt idx="6690">
                  <c:v>33.333335692683868</c:v>
                </c:pt>
                <c:pt idx="6691">
                  <c:v>33.333335692683868</c:v>
                </c:pt>
                <c:pt idx="6692">
                  <c:v>33.333335692683868</c:v>
                </c:pt>
                <c:pt idx="6693">
                  <c:v>33.333335692683868</c:v>
                </c:pt>
                <c:pt idx="6694">
                  <c:v>33.333335692683868</c:v>
                </c:pt>
                <c:pt idx="6695">
                  <c:v>26.666667933265401</c:v>
                </c:pt>
                <c:pt idx="6696">
                  <c:v>33.333335692683868</c:v>
                </c:pt>
                <c:pt idx="6697">
                  <c:v>33.333335692683868</c:v>
                </c:pt>
                <c:pt idx="6698">
                  <c:v>33.333335692683868</c:v>
                </c:pt>
                <c:pt idx="6699">
                  <c:v>33.333335692683868</c:v>
                </c:pt>
                <c:pt idx="6700">
                  <c:v>26.666667933265401</c:v>
                </c:pt>
                <c:pt idx="6701">
                  <c:v>33.333335692683868</c:v>
                </c:pt>
                <c:pt idx="6702">
                  <c:v>33.333335692683868</c:v>
                </c:pt>
                <c:pt idx="6703">
                  <c:v>33.333335692683868</c:v>
                </c:pt>
                <c:pt idx="6704">
                  <c:v>33.333335692683868</c:v>
                </c:pt>
                <c:pt idx="6705">
                  <c:v>26.666667933265401</c:v>
                </c:pt>
                <c:pt idx="6706">
                  <c:v>33.333335692683868</c:v>
                </c:pt>
                <c:pt idx="6707">
                  <c:v>33.333335692683868</c:v>
                </c:pt>
                <c:pt idx="6708">
                  <c:v>33.333335692683868</c:v>
                </c:pt>
                <c:pt idx="6709">
                  <c:v>33.333335692683868</c:v>
                </c:pt>
                <c:pt idx="6710">
                  <c:v>33.333335692683868</c:v>
                </c:pt>
                <c:pt idx="6711">
                  <c:v>26.666667933265401</c:v>
                </c:pt>
                <c:pt idx="6712">
                  <c:v>33.333335692683868</c:v>
                </c:pt>
                <c:pt idx="6713">
                  <c:v>33.333335692683868</c:v>
                </c:pt>
                <c:pt idx="6714">
                  <c:v>33.333335692683868</c:v>
                </c:pt>
                <c:pt idx="6715">
                  <c:v>33.333335692683868</c:v>
                </c:pt>
                <c:pt idx="6716">
                  <c:v>33.333335692683868</c:v>
                </c:pt>
                <c:pt idx="6717">
                  <c:v>33.333335692683868</c:v>
                </c:pt>
                <c:pt idx="6718">
                  <c:v>26.666667933265401</c:v>
                </c:pt>
                <c:pt idx="6719">
                  <c:v>33.333335692683868</c:v>
                </c:pt>
                <c:pt idx="6720">
                  <c:v>33.333335692683868</c:v>
                </c:pt>
                <c:pt idx="6721">
                  <c:v>33.333335692683868</c:v>
                </c:pt>
                <c:pt idx="6722">
                  <c:v>33.333335692683868</c:v>
                </c:pt>
                <c:pt idx="6723">
                  <c:v>33.333335692683868</c:v>
                </c:pt>
                <c:pt idx="6724">
                  <c:v>33.333335692683868</c:v>
                </c:pt>
                <c:pt idx="6725">
                  <c:v>33.333335692683868</c:v>
                </c:pt>
                <c:pt idx="6726">
                  <c:v>33.333335692683868</c:v>
                </c:pt>
                <c:pt idx="6727">
                  <c:v>33.333335692683868</c:v>
                </c:pt>
                <c:pt idx="6728">
                  <c:v>33.333335692683868</c:v>
                </c:pt>
                <c:pt idx="6729">
                  <c:v>33.333335692683868</c:v>
                </c:pt>
                <c:pt idx="6730">
                  <c:v>33.333335692683868</c:v>
                </c:pt>
                <c:pt idx="6731">
                  <c:v>26.666667933265401</c:v>
                </c:pt>
                <c:pt idx="6732">
                  <c:v>33.333335692683868</c:v>
                </c:pt>
                <c:pt idx="6733">
                  <c:v>33.333335692683868</c:v>
                </c:pt>
                <c:pt idx="6734">
                  <c:v>33.333335692683868</c:v>
                </c:pt>
                <c:pt idx="6735">
                  <c:v>33.333335692683868</c:v>
                </c:pt>
                <c:pt idx="6736">
                  <c:v>26.666667933265401</c:v>
                </c:pt>
                <c:pt idx="6737">
                  <c:v>33.333335692683868</c:v>
                </c:pt>
                <c:pt idx="6738">
                  <c:v>33.333335692683868</c:v>
                </c:pt>
                <c:pt idx="6739">
                  <c:v>26.666667933265401</c:v>
                </c:pt>
                <c:pt idx="6740">
                  <c:v>33.333335692683868</c:v>
                </c:pt>
                <c:pt idx="6741">
                  <c:v>33.333335692683868</c:v>
                </c:pt>
                <c:pt idx="6742">
                  <c:v>26.666667933265401</c:v>
                </c:pt>
                <c:pt idx="6743">
                  <c:v>33.333335692683868</c:v>
                </c:pt>
                <c:pt idx="6744">
                  <c:v>33.333335692683868</c:v>
                </c:pt>
                <c:pt idx="6745">
                  <c:v>26.666667933265401</c:v>
                </c:pt>
                <c:pt idx="6746">
                  <c:v>33.333335692683868</c:v>
                </c:pt>
                <c:pt idx="6747">
                  <c:v>26.666667933265401</c:v>
                </c:pt>
                <c:pt idx="6748">
                  <c:v>33.333335692683868</c:v>
                </c:pt>
                <c:pt idx="6749">
                  <c:v>26.666667933265401</c:v>
                </c:pt>
                <c:pt idx="6750">
                  <c:v>33.333335692683868</c:v>
                </c:pt>
                <c:pt idx="6751">
                  <c:v>26.666667933265401</c:v>
                </c:pt>
                <c:pt idx="6752">
                  <c:v>33.333335692683868</c:v>
                </c:pt>
                <c:pt idx="6753">
                  <c:v>26.666667933265401</c:v>
                </c:pt>
                <c:pt idx="6754">
                  <c:v>33.333335692683868</c:v>
                </c:pt>
                <c:pt idx="6755">
                  <c:v>26.666667933265401</c:v>
                </c:pt>
                <c:pt idx="6756">
                  <c:v>26.666667933265401</c:v>
                </c:pt>
                <c:pt idx="6757">
                  <c:v>33.333335692683868</c:v>
                </c:pt>
                <c:pt idx="6758">
                  <c:v>26.666667933265401</c:v>
                </c:pt>
                <c:pt idx="6759">
                  <c:v>26.666667933265401</c:v>
                </c:pt>
                <c:pt idx="6760">
                  <c:v>33.333335692683868</c:v>
                </c:pt>
                <c:pt idx="6761">
                  <c:v>26.666667933265401</c:v>
                </c:pt>
                <c:pt idx="6762">
                  <c:v>33.333335692683868</c:v>
                </c:pt>
                <c:pt idx="6763">
                  <c:v>26.666667933265401</c:v>
                </c:pt>
                <c:pt idx="6764">
                  <c:v>26.666667933265401</c:v>
                </c:pt>
                <c:pt idx="6765">
                  <c:v>33.333335692683868</c:v>
                </c:pt>
                <c:pt idx="6766">
                  <c:v>26.666667933265401</c:v>
                </c:pt>
                <c:pt idx="6767">
                  <c:v>26.666667933265401</c:v>
                </c:pt>
                <c:pt idx="6768">
                  <c:v>33.333335692683868</c:v>
                </c:pt>
                <c:pt idx="6769">
                  <c:v>26.666667933265401</c:v>
                </c:pt>
                <c:pt idx="6770">
                  <c:v>33.333335692683868</c:v>
                </c:pt>
                <c:pt idx="6771">
                  <c:v>26.666667933265401</c:v>
                </c:pt>
                <c:pt idx="6772">
                  <c:v>26.666667933265401</c:v>
                </c:pt>
                <c:pt idx="6773">
                  <c:v>33.333335692683868</c:v>
                </c:pt>
                <c:pt idx="6774">
                  <c:v>26.666667933265401</c:v>
                </c:pt>
                <c:pt idx="6775">
                  <c:v>33.333335692683868</c:v>
                </c:pt>
                <c:pt idx="6776">
                  <c:v>26.666667933265401</c:v>
                </c:pt>
                <c:pt idx="6777">
                  <c:v>33.333335692683868</c:v>
                </c:pt>
                <c:pt idx="6778">
                  <c:v>26.666667933265401</c:v>
                </c:pt>
                <c:pt idx="6779">
                  <c:v>26.666667933265401</c:v>
                </c:pt>
                <c:pt idx="6780">
                  <c:v>33.333335692683868</c:v>
                </c:pt>
                <c:pt idx="6781">
                  <c:v>26.666667933265401</c:v>
                </c:pt>
                <c:pt idx="6782">
                  <c:v>33.333335692683868</c:v>
                </c:pt>
                <c:pt idx="6783">
                  <c:v>26.666667933265401</c:v>
                </c:pt>
                <c:pt idx="6784">
                  <c:v>26.666667933265401</c:v>
                </c:pt>
                <c:pt idx="6785">
                  <c:v>33.333335692683868</c:v>
                </c:pt>
                <c:pt idx="6786">
                  <c:v>26.666667933265401</c:v>
                </c:pt>
                <c:pt idx="6787">
                  <c:v>26.666667933265401</c:v>
                </c:pt>
                <c:pt idx="6788">
                  <c:v>33.333335692683868</c:v>
                </c:pt>
                <c:pt idx="6789">
                  <c:v>26.666667933265401</c:v>
                </c:pt>
                <c:pt idx="6790">
                  <c:v>26.666667933265401</c:v>
                </c:pt>
                <c:pt idx="6791">
                  <c:v>33.333335692683868</c:v>
                </c:pt>
                <c:pt idx="6792">
                  <c:v>26.666667933265401</c:v>
                </c:pt>
                <c:pt idx="6793">
                  <c:v>26.666667933265401</c:v>
                </c:pt>
                <c:pt idx="6794">
                  <c:v>26.666667933265401</c:v>
                </c:pt>
                <c:pt idx="6795">
                  <c:v>33.333335692683868</c:v>
                </c:pt>
                <c:pt idx="6796">
                  <c:v>26.666667933265401</c:v>
                </c:pt>
                <c:pt idx="6797">
                  <c:v>26.666667933265401</c:v>
                </c:pt>
                <c:pt idx="6798">
                  <c:v>26.666667933265401</c:v>
                </c:pt>
                <c:pt idx="6799">
                  <c:v>33.333335692683868</c:v>
                </c:pt>
                <c:pt idx="6800">
                  <c:v>26.666667933265401</c:v>
                </c:pt>
                <c:pt idx="6801">
                  <c:v>26.666667933265401</c:v>
                </c:pt>
                <c:pt idx="6802">
                  <c:v>26.666667933265401</c:v>
                </c:pt>
                <c:pt idx="6803">
                  <c:v>33.333335692683868</c:v>
                </c:pt>
                <c:pt idx="6804">
                  <c:v>26.666667933265401</c:v>
                </c:pt>
                <c:pt idx="6805">
                  <c:v>26.666667933265401</c:v>
                </c:pt>
                <c:pt idx="6806">
                  <c:v>26.666667933265401</c:v>
                </c:pt>
                <c:pt idx="6807">
                  <c:v>33.333335692683868</c:v>
                </c:pt>
                <c:pt idx="6808">
                  <c:v>26.666667933265401</c:v>
                </c:pt>
                <c:pt idx="6809">
                  <c:v>26.666667933265401</c:v>
                </c:pt>
                <c:pt idx="6810">
                  <c:v>26.666667933265401</c:v>
                </c:pt>
                <c:pt idx="6811">
                  <c:v>26.666667933265401</c:v>
                </c:pt>
                <c:pt idx="6812">
                  <c:v>33.333335692683868</c:v>
                </c:pt>
                <c:pt idx="6813">
                  <c:v>26.666667933265401</c:v>
                </c:pt>
                <c:pt idx="6814">
                  <c:v>26.666667933265401</c:v>
                </c:pt>
                <c:pt idx="6815">
                  <c:v>26.666667933265401</c:v>
                </c:pt>
                <c:pt idx="6816">
                  <c:v>33.333335692683868</c:v>
                </c:pt>
                <c:pt idx="6817">
                  <c:v>26.666667933265401</c:v>
                </c:pt>
                <c:pt idx="6818">
                  <c:v>26.666667933265401</c:v>
                </c:pt>
                <c:pt idx="6819">
                  <c:v>26.666667933265401</c:v>
                </c:pt>
                <c:pt idx="6820">
                  <c:v>33.333335692683868</c:v>
                </c:pt>
                <c:pt idx="6821">
                  <c:v>26.666667933265401</c:v>
                </c:pt>
                <c:pt idx="6822">
                  <c:v>26.666667933265401</c:v>
                </c:pt>
                <c:pt idx="6823">
                  <c:v>26.666667933265401</c:v>
                </c:pt>
                <c:pt idx="6824">
                  <c:v>26.666667933265401</c:v>
                </c:pt>
                <c:pt idx="6825">
                  <c:v>33.333335692683868</c:v>
                </c:pt>
                <c:pt idx="6826">
                  <c:v>26.666667933265401</c:v>
                </c:pt>
                <c:pt idx="6827">
                  <c:v>26.666667933265401</c:v>
                </c:pt>
                <c:pt idx="6828">
                  <c:v>26.666667933265401</c:v>
                </c:pt>
                <c:pt idx="6829">
                  <c:v>26.666667933265401</c:v>
                </c:pt>
                <c:pt idx="6830">
                  <c:v>26.666667933265401</c:v>
                </c:pt>
                <c:pt idx="6831">
                  <c:v>33.333335692683868</c:v>
                </c:pt>
                <c:pt idx="6832">
                  <c:v>26.666667933265401</c:v>
                </c:pt>
                <c:pt idx="6833">
                  <c:v>26.666667933265401</c:v>
                </c:pt>
                <c:pt idx="6834">
                  <c:v>26.666667933265401</c:v>
                </c:pt>
                <c:pt idx="6835">
                  <c:v>26.666667933265401</c:v>
                </c:pt>
                <c:pt idx="6836">
                  <c:v>26.666667933265401</c:v>
                </c:pt>
                <c:pt idx="6837">
                  <c:v>26.666667933265401</c:v>
                </c:pt>
                <c:pt idx="6838">
                  <c:v>26.666667933265401</c:v>
                </c:pt>
                <c:pt idx="6839">
                  <c:v>26.666667933265401</c:v>
                </c:pt>
                <c:pt idx="6840">
                  <c:v>33.333335692683868</c:v>
                </c:pt>
                <c:pt idx="6841">
                  <c:v>26.666667933265401</c:v>
                </c:pt>
                <c:pt idx="6842">
                  <c:v>26.666667933265401</c:v>
                </c:pt>
                <c:pt idx="6843">
                  <c:v>26.666667933265401</c:v>
                </c:pt>
                <c:pt idx="6844">
                  <c:v>26.666667933265401</c:v>
                </c:pt>
                <c:pt idx="6845">
                  <c:v>26.666667933265401</c:v>
                </c:pt>
                <c:pt idx="6846">
                  <c:v>26.666667933265401</c:v>
                </c:pt>
                <c:pt idx="6847">
                  <c:v>26.666667933265401</c:v>
                </c:pt>
                <c:pt idx="6848">
                  <c:v>20.000000173846864</c:v>
                </c:pt>
                <c:pt idx="6849">
                  <c:v>26.666667933265401</c:v>
                </c:pt>
                <c:pt idx="6850">
                  <c:v>26.666667933265401</c:v>
                </c:pt>
                <c:pt idx="6851">
                  <c:v>26.666667933265401</c:v>
                </c:pt>
                <c:pt idx="6852">
                  <c:v>26.666667933265401</c:v>
                </c:pt>
                <c:pt idx="6853">
                  <c:v>26.666667933265401</c:v>
                </c:pt>
                <c:pt idx="6854">
                  <c:v>26.666667933265401</c:v>
                </c:pt>
                <c:pt idx="6855">
                  <c:v>26.666667933265401</c:v>
                </c:pt>
                <c:pt idx="6856">
                  <c:v>26.666667933265401</c:v>
                </c:pt>
                <c:pt idx="6857">
                  <c:v>26.666667933265401</c:v>
                </c:pt>
                <c:pt idx="6858">
                  <c:v>26.666667933265401</c:v>
                </c:pt>
                <c:pt idx="6859">
                  <c:v>26.666667933265401</c:v>
                </c:pt>
                <c:pt idx="6860">
                  <c:v>26.666667933265401</c:v>
                </c:pt>
                <c:pt idx="6861">
                  <c:v>26.666667933265401</c:v>
                </c:pt>
                <c:pt idx="6862">
                  <c:v>26.666667933265401</c:v>
                </c:pt>
                <c:pt idx="6863">
                  <c:v>26.666667933265401</c:v>
                </c:pt>
                <c:pt idx="6864">
                  <c:v>26.666667933265401</c:v>
                </c:pt>
                <c:pt idx="6865">
                  <c:v>26.666667933265401</c:v>
                </c:pt>
                <c:pt idx="6866">
                  <c:v>33.333335692683868</c:v>
                </c:pt>
                <c:pt idx="6867">
                  <c:v>26.666667933265401</c:v>
                </c:pt>
                <c:pt idx="6868">
                  <c:v>26.666667933265401</c:v>
                </c:pt>
                <c:pt idx="6869">
                  <c:v>26.666667933265401</c:v>
                </c:pt>
                <c:pt idx="6870">
                  <c:v>26.666667933265401</c:v>
                </c:pt>
                <c:pt idx="6871">
                  <c:v>26.666667933265401</c:v>
                </c:pt>
                <c:pt idx="6872">
                  <c:v>26.666667933265401</c:v>
                </c:pt>
                <c:pt idx="6873">
                  <c:v>26.666667933265401</c:v>
                </c:pt>
                <c:pt idx="6874">
                  <c:v>26.666667933265401</c:v>
                </c:pt>
                <c:pt idx="6875">
                  <c:v>26.666667933265401</c:v>
                </c:pt>
                <c:pt idx="6876">
                  <c:v>26.666667933265401</c:v>
                </c:pt>
                <c:pt idx="6877">
                  <c:v>26.666667933265401</c:v>
                </c:pt>
                <c:pt idx="6878">
                  <c:v>26.666667933265401</c:v>
                </c:pt>
                <c:pt idx="6879">
                  <c:v>26.666667933265401</c:v>
                </c:pt>
                <c:pt idx="6880">
                  <c:v>26.666667933265401</c:v>
                </c:pt>
                <c:pt idx="6881">
                  <c:v>26.666667933265401</c:v>
                </c:pt>
                <c:pt idx="6882">
                  <c:v>26.666667933265401</c:v>
                </c:pt>
                <c:pt idx="6883">
                  <c:v>26.666667933265401</c:v>
                </c:pt>
                <c:pt idx="6884">
                  <c:v>26.666667933265401</c:v>
                </c:pt>
                <c:pt idx="6885">
                  <c:v>26.666667933265401</c:v>
                </c:pt>
                <c:pt idx="6886">
                  <c:v>20.000000173846864</c:v>
                </c:pt>
                <c:pt idx="6887">
                  <c:v>26.666667933265401</c:v>
                </c:pt>
                <c:pt idx="6888">
                  <c:v>26.666667933265401</c:v>
                </c:pt>
                <c:pt idx="6889">
                  <c:v>26.666667933265401</c:v>
                </c:pt>
                <c:pt idx="6890">
                  <c:v>26.666667933265401</c:v>
                </c:pt>
                <c:pt idx="6891">
                  <c:v>26.666667933265401</c:v>
                </c:pt>
                <c:pt idx="6892">
                  <c:v>20.000000173846864</c:v>
                </c:pt>
                <c:pt idx="6893">
                  <c:v>26.666667933265401</c:v>
                </c:pt>
                <c:pt idx="6894">
                  <c:v>26.666667933265401</c:v>
                </c:pt>
                <c:pt idx="6895">
                  <c:v>26.666667933265401</c:v>
                </c:pt>
                <c:pt idx="6896">
                  <c:v>26.666667933265401</c:v>
                </c:pt>
                <c:pt idx="6897">
                  <c:v>20.000000173846864</c:v>
                </c:pt>
                <c:pt idx="6898">
                  <c:v>26.666667933265401</c:v>
                </c:pt>
                <c:pt idx="6899">
                  <c:v>26.666667933265401</c:v>
                </c:pt>
                <c:pt idx="6900">
                  <c:v>26.666667933265401</c:v>
                </c:pt>
                <c:pt idx="6901">
                  <c:v>20.000000173846864</c:v>
                </c:pt>
                <c:pt idx="6902">
                  <c:v>26.666667933265401</c:v>
                </c:pt>
                <c:pt idx="6903">
                  <c:v>26.666667933265401</c:v>
                </c:pt>
                <c:pt idx="6904">
                  <c:v>26.666667933265401</c:v>
                </c:pt>
                <c:pt idx="6905">
                  <c:v>20.000000173846864</c:v>
                </c:pt>
                <c:pt idx="6906">
                  <c:v>26.666667933265401</c:v>
                </c:pt>
                <c:pt idx="6907">
                  <c:v>26.666667933265401</c:v>
                </c:pt>
                <c:pt idx="6908">
                  <c:v>26.666667933265401</c:v>
                </c:pt>
                <c:pt idx="6909">
                  <c:v>20.000000173846864</c:v>
                </c:pt>
                <c:pt idx="6910">
                  <c:v>26.666667933265401</c:v>
                </c:pt>
                <c:pt idx="6911">
                  <c:v>26.666667933265401</c:v>
                </c:pt>
                <c:pt idx="6912">
                  <c:v>20.000000173846864</c:v>
                </c:pt>
                <c:pt idx="6913">
                  <c:v>26.666667933265401</c:v>
                </c:pt>
                <c:pt idx="6914">
                  <c:v>26.666667933265401</c:v>
                </c:pt>
                <c:pt idx="6915">
                  <c:v>26.666667933265401</c:v>
                </c:pt>
                <c:pt idx="6916">
                  <c:v>20.000000173846864</c:v>
                </c:pt>
                <c:pt idx="6917">
                  <c:v>26.666667933265401</c:v>
                </c:pt>
                <c:pt idx="6918">
                  <c:v>26.666667933265401</c:v>
                </c:pt>
                <c:pt idx="6919">
                  <c:v>26.666667933265401</c:v>
                </c:pt>
                <c:pt idx="6920">
                  <c:v>20.000000173846864</c:v>
                </c:pt>
                <c:pt idx="6921">
                  <c:v>26.666667933265401</c:v>
                </c:pt>
                <c:pt idx="6922">
                  <c:v>26.666667933265401</c:v>
                </c:pt>
                <c:pt idx="6923">
                  <c:v>20.000000173846864</c:v>
                </c:pt>
                <c:pt idx="6924">
                  <c:v>26.666667933265401</c:v>
                </c:pt>
                <c:pt idx="6925">
                  <c:v>26.666667933265401</c:v>
                </c:pt>
                <c:pt idx="6926">
                  <c:v>26.666667933265401</c:v>
                </c:pt>
                <c:pt idx="6927">
                  <c:v>20.000000173846864</c:v>
                </c:pt>
                <c:pt idx="6928">
                  <c:v>26.666667933265401</c:v>
                </c:pt>
                <c:pt idx="6929">
                  <c:v>26.666667933265401</c:v>
                </c:pt>
                <c:pt idx="6930">
                  <c:v>20.000000173846864</c:v>
                </c:pt>
                <c:pt idx="6931">
                  <c:v>26.666667933265401</c:v>
                </c:pt>
                <c:pt idx="6932">
                  <c:v>26.666667933265401</c:v>
                </c:pt>
                <c:pt idx="6933">
                  <c:v>20.000000173846864</c:v>
                </c:pt>
                <c:pt idx="6934">
                  <c:v>26.666667933265401</c:v>
                </c:pt>
                <c:pt idx="6935">
                  <c:v>26.666667933265401</c:v>
                </c:pt>
                <c:pt idx="6936">
                  <c:v>20.000000173846864</c:v>
                </c:pt>
                <c:pt idx="6937">
                  <c:v>26.666667933265401</c:v>
                </c:pt>
                <c:pt idx="6938">
                  <c:v>26.666667933265401</c:v>
                </c:pt>
                <c:pt idx="6939">
                  <c:v>20.000000173846864</c:v>
                </c:pt>
                <c:pt idx="6940">
                  <c:v>26.666667933265401</c:v>
                </c:pt>
                <c:pt idx="6941">
                  <c:v>20.000000173846864</c:v>
                </c:pt>
                <c:pt idx="6942">
                  <c:v>26.666667933265401</c:v>
                </c:pt>
                <c:pt idx="6943">
                  <c:v>20.000000173846864</c:v>
                </c:pt>
                <c:pt idx="6944">
                  <c:v>26.666667933265401</c:v>
                </c:pt>
                <c:pt idx="6945">
                  <c:v>20.000000173846864</c:v>
                </c:pt>
                <c:pt idx="6946">
                  <c:v>26.666667933265401</c:v>
                </c:pt>
                <c:pt idx="6947">
                  <c:v>26.666667933265401</c:v>
                </c:pt>
                <c:pt idx="6948">
                  <c:v>20.000000173846864</c:v>
                </c:pt>
                <c:pt idx="6949">
                  <c:v>26.666667933265401</c:v>
                </c:pt>
                <c:pt idx="6950">
                  <c:v>20.000000173846864</c:v>
                </c:pt>
                <c:pt idx="6951">
                  <c:v>26.666667933265401</c:v>
                </c:pt>
                <c:pt idx="6952">
                  <c:v>20.000000173846864</c:v>
                </c:pt>
                <c:pt idx="6953">
                  <c:v>26.666667933265401</c:v>
                </c:pt>
                <c:pt idx="6954">
                  <c:v>20.000000173846864</c:v>
                </c:pt>
                <c:pt idx="6955">
                  <c:v>26.666667933265401</c:v>
                </c:pt>
                <c:pt idx="6956">
                  <c:v>20.000000173846864</c:v>
                </c:pt>
                <c:pt idx="6957">
                  <c:v>26.666667933265401</c:v>
                </c:pt>
                <c:pt idx="6958">
                  <c:v>26.666667933265401</c:v>
                </c:pt>
                <c:pt idx="6959">
                  <c:v>20.000000173846864</c:v>
                </c:pt>
                <c:pt idx="6960">
                  <c:v>26.666667933265401</c:v>
                </c:pt>
                <c:pt idx="6961">
                  <c:v>20.000000173846864</c:v>
                </c:pt>
                <c:pt idx="6962">
                  <c:v>26.666667933265401</c:v>
                </c:pt>
                <c:pt idx="6963">
                  <c:v>20.000000173846864</c:v>
                </c:pt>
                <c:pt idx="6964">
                  <c:v>26.666667933265401</c:v>
                </c:pt>
                <c:pt idx="6965">
                  <c:v>20.000000173846864</c:v>
                </c:pt>
                <c:pt idx="6966">
                  <c:v>26.666667933265401</c:v>
                </c:pt>
                <c:pt idx="6967">
                  <c:v>20.000000173846864</c:v>
                </c:pt>
                <c:pt idx="6968">
                  <c:v>26.666667933265401</c:v>
                </c:pt>
                <c:pt idx="6969">
                  <c:v>20.000000173846864</c:v>
                </c:pt>
                <c:pt idx="6970">
                  <c:v>26.666667933265401</c:v>
                </c:pt>
                <c:pt idx="6971">
                  <c:v>26.666667933265401</c:v>
                </c:pt>
                <c:pt idx="6972">
                  <c:v>20.000000173846864</c:v>
                </c:pt>
                <c:pt idx="6973">
                  <c:v>26.666667933265401</c:v>
                </c:pt>
                <c:pt idx="6974">
                  <c:v>20.000000173846864</c:v>
                </c:pt>
                <c:pt idx="6975">
                  <c:v>26.666667933265401</c:v>
                </c:pt>
                <c:pt idx="6976">
                  <c:v>20.000000173846864</c:v>
                </c:pt>
                <c:pt idx="6977">
                  <c:v>26.666667933265401</c:v>
                </c:pt>
                <c:pt idx="6978">
                  <c:v>20.000000173846864</c:v>
                </c:pt>
                <c:pt idx="6979">
                  <c:v>26.666667933265401</c:v>
                </c:pt>
                <c:pt idx="6980">
                  <c:v>20.000000173846864</c:v>
                </c:pt>
                <c:pt idx="6981">
                  <c:v>26.666667933265401</c:v>
                </c:pt>
                <c:pt idx="6982">
                  <c:v>20.000000173846864</c:v>
                </c:pt>
                <c:pt idx="6983">
                  <c:v>26.666667933265401</c:v>
                </c:pt>
                <c:pt idx="6984">
                  <c:v>26.666667933265401</c:v>
                </c:pt>
                <c:pt idx="6985">
                  <c:v>20.000000173846864</c:v>
                </c:pt>
                <c:pt idx="6986">
                  <c:v>26.666667933265401</c:v>
                </c:pt>
                <c:pt idx="6987">
                  <c:v>20.000000173846864</c:v>
                </c:pt>
                <c:pt idx="6988">
                  <c:v>26.666667933265401</c:v>
                </c:pt>
                <c:pt idx="6989">
                  <c:v>20.000000173846864</c:v>
                </c:pt>
                <c:pt idx="6990">
                  <c:v>26.666667933265401</c:v>
                </c:pt>
                <c:pt idx="6991">
                  <c:v>20.000000173846864</c:v>
                </c:pt>
                <c:pt idx="6992">
                  <c:v>26.666667933265401</c:v>
                </c:pt>
                <c:pt idx="6993">
                  <c:v>20.000000173846864</c:v>
                </c:pt>
                <c:pt idx="6994">
                  <c:v>26.666667933265401</c:v>
                </c:pt>
                <c:pt idx="6995">
                  <c:v>20.000000173846864</c:v>
                </c:pt>
                <c:pt idx="6996">
                  <c:v>26.666667933265401</c:v>
                </c:pt>
                <c:pt idx="6997">
                  <c:v>20.000000173846864</c:v>
                </c:pt>
                <c:pt idx="6998">
                  <c:v>26.666667933265401</c:v>
                </c:pt>
                <c:pt idx="6999">
                  <c:v>26.666667933265401</c:v>
                </c:pt>
                <c:pt idx="7000">
                  <c:v>20.000000173846864</c:v>
                </c:pt>
                <c:pt idx="7001">
                  <c:v>26.666667933265401</c:v>
                </c:pt>
                <c:pt idx="7002">
                  <c:v>26.666667933265401</c:v>
                </c:pt>
                <c:pt idx="7003">
                  <c:v>20.000000173846864</c:v>
                </c:pt>
                <c:pt idx="7004">
                  <c:v>26.666667933265401</c:v>
                </c:pt>
                <c:pt idx="7005">
                  <c:v>26.666667933265401</c:v>
                </c:pt>
                <c:pt idx="7006">
                  <c:v>26.666667933265401</c:v>
                </c:pt>
                <c:pt idx="7007">
                  <c:v>20.000000173846864</c:v>
                </c:pt>
                <c:pt idx="7008">
                  <c:v>26.666667933265401</c:v>
                </c:pt>
                <c:pt idx="7009">
                  <c:v>26.666667933265401</c:v>
                </c:pt>
                <c:pt idx="7010">
                  <c:v>26.666667933265401</c:v>
                </c:pt>
                <c:pt idx="7011">
                  <c:v>26.666667933265401</c:v>
                </c:pt>
                <c:pt idx="7012">
                  <c:v>20.000000173846864</c:v>
                </c:pt>
                <c:pt idx="7013">
                  <c:v>26.666667933265401</c:v>
                </c:pt>
                <c:pt idx="7014">
                  <c:v>26.666667933265401</c:v>
                </c:pt>
                <c:pt idx="7015">
                  <c:v>26.666667933265401</c:v>
                </c:pt>
                <c:pt idx="7016">
                  <c:v>20.000000173846864</c:v>
                </c:pt>
                <c:pt idx="7017">
                  <c:v>26.666667933265401</c:v>
                </c:pt>
                <c:pt idx="7018">
                  <c:v>26.666667933265401</c:v>
                </c:pt>
                <c:pt idx="7019">
                  <c:v>26.666667933265401</c:v>
                </c:pt>
                <c:pt idx="7020">
                  <c:v>26.666667933265401</c:v>
                </c:pt>
                <c:pt idx="7021">
                  <c:v>20.000000173846864</c:v>
                </c:pt>
                <c:pt idx="7022">
                  <c:v>26.666667933265401</c:v>
                </c:pt>
                <c:pt idx="7023">
                  <c:v>26.666667933265401</c:v>
                </c:pt>
                <c:pt idx="7024">
                  <c:v>26.666667933265401</c:v>
                </c:pt>
                <c:pt idx="7025">
                  <c:v>20.000000173846864</c:v>
                </c:pt>
                <c:pt idx="7026">
                  <c:v>26.666667933265401</c:v>
                </c:pt>
                <c:pt idx="7027">
                  <c:v>26.666667933265401</c:v>
                </c:pt>
                <c:pt idx="7028">
                  <c:v>20.000000173846864</c:v>
                </c:pt>
                <c:pt idx="7029">
                  <c:v>26.666667933265401</c:v>
                </c:pt>
                <c:pt idx="7030">
                  <c:v>26.666667933265401</c:v>
                </c:pt>
                <c:pt idx="7031">
                  <c:v>20.000000173846864</c:v>
                </c:pt>
                <c:pt idx="7032">
                  <c:v>26.666667933265401</c:v>
                </c:pt>
                <c:pt idx="7033">
                  <c:v>26.666667933265401</c:v>
                </c:pt>
                <c:pt idx="7034">
                  <c:v>20.000000173846864</c:v>
                </c:pt>
                <c:pt idx="7035">
                  <c:v>26.666667933265401</c:v>
                </c:pt>
                <c:pt idx="7036">
                  <c:v>20.000000173846864</c:v>
                </c:pt>
                <c:pt idx="7037">
                  <c:v>26.666667933265401</c:v>
                </c:pt>
                <c:pt idx="7038">
                  <c:v>20.000000173846864</c:v>
                </c:pt>
                <c:pt idx="7039">
                  <c:v>26.666667933265401</c:v>
                </c:pt>
                <c:pt idx="7040">
                  <c:v>20.000000173846864</c:v>
                </c:pt>
                <c:pt idx="7041">
                  <c:v>26.666667933265401</c:v>
                </c:pt>
                <c:pt idx="7042">
                  <c:v>20.000000173846864</c:v>
                </c:pt>
                <c:pt idx="7043">
                  <c:v>26.666667933265401</c:v>
                </c:pt>
                <c:pt idx="7044">
                  <c:v>26.666667933265401</c:v>
                </c:pt>
                <c:pt idx="7045">
                  <c:v>20.000000173846864</c:v>
                </c:pt>
                <c:pt idx="7046">
                  <c:v>26.666667933265401</c:v>
                </c:pt>
                <c:pt idx="7047">
                  <c:v>20.000000173846864</c:v>
                </c:pt>
                <c:pt idx="7048">
                  <c:v>26.666667933265401</c:v>
                </c:pt>
                <c:pt idx="7049">
                  <c:v>20.000000173846864</c:v>
                </c:pt>
                <c:pt idx="7050">
                  <c:v>26.666667933265401</c:v>
                </c:pt>
                <c:pt idx="7051">
                  <c:v>20.000000173846864</c:v>
                </c:pt>
                <c:pt idx="7052">
                  <c:v>26.666667933265401</c:v>
                </c:pt>
                <c:pt idx="7053">
                  <c:v>26.666667933265401</c:v>
                </c:pt>
                <c:pt idx="7054">
                  <c:v>20.000000173846864</c:v>
                </c:pt>
                <c:pt idx="7055">
                  <c:v>26.666667933265401</c:v>
                </c:pt>
                <c:pt idx="7056">
                  <c:v>20.000000173846864</c:v>
                </c:pt>
                <c:pt idx="7057">
                  <c:v>26.666667933265401</c:v>
                </c:pt>
                <c:pt idx="7058">
                  <c:v>26.666667933265401</c:v>
                </c:pt>
                <c:pt idx="7059">
                  <c:v>20.000000173846864</c:v>
                </c:pt>
                <c:pt idx="7060">
                  <c:v>26.666667933265401</c:v>
                </c:pt>
                <c:pt idx="7061">
                  <c:v>26.666667933265401</c:v>
                </c:pt>
                <c:pt idx="7062">
                  <c:v>20.000000173846864</c:v>
                </c:pt>
                <c:pt idx="7063">
                  <c:v>26.666667933265401</c:v>
                </c:pt>
                <c:pt idx="7064">
                  <c:v>20.000000173846864</c:v>
                </c:pt>
                <c:pt idx="7065">
                  <c:v>26.666667933265401</c:v>
                </c:pt>
                <c:pt idx="7066">
                  <c:v>26.666667933265401</c:v>
                </c:pt>
                <c:pt idx="7067">
                  <c:v>20.000000173846864</c:v>
                </c:pt>
                <c:pt idx="7068">
                  <c:v>26.666667933265401</c:v>
                </c:pt>
                <c:pt idx="7069">
                  <c:v>26.666667933265401</c:v>
                </c:pt>
                <c:pt idx="7070">
                  <c:v>20.000000173846864</c:v>
                </c:pt>
                <c:pt idx="7071">
                  <c:v>26.666667933265401</c:v>
                </c:pt>
                <c:pt idx="7072">
                  <c:v>26.666667933265401</c:v>
                </c:pt>
                <c:pt idx="7073">
                  <c:v>20.000000173846864</c:v>
                </c:pt>
                <c:pt idx="7074">
                  <c:v>26.666667933265401</c:v>
                </c:pt>
                <c:pt idx="7075">
                  <c:v>26.666667933265401</c:v>
                </c:pt>
                <c:pt idx="7076">
                  <c:v>20.000000173846864</c:v>
                </c:pt>
                <c:pt idx="7077">
                  <c:v>26.666667933265401</c:v>
                </c:pt>
                <c:pt idx="7078">
                  <c:v>26.666667933265401</c:v>
                </c:pt>
                <c:pt idx="7079">
                  <c:v>20.000000173846864</c:v>
                </c:pt>
                <c:pt idx="7080">
                  <c:v>26.666667933265401</c:v>
                </c:pt>
                <c:pt idx="7081">
                  <c:v>20.000000173846864</c:v>
                </c:pt>
                <c:pt idx="7082">
                  <c:v>26.666667933265401</c:v>
                </c:pt>
                <c:pt idx="7083">
                  <c:v>20.000000173846864</c:v>
                </c:pt>
                <c:pt idx="7084">
                  <c:v>26.666667933265401</c:v>
                </c:pt>
                <c:pt idx="7085">
                  <c:v>26.666667933265401</c:v>
                </c:pt>
                <c:pt idx="7086">
                  <c:v>20.000000173846864</c:v>
                </c:pt>
                <c:pt idx="7087">
                  <c:v>26.666667933265401</c:v>
                </c:pt>
                <c:pt idx="7088">
                  <c:v>20.000000173846864</c:v>
                </c:pt>
                <c:pt idx="7089">
                  <c:v>26.666667933265401</c:v>
                </c:pt>
                <c:pt idx="7090">
                  <c:v>20.000000173846864</c:v>
                </c:pt>
                <c:pt idx="7091">
                  <c:v>26.666667933265401</c:v>
                </c:pt>
                <c:pt idx="7092">
                  <c:v>26.666667933265401</c:v>
                </c:pt>
                <c:pt idx="7093">
                  <c:v>20.000000173846864</c:v>
                </c:pt>
                <c:pt idx="7094">
                  <c:v>26.666667933265401</c:v>
                </c:pt>
                <c:pt idx="7095">
                  <c:v>20.000000173846864</c:v>
                </c:pt>
                <c:pt idx="7096">
                  <c:v>26.666667933265401</c:v>
                </c:pt>
                <c:pt idx="7097">
                  <c:v>20.000000173846864</c:v>
                </c:pt>
                <c:pt idx="7098">
                  <c:v>26.666667933265401</c:v>
                </c:pt>
                <c:pt idx="7099">
                  <c:v>20.000000173846864</c:v>
                </c:pt>
                <c:pt idx="7100">
                  <c:v>26.666667933265401</c:v>
                </c:pt>
                <c:pt idx="7101">
                  <c:v>20.000000173846864</c:v>
                </c:pt>
                <c:pt idx="7102">
                  <c:v>26.666667933265401</c:v>
                </c:pt>
                <c:pt idx="7103">
                  <c:v>20.000000173846864</c:v>
                </c:pt>
                <c:pt idx="7104">
                  <c:v>26.666667933265401</c:v>
                </c:pt>
                <c:pt idx="7105">
                  <c:v>20.000000173846864</c:v>
                </c:pt>
                <c:pt idx="7106">
                  <c:v>26.666667933265401</c:v>
                </c:pt>
                <c:pt idx="7107">
                  <c:v>20.000000173846864</c:v>
                </c:pt>
                <c:pt idx="7108">
                  <c:v>26.666667933265401</c:v>
                </c:pt>
                <c:pt idx="7109">
                  <c:v>20.000000173846864</c:v>
                </c:pt>
                <c:pt idx="7110">
                  <c:v>26.666667933265401</c:v>
                </c:pt>
                <c:pt idx="7111">
                  <c:v>20.000000173846864</c:v>
                </c:pt>
                <c:pt idx="7112">
                  <c:v>26.666667933265401</c:v>
                </c:pt>
                <c:pt idx="7113">
                  <c:v>20.000000173846864</c:v>
                </c:pt>
                <c:pt idx="7114">
                  <c:v>26.666667933265401</c:v>
                </c:pt>
                <c:pt idx="7115">
                  <c:v>20.000000173846864</c:v>
                </c:pt>
                <c:pt idx="7116">
                  <c:v>20.000000173846864</c:v>
                </c:pt>
                <c:pt idx="7117">
                  <c:v>26.666667933265401</c:v>
                </c:pt>
                <c:pt idx="7118">
                  <c:v>20.000000173846864</c:v>
                </c:pt>
                <c:pt idx="7119">
                  <c:v>26.666667933265401</c:v>
                </c:pt>
                <c:pt idx="7120">
                  <c:v>20.000000173846864</c:v>
                </c:pt>
                <c:pt idx="7121">
                  <c:v>26.666667933265401</c:v>
                </c:pt>
                <c:pt idx="7122">
                  <c:v>20.000000173846864</c:v>
                </c:pt>
                <c:pt idx="7123">
                  <c:v>26.666667933265401</c:v>
                </c:pt>
                <c:pt idx="7124">
                  <c:v>20.000000173846864</c:v>
                </c:pt>
                <c:pt idx="7125">
                  <c:v>20.000000173846864</c:v>
                </c:pt>
                <c:pt idx="7126">
                  <c:v>26.666667933265401</c:v>
                </c:pt>
                <c:pt idx="7127">
                  <c:v>20.000000173846864</c:v>
                </c:pt>
                <c:pt idx="7128">
                  <c:v>20.000000173846864</c:v>
                </c:pt>
                <c:pt idx="7129">
                  <c:v>26.666667933265401</c:v>
                </c:pt>
                <c:pt idx="7130">
                  <c:v>20.000000173846864</c:v>
                </c:pt>
                <c:pt idx="7131">
                  <c:v>20.000000173846864</c:v>
                </c:pt>
                <c:pt idx="7132">
                  <c:v>26.666667933265401</c:v>
                </c:pt>
                <c:pt idx="7133">
                  <c:v>20.000000173846864</c:v>
                </c:pt>
                <c:pt idx="7134">
                  <c:v>20.000000173846864</c:v>
                </c:pt>
                <c:pt idx="7135">
                  <c:v>20.000000173846864</c:v>
                </c:pt>
                <c:pt idx="7136">
                  <c:v>26.666667933265401</c:v>
                </c:pt>
                <c:pt idx="7137">
                  <c:v>20.000000173846864</c:v>
                </c:pt>
                <c:pt idx="7138">
                  <c:v>20.000000173846864</c:v>
                </c:pt>
                <c:pt idx="7139">
                  <c:v>20.000000173846864</c:v>
                </c:pt>
                <c:pt idx="7140">
                  <c:v>20.000000173846864</c:v>
                </c:pt>
                <c:pt idx="7141">
                  <c:v>26.666667933265401</c:v>
                </c:pt>
                <c:pt idx="7142">
                  <c:v>20.000000173846864</c:v>
                </c:pt>
                <c:pt idx="7143">
                  <c:v>20.000000173846864</c:v>
                </c:pt>
                <c:pt idx="7144">
                  <c:v>20.000000173846864</c:v>
                </c:pt>
                <c:pt idx="7145">
                  <c:v>20.000000173846864</c:v>
                </c:pt>
                <c:pt idx="7146">
                  <c:v>20.000000173846864</c:v>
                </c:pt>
                <c:pt idx="7147">
                  <c:v>26.666667933265401</c:v>
                </c:pt>
                <c:pt idx="7148">
                  <c:v>20.000000173846864</c:v>
                </c:pt>
                <c:pt idx="7149">
                  <c:v>20.000000173846864</c:v>
                </c:pt>
                <c:pt idx="7150">
                  <c:v>20.000000173846864</c:v>
                </c:pt>
                <c:pt idx="7151">
                  <c:v>20.000000173846864</c:v>
                </c:pt>
                <c:pt idx="7152">
                  <c:v>20.000000173846864</c:v>
                </c:pt>
                <c:pt idx="7153">
                  <c:v>20.000000173846864</c:v>
                </c:pt>
                <c:pt idx="7154">
                  <c:v>26.666667933265401</c:v>
                </c:pt>
                <c:pt idx="7155">
                  <c:v>20.000000173846864</c:v>
                </c:pt>
                <c:pt idx="7156">
                  <c:v>20.000000173846864</c:v>
                </c:pt>
                <c:pt idx="7157">
                  <c:v>20.000000173846864</c:v>
                </c:pt>
                <c:pt idx="7158">
                  <c:v>20.000000173846864</c:v>
                </c:pt>
                <c:pt idx="7159">
                  <c:v>20.000000173846864</c:v>
                </c:pt>
                <c:pt idx="7160">
                  <c:v>20.000000173846864</c:v>
                </c:pt>
                <c:pt idx="7161">
                  <c:v>26.666667933265401</c:v>
                </c:pt>
                <c:pt idx="7162">
                  <c:v>20.000000173846864</c:v>
                </c:pt>
                <c:pt idx="7163">
                  <c:v>20.000000173846864</c:v>
                </c:pt>
                <c:pt idx="7164">
                  <c:v>20.000000173846864</c:v>
                </c:pt>
                <c:pt idx="7165">
                  <c:v>20.000000173846864</c:v>
                </c:pt>
                <c:pt idx="7166">
                  <c:v>20.000000173846864</c:v>
                </c:pt>
                <c:pt idx="7167">
                  <c:v>20.000000173846864</c:v>
                </c:pt>
                <c:pt idx="7168">
                  <c:v>20.000000173846864</c:v>
                </c:pt>
                <c:pt idx="7169">
                  <c:v>20.000000173846864</c:v>
                </c:pt>
                <c:pt idx="7170">
                  <c:v>26.666667933265401</c:v>
                </c:pt>
                <c:pt idx="7171">
                  <c:v>20.000000173846864</c:v>
                </c:pt>
                <c:pt idx="7172">
                  <c:v>20.000000173846864</c:v>
                </c:pt>
                <c:pt idx="7173">
                  <c:v>20.000000173846864</c:v>
                </c:pt>
                <c:pt idx="7174">
                  <c:v>20.000000173846864</c:v>
                </c:pt>
                <c:pt idx="7175">
                  <c:v>20.000000173846864</c:v>
                </c:pt>
                <c:pt idx="7176">
                  <c:v>20.000000173846864</c:v>
                </c:pt>
                <c:pt idx="7177">
                  <c:v>20.000000173846864</c:v>
                </c:pt>
                <c:pt idx="7178">
                  <c:v>20.000000173846864</c:v>
                </c:pt>
                <c:pt idx="7179">
                  <c:v>26.666667933265401</c:v>
                </c:pt>
                <c:pt idx="7180">
                  <c:v>20.000000173846864</c:v>
                </c:pt>
                <c:pt idx="7181">
                  <c:v>20.000000173846864</c:v>
                </c:pt>
                <c:pt idx="7182">
                  <c:v>20.000000173846864</c:v>
                </c:pt>
                <c:pt idx="7183">
                  <c:v>20.000000173846864</c:v>
                </c:pt>
                <c:pt idx="7184">
                  <c:v>26.666667933265401</c:v>
                </c:pt>
                <c:pt idx="7185">
                  <c:v>20.000000173846864</c:v>
                </c:pt>
                <c:pt idx="7186">
                  <c:v>20.000000173846864</c:v>
                </c:pt>
                <c:pt idx="7187">
                  <c:v>26.666667933265401</c:v>
                </c:pt>
                <c:pt idx="7188">
                  <c:v>20.000000173846864</c:v>
                </c:pt>
                <c:pt idx="7189">
                  <c:v>26.666667933265401</c:v>
                </c:pt>
                <c:pt idx="7190">
                  <c:v>20.000000173846864</c:v>
                </c:pt>
                <c:pt idx="7191">
                  <c:v>26.666667933265401</c:v>
                </c:pt>
                <c:pt idx="7192">
                  <c:v>26.666667933265401</c:v>
                </c:pt>
                <c:pt idx="7193">
                  <c:v>33.333335692683868</c:v>
                </c:pt>
                <c:pt idx="7194">
                  <c:v>26.666667933265401</c:v>
                </c:pt>
                <c:pt idx="7195">
                  <c:v>33.333335692683868</c:v>
                </c:pt>
                <c:pt idx="7196">
                  <c:v>26.666667933265401</c:v>
                </c:pt>
                <c:pt idx="7197">
                  <c:v>33.333335692683868</c:v>
                </c:pt>
                <c:pt idx="7198">
                  <c:v>33.333335692683868</c:v>
                </c:pt>
                <c:pt idx="7199">
                  <c:v>33.333335692683868</c:v>
                </c:pt>
                <c:pt idx="7200">
                  <c:v>40.000003452102327</c:v>
                </c:pt>
                <c:pt idx="7201">
                  <c:v>33.333335692683868</c:v>
                </c:pt>
                <c:pt idx="7202">
                  <c:v>40.000003452102327</c:v>
                </c:pt>
                <c:pt idx="7203">
                  <c:v>33.333335692683868</c:v>
                </c:pt>
                <c:pt idx="7204">
                  <c:v>46.6666712115208</c:v>
                </c:pt>
                <c:pt idx="7205">
                  <c:v>40.000003452102327</c:v>
                </c:pt>
                <c:pt idx="7206">
                  <c:v>46.6666712115208</c:v>
                </c:pt>
                <c:pt idx="7207">
                  <c:v>53.333335866530739</c:v>
                </c:pt>
                <c:pt idx="7208">
                  <c:v>53.333335866530739</c:v>
                </c:pt>
                <c:pt idx="7209">
                  <c:v>60.000003625949198</c:v>
                </c:pt>
                <c:pt idx="7210">
                  <c:v>66.666671385368005</c:v>
                </c:pt>
                <c:pt idx="7211">
                  <c:v>73.333339144785995</c:v>
                </c:pt>
                <c:pt idx="7212">
                  <c:v>73.333339144785995</c:v>
                </c:pt>
                <c:pt idx="7213">
                  <c:v>80.000006904204653</c:v>
                </c:pt>
                <c:pt idx="7214">
                  <c:v>80.000006904204653</c:v>
                </c:pt>
                <c:pt idx="7215">
                  <c:v>86.66667466362334</c:v>
                </c:pt>
                <c:pt idx="7216">
                  <c:v>86.66667466362334</c:v>
                </c:pt>
                <c:pt idx="7217">
                  <c:v>93.333342423041344</c:v>
                </c:pt>
                <c:pt idx="7218">
                  <c:v>86.66667466362334</c:v>
                </c:pt>
                <c:pt idx="7219">
                  <c:v>93.333342423041344</c:v>
                </c:pt>
                <c:pt idx="7220">
                  <c:v>100.00001018246</c:v>
                </c:pt>
                <c:pt idx="7221">
                  <c:v>93.333342423041344</c:v>
                </c:pt>
                <c:pt idx="7222">
                  <c:v>93.333342423041344</c:v>
                </c:pt>
                <c:pt idx="7223">
                  <c:v>93.333342423041344</c:v>
                </c:pt>
                <c:pt idx="7224">
                  <c:v>100.00001018246</c:v>
                </c:pt>
                <c:pt idx="7225">
                  <c:v>93.333342423041344</c:v>
                </c:pt>
                <c:pt idx="7226">
                  <c:v>93.333342423041344</c:v>
                </c:pt>
                <c:pt idx="7227">
                  <c:v>93.333342423041344</c:v>
                </c:pt>
                <c:pt idx="7228">
                  <c:v>86.66667466362334</c:v>
                </c:pt>
                <c:pt idx="7229">
                  <c:v>93.333342423041344</c:v>
                </c:pt>
                <c:pt idx="7230">
                  <c:v>86.66667466362334</c:v>
                </c:pt>
                <c:pt idx="7231">
                  <c:v>93.333342423041344</c:v>
                </c:pt>
                <c:pt idx="7232">
                  <c:v>86.66667466362334</c:v>
                </c:pt>
                <c:pt idx="7233">
                  <c:v>86.66667466362334</c:v>
                </c:pt>
                <c:pt idx="7234">
                  <c:v>86.66667466362334</c:v>
                </c:pt>
                <c:pt idx="7235">
                  <c:v>86.66667466362334</c:v>
                </c:pt>
                <c:pt idx="7236">
                  <c:v>80.000006904204653</c:v>
                </c:pt>
                <c:pt idx="7237">
                  <c:v>86.66667466362334</c:v>
                </c:pt>
                <c:pt idx="7238">
                  <c:v>80.000006904204653</c:v>
                </c:pt>
                <c:pt idx="7239">
                  <c:v>86.66667466362334</c:v>
                </c:pt>
                <c:pt idx="7240">
                  <c:v>80.000006904204653</c:v>
                </c:pt>
                <c:pt idx="7241">
                  <c:v>80.000006904204653</c:v>
                </c:pt>
                <c:pt idx="7242">
                  <c:v>80.000006904204653</c:v>
                </c:pt>
                <c:pt idx="7243">
                  <c:v>80.000006904204653</c:v>
                </c:pt>
                <c:pt idx="7244">
                  <c:v>80.000006904204653</c:v>
                </c:pt>
                <c:pt idx="7245">
                  <c:v>80.000006904204653</c:v>
                </c:pt>
                <c:pt idx="7246">
                  <c:v>73.333339144785995</c:v>
                </c:pt>
                <c:pt idx="7247">
                  <c:v>80.000006904204653</c:v>
                </c:pt>
                <c:pt idx="7248">
                  <c:v>73.333339144785995</c:v>
                </c:pt>
                <c:pt idx="7249">
                  <c:v>80.000006904204653</c:v>
                </c:pt>
                <c:pt idx="7250">
                  <c:v>73.333339144785995</c:v>
                </c:pt>
                <c:pt idx="7251">
                  <c:v>73.333339144785995</c:v>
                </c:pt>
                <c:pt idx="7252">
                  <c:v>80.000006904204653</c:v>
                </c:pt>
                <c:pt idx="7253">
                  <c:v>73.333339144785995</c:v>
                </c:pt>
                <c:pt idx="7254">
                  <c:v>73.333339144785995</c:v>
                </c:pt>
                <c:pt idx="7255">
                  <c:v>73.333339144785995</c:v>
                </c:pt>
                <c:pt idx="7256">
                  <c:v>73.333339144785995</c:v>
                </c:pt>
                <c:pt idx="7257">
                  <c:v>73.333339144785995</c:v>
                </c:pt>
                <c:pt idx="7258">
                  <c:v>66.666671385368005</c:v>
                </c:pt>
                <c:pt idx="7259">
                  <c:v>73.333339144785995</c:v>
                </c:pt>
                <c:pt idx="7260">
                  <c:v>73.333339144785995</c:v>
                </c:pt>
                <c:pt idx="7261">
                  <c:v>66.666671385368005</c:v>
                </c:pt>
                <c:pt idx="7262">
                  <c:v>73.333339144785995</c:v>
                </c:pt>
                <c:pt idx="7263">
                  <c:v>66.666671385368005</c:v>
                </c:pt>
                <c:pt idx="7264">
                  <c:v>66.666671385368005</c:v>
                </c:pt>
                <c:pt idx="7265">
                  <c:v>73.333339144785995</c:v>
                </c:pt>
                <c:pt idx="7266">
                  <c:v>66.666671385368005</c:v>
                </c:pt>
                <c:pt idx="7267">
                  <c:v>66.666671385368005</c:v>
                </c:pt>
                <c:pt idx="7268">
                  <c:v>66.666671385368005</c:v>
                </c:pt>
                <c:pt idx="7269">
                  <c:v>66.666671385368005</c:v>
                </c:pt>
                <c:pt idx="7270">
                  <c:v>66.666671385368005</c:v>
                </c:pt>
                <c:pt idx="7271">
                  <c:v>66.666671385368005</c:v>
                </c:pt>
                <c:pt idx="7272">
                  <c:v>66.666671385368005</c:v>
                </c:pt>
                <c:pt idx="7273">
                  <c:v>66.666671385368005</c:v>
                </c:pt>
                <c:pt idx="7274">
                  <c:v>60.000003625949198</c:v>
                </c:pt>
                <c:pt idx="7275">
                  <c:v>66.666671385368005</c:v>
                </c:pt>
                <c:pt idx="7276">
                  <c:v>66.666671385368005</c:v>
                </c:pt>
                <c:pt idx="7277">
                  <c:v>66.666671385368005</c:v>
                </c:pt>
                <c:pt idx="7278">
                  <c:v>60.000003625949198</c:v>
                </c:pt>
                <c:pt idx="7279">
                  <c:v>66.666671385368005</c:v>
                </c:pt>
                <c:pt idx="7280">
                  <c:v>66.666671385368005</c:v>
                </c:pt>
                <c:pt idx="7281">
                  <c:v>60.000003625949198</c:v>
                </c:pt>
                <c:pt idx="7282">
                  <c:v>66.666671385368005</c:v>
                </c:pt>
                <c:pt idx="7283">
                  <c:v>60.000003625949198</c:v>
                </c:pt>
                <c:pt idx="7284">
                  <c:v>66.666671385368005</c:v>
                </c:pt>
                <c:pt idx="7285">
                  <c:v>60.000003625949198</c:v>
                </c:pt>
                <c:pt idx="7286">
                  <c:v>66.666671385368005</c:v>
                </c:pt>
                <c:pt idx="7287">
                  <c:v>60.000003625949198</c:v>
                </c:pt>
                <c:pt idx="7288">
                  <c:v>66.666671385368005</c:v>
                </c:pt>
                <c:pt idx="7289">
                  <c:v>60.000003625949198</c:v>
                </c:pt>
                <c:pt idx="7290">
                  <c:v>66.666671385368005</c:v>
                </c:pt>
                <c:pt idx="7291">
                  <c:v>60.000003625949198</c:v>
                </c:pt>
                <c:pt idx="7292">
                  <c:v>66.666671385368005</c:v>
                </c:pt>
                <c:pt idx="7293">
                  <c:v>60.000003625949198</c:v>
                </c:pt>
                <c:pt idx="7294">
                  <c:v>60.000003625949198</c:v>
                </c:pt>
                <c:pt idx="7295">
                  <c:v>60.000003625949198</c:v>
                </c:pt>
                <c:pt idx="7296">
                  <c:v>66.666671385368005</c:v>
                </c:pt>
                <c:pt idx="7297">
                  <c:v>60.000003625949198</c:v>
                </c:pt>
                <c:pt idx="7298">
                  <c:v>60.000003625949198</c:v>
                </c:pt>
                <c:pt idx="7299">
                  <c:v>60.000003625949198</c:v>
                </c:pt>
                <c:pt idx="7300">
                  <c:v>60.000003625949198</c:v>
                </c:pt>
                <c:pt idx="7301">
                  <c:v>60.000003625949198</c:v>
                </c:pt>
                <c:pt idx="7302">
                  <c:v>60.000003625949198</c:v>
                </c:pt>
                <c:pt idx="7303">
                  <c:v>60.000003625949198</c:v>
                </c:pt>
                <c:pt idx="7304">
                  <c:v>60.000003625949198</c:v>
                </c:pt>
                <c:pt idx="7305">
                  <c:v>60.000003625949198</c:v>
                </c:pt>
                <c:pt idx="7306">
                  <c:v>60.000003625949198</c:v>
                </c:pt>
                <c:pt idx="7307">
                  <c:v>53.333335866530739</c:v>
                </c:pt>
                <c:pt idx="7308">
                  <c:v>60.000003625949198</c:v>
                </c:pt>
                <c:pt idx="7309">
                  <c:v>60.000003625949198</c:v>
                </c:pt>
                <c:pt idx="7310">
                  <c:v>60.000003625949198</c:v>
                </c:pt>
                <c:pt idx="7311">
                  <c:v>53.333335866530739</c:v>
                </c:pt>
                <c:pt idx="7312">
                  <c:v>60.000003625949198</c:v>
                </c:pt>
                <c:pt idx="7313">
                  <c:v>53.333335866530739</c:v>
                </c:pt>
                <c:pt idx="7314">
                  <c:v>60.000003625949198</c:v>
                </c:pt>
                <c:pt idx="7315">
                  <c:v>53.333335866530739</c:v>
                </c:pt>
                <c:pt idx="7316">
                  <c:v>60.000003625949198</c:v>
                </c:pt>
                <c:pt idx="7317">
                  <c:v>53.333335866530739</c:v>
                </c:pt>
                <c:pt idx="7318">
                  <c:v>53.333335866530739</c:v>
                </c:pt>
                <c:pt idx="7319">
                  <c:v>60.000003625949198</c:v>
                </c:pt>
                <c:pt idx="7320">
                  <c:v>53.333335866530739</c:v>
                </c:pt>
                <c:pt idx="7321">
                  <c:v>53.333335866530739</c:v>
                </c:pt>
                <c:pt idx="7322">
                  <c:v>53.333335866530739</c:v>
                </c:pt>
                <c:pt idx="7323">
                  <c:v>53.333335866530739</c:v>
                </c:pt>
                <c:pt idx="7324">
                  <c:v>60.000003625949198</c:v>
                </c:pt>
                <c:pt idx="7325">
                  <c:v>53.333335866530739</c:v>
                </c:pt>
                <c:pt idx="7326">
                  <c:v>53.333335866530739</c:v>
                </c:pt>
                <c:pt idx="7327">
                  <c:v>53.333335866530739</c:v>
                </c:pt>
                <c:pt idx="7328">
                  <c:v>46.6666712115208</c:v>
                </c:pt>
                <c:pt idx="7329">
                  <c:v>53.333335866530739</c:v>
                </c:pt>
                <c:pt idx="7330">
                  <c:v>53.333335866530739</c:v>
                </c:pt>
                <c:pt idx="7331">
                  <c:v>53.333335866530739</c:v>
                </c:pt>
                <c:pt idx="7332">
                  <c:v>53.333335866530739</c:v>
                </c:pt>
                <c:pt idx="7333">
                  <c:v>46.6666712115208</c:v>
                </c:pt>
                <c:pt idx="7334">
                  <c:v>53.333335866530739</c:v>
                </c:pt>
                <c:pt idx="7335">
                  <c:v>53.333335866530739</c:v>
                </c:pt>
                <c:pt idx="7336">
                  <c:v>46.6666712115208</c:v>
                </c:pt>
                <c:pt idx="7337">
                  <c:v>53.333335866530739</c:v>
                </c:pt>
                <c:pt idx="7338">
                  <c:v>53.333335866530739</c:v>
                </c:pt>
                <c:pt idx="7339">
                  <c:v>46.6666712115208</c:v>
                </c:pt>
                <c:pt idx="7340">
                  <c:v>53.333335866530739</c:v>
                </c:pt>
                <c:pt idx="7341">
                  <c:v>46.6666712115208</c:v>
                </c:pt>
                <c:pt idx="7342">
                  <c:v>53.333335866530739</c:v>
                </c:pt>
                <c:pt idx="7343">
                  <c:v>46.6666712115208</c:v>
                </c:pt>
                <c:pt idx="7344">
                  <c:v>53.333335866530739</c:v>
                </c:pt>
                <c:pt idx="7345">
                  <c:v>46.6666712115208</c:v>
                </c:pt>
                <c:pt idx="7346">
                  <c:v>53.333335866530739</c:v>
                </c:pt>
                <c:pt idx="7347">
                  <c:v>46.6666712115208</c:v>
                </c:pt>
                <c:pt idx="7348">
                  <c:v>53.333335866530739</c:v>
                </c:pt>
                <c:pt idx="7349">
                  <c:v>46.6666712115208</c:v>
                </c:pt>
                <c:pt idx="7350">
                  <c:v>46.6666712115208</c:v>
                </c:pt>
                <c:pt idx="7351">
                  <c:v>53.333335866530739</c:v>
                </c:pt>
                <c:pt idx="7352">
                  <c:v>46.6666712115208</c:v>
                </c:pt>
                <c:pt idx="7353">
                  <c:v>46.6666712115208</c:v>
                </c:pt>
                <c:pt idx="7354">
                  <c:v>53.333335866530739</c:v>
                </c:pt>
                <c:pt idx="7355">
                  <c:v>46.6666712115208</c:v>
                </c:pt>
                <c:pt idx="7356">
                  <c:v>46.6666712115208</c:v>
                </c:pt>
                <c:pt idx="7357">
                  <c:v>46.6666712115208</c:v>
                </c:pt>
                <c:pt idx="7358">
                  <c:v>53.333335866530739</c:v>
                </c:pt>
                <c:pt idx="7359">
                  <c:v>46.6666712115208</c:v>
                </c:pt>
                <c:pt idx="7360">
                  <c:v>46.6666712115208</c:v>
                </c:pt>
                <c:pt idx="7361">
                  <c:v>46.6666712115208</c:v>
                </c:pt>
                <c:pt idx="7362">
                  <c:v>46.6666712115208</c:v>
                </c:pt>
                <c:pt idx="7363">
                  <c:v>46.6666712115208</c:v>
                </c:pt>
                <c:pt idx="7364">
                  <c:v>46.6666712115208</c:v>
                </c:pt>
                <c:pt idx="7365">
                  <c:v>46.6666712115208</c:v>
                </c:pt>
                <c:pt idx="7366">
                  <c:v>46.6666712115208</c:v>
                </c:pt>
                <c:pt idx="7367">
                  <c:v>46.6666712115208</c:v>
                </c:pt>
                <c:pt idx="7368">
                  <c:v>46.6666712115208</c:v>
                </c:pt>
                <c:pt idx="7369">
                  <c:v>46.6666712115208</c:v>
                </c:pt>
                <c:pt idx="7370">
                  <c:v>46.6666712115208</c:v>
                </c:pt>
                <c:pt idx="7371">
                  <c:v>46.6666712115208</c:v>
                </c:pt>
                <c:pt idx="7372">
                  <c:v>46.6666712115208</c:v>
                </c:pt>
                <c:pt idx="7373">
                  <c:v>46.6666712115208</c:v>
                </c:pt>
                <c:pt idx="7374">
                  <c:v>46.6666712115208</c:v>
                </c:pt>
                <c:pt idx="7375">
                  <c:v>46.6666712115208</c:v>
                </c:pt>
                <c:pt idx="7376">
                  <c:v>40.000003452102327</c:v>
                </c:pt>
                <c:pt idx="7377">
                  <c:v>46.6666712115208</c:v>
                </c:pt>
                <c:pt idx="7378">
                  <c:v>46.6666712115208</c:v>
                </c:pt>
                <c:pt idx="7379">
                  <c:v>46.6666712115208</c:v>
                </c:pt>
                <c:pt idx="7380">
                  <c:v>46.6666712115208</c:v>
                </c:pt>
                <c:pt idx="7381">
                  <c:v>46.6666712115208</c:v>
                </c:pt>
                <c:pt idx="7382">
                  <c:v>46.6666712115208</c:v>
                </c:pt>
                <c:pt idx="7383">
                  <c:v>46.6666712115208</c:v>
                </c:pt>
                <c:pt idx="7384">
                  <c:v>40.000003452102327</c:v>
                </c:pt>
                <c:pt idx="7385">
                  <c:v>46.6666712115208</c:v>
                </c:pt>
                <c:pt idx="7386">
                  <c:v>46.6666712115208</c:v>
                </c:pt>
                <c:pt idx="7387">
                  <c:v>46.6666712115208</c:v>
                </c:pt>
                <c:pt idx="7388">
                  <c:v>46.6666712115208</c:v>
                </c:pt>
                <c:pt idx="7389">
                  <c:v>46.6666712115208</c:v>
                </c:pt>
                <c:pt idx="7390">
                  <c:v>46.6666712115208</c:v>
                </c:pt>
                <c:pt idx="7391">
                  <c:v>46.6666712115208</c:v>
                </c:pt>
                <c:pt idx="7392">
                  <c:v>46.6666712115208</c:v>
                </c:pt>
                <c:pt idx="7393">
                  <c:v>46.6666712115208</c:v>
                </c:pt>
                <c:pt idx="7394">
                  <c:v>46.6666712115208</c:v>
                </c:pt>
                <c:pt idx="7395">
                  <c:v>46.6666712115208</c:v>
                </c:pt>
                <c:pt idx="7396">
                  <c:v>46.6666712115208</c:v>
                </c:pt>
                <c:pt idx="7397">
                  <c:v>46.6666712115208</c:v>
                </c:pt>
                <c:pt idx="7398">
                  <c:v>46.6666712115208</c:v>
                </c:pt>
                <c:pt idx="7399">
                  <c:v>46.6666712115208</c:v>
                </c:pt>
                <c:pt idx="7400">
                  <c:v>46.6666712115208</c:v>
                </c:pt>
                <c:pt idx="7401">
                  <c:v>46.6666712115208</c:v>
                </c:pt>
                <c:pt idx="7402">
                  <c:v>46.6666712115208</c:v>
                </c:pt>
                <c:pt idx="7403">
                  <c:v>46.6666712115208</c:v>
                </c:pt>
                <c:pt idx="7404">
                  <c:v>46.6666712115208</c:v>
                </c:pt>
                <c:pt idx="7405">
                  <c:v>46.6666712115208</c:v>
                </c:pt>
                <c:pt idx="7406">
                  <c:v>46.6666712115208</c:v>
                </c:pt>
                <c:pt idx="7407">
                  <c:v>46.6666712115208</c:v>
                </c:pt>
                <c:pt idx="7408">
                  <c:v>46.6666712115208</c:v>
                </c:pt>
                <c:pt idx="7409">
                  <c:v>46.6666712115208</c:v>
                </c:pt>
                <c:pt idx="7410">
                  <c:v>40.000003452102327</c:v>
                </c:pt>
                <c:pt idx="7411">
                  <c:v>46.6666712115208</c:v>
                </c:pt>
                <c:pt idx="7412">
                  <c:v>46.6666712115208</c:v>
                </c:pt>
                <c:pt idx="7413">
                  <c:v>46.6666712115208</c:v>
                </c:pt>
                <c:pt idx="7414">
                  <c:v>46.6666712115208</c:v>
                </c:pt>
                <c:pt idx="7415">
                  <c:v>46.6666712115208</c:v>
                </c:pt>
                <c:pt idx="7416">
                  <c:v>46.6666712115208</c:v>
                </c:pt>
                <c:pt idx="7417">
                  <c:v>46.6666712115208</c:v>
                </c:pt>
                <c:pt idx="7418">
                  <c:v>46.6666712115208</c:v>
                </c:pt>
                <c:pt idx="7419">
                  <c:v>46.6666712115208</c:v>
                </c:pt>
                <c:pt idx="7420">
                  <c:v>46.6666712115208</c:v>
                </c:pt>
                <c:pt idx="7421">
                  <c:v>46.6666712115208</c:v>
                </c:pt>
                <c:pt idx="7422">
                  <c:v>40.000003452102327</c:v>
                </c:pt>
                <c:pt idx="7423">
                  <c:v>46.6666712115208</c:v>
                </c:pt>
                <c:pt idx="7424">
                  <c:v>46.6666712115208</c:v>
                </c:pt>
                <c:pt idx="7425">
                  <c:v>46.6666712115208</c:v>
                </c:pt>
                <c:pt idx="7426">
                  <c:v>46.6666712115208</c:v>
                </c:pt>
                <c:pt idx="7427">
                  <c:v>46.6666712115208</c:v>
                </c:pt>
                <c:pt idx="7428">
                  <c:v>46.6666712115208</c:v>
                </c:pt>
                <c:pt idx="7429">
                  <c:v>40.000003452102327</c:v>
                </c:pt>
                <c:pt idx="7430">
                  <c:v>46.6666712115208</c:v>
                </c:pt>
                <c:pt idx="7431">
                  <c:v>46.6666712115208</c:v>
                </c:pt>
                <c:pt idx="7432">
                  <c:v>46.6666712115208</c:v>
                </c:pt>
                <c:pt idx="7433">
                  <c:v>46.6666712115208</c:v>
                </c:pt>
                <c:pt idx="7434">
                  <c:v>40.000003452102327</c:v>
                </c:pt>
                <c:pt idx="7435">
                  <c:v>46.6666712115208</c:v>
                </c:pt>
                <c:pt idx="7436">
                  <c:v>46.6666712115208</c:v>
                </c:pt>
                <c:pt idx="7437">
                  <c:v>46.6666712115208</c:v>
                </c:pt>
                <c:pt idx="7438">
                  <c:v>46.6666712115208</c:v>
                </c:pt>
                <c:pt idx="7439">
                  <c:v>40.000003452102327</c:v>
                </c:pt>
                <c:pt idx="7440">
                  <c:v>46.6666712115208</c:v>
                </c:pt>
                <c:pt idx="7441">
                  <c:v>46.6666712115208</c:v>
                </c:pt>
                <c:pt idx="7442">
                  <c:v>46.6666712115208</c:v>
                </c:pt>
                <c:pt idx="7443">
                  <c:v>46.6666712115208</c:v>
                </c:pt>
                <c:pt idx="7444">
                  <c:v>46.6666712115208</c:v>
                </c:pt>
                <c:pt idx="7445">
                  <c:v>40.000003452102327</c:v>
                </c:pt>
                <c:pt idx="7446">
                  <c:v>46.6666712115208</c:v>
                </c:pt>
                <c:pt idx="7447">
                  <c:v>46.6666712115208</c:v>
                </c:pt>
                <c:pt idx="7448">
                  <c:v>46.6666712115208</c:v>
                </c:pt>
                <c:pt idx="7449">
                  <c:v>46.6666712115208</c:v>
                </c:pt>
                <c:pt idx="7450">
                  <c:v>46.6666712115208</c:v>
                </c:pt>
                <c:pt idx="7451">
                  <c:v>40.000003452102327</c:v>
                </c:pt>
                <c:pt idx="7452">
                  <c:v>46.6666712115208</c:v>
                </c:pt>
                <c:pt idx="7453">
                  <c:v>46.6666712115208</c:v>
                </c:pt>
                <c:pt idx="7454">
                  <c:v>46.6666712115208</c:v>
                </c:pt>
                <c:pt idx="7455">
                  <c:v>40.000003452102327</c:v>
                </c:pt>
                <c:pt idx="7456">
                  <c:v>46.6666712115208</c:v>
                </c:pt>
                <c:pt idx="7457">
                  <c:v>46.6666712115208</c:v>
                </c:pt>
                <c:pt idx="7458">
                  <c:v>40.000003452102327</c:v>
                </c:pt>
                <c:pt idx="7459">
                  <c:v>46.6666712115208</c:v>
                </c:pt>
                <c:pt idx="7460">
                  <c:v>46.6666712115208</c:v>
                </c:pt>
                <c:pt idx="7461">
                  <c:v>40.000003452102327</c:v>
                </c:pt>
                <c:pt idx="7462">
                  <c:v>46.6666712115208</c:v>
                </c:pt>
                <c:pt idx="7463">
                  <c:v>46.6666712115208</c:v>
                </c:pt>
                <c:pt idx="7464">
                  <c:v>40.000003452102327</c:v>
                </c:pt>
                <c:pt idx="7465">
                  <c:v>46.6666712115208</c:v>
                </c:pt>
                <c:pt idx="7466">
                  <c:v>46.6666712115208</c:v>
                </c:pt>
                <c:pt idx="7467">
                  <c:v>40.000003452102327</c:v>
                </c:pt>
                <c:pt idx="7468">
                  <c:v>46.6666712115208</c:v>
                </c:pt>
                <c:pt idx="7469">
                  <c:v>40.000003452102327</c:v>
                </c:pt>
                <c:pt idx="7470">
                  <c:v>46.6666712115208</c:v>
                </c:pt>
                <c:pt idx="7471">
                  <c:v>46.6666712115208</c:v>
                </c:pt>
                <c:pt idx="7472">
                  <c:v>40.000003452102327</c:v>
                </c:pt>
                <c:pt idx="7473">
                  <c:v>46.6666712115208</c:v>
                </c:pt>
                <c:pt idx="7474">
                  <c:v>40.000003452102327</c:v>
                </c:pt>
                <c:pt idx="7475">
                  <c:v>46.6666712115208</c:v>
                </c:pt>
                <c:pt idx="7476">
                  <c:v>40.000003452102327</c:v>
                </c:pt>
                <c:pt idx="7477">
                  <c:v>40.000003452102327</c:v>
                </c:pt>
                <c:pt idx="7478">
                  <c:v>46.6666712115208</c:v>
                </c:pt>
                <c:pt idx="7479">
                  <c:v>40.000003452102327</c:v>
                </c:pt>
                <c:pt idx="7480">
                  <c:v>46.6666712115208</c:v>
                </c:pt>
                <c:pt idx="7481">
                  <c:v>40.000003452102327</c:v>
                </c:pt>
                <c:pt idx="7482">
                  <c:v>40.000003452102327</c:v>
                </c:pt>
                <c:pt idx="7483">
                  <c:v>46.6666712115208</c:v>
                </c:pt>
                <c:pt idx="7484">
                  <c:v>40.000003452102327</c:v>
                </c:pt>
                <c:pt idx="7485">
                  <c:v>46.6666712115208</c:v>
                </c:pt>
                <c:pt idx="7486">
                  <c:v>40.000003452102327</c:v>
                </c:pt>
                <c:pt idx="7487">
                  <c:v>40.000003452102327</c:v>
                </c:pt>
                <c:pt idx="7488">
                  <c:v>46.6666712115208</c:v>
                </c:pt>
                <c:pt idx="7489">
                  <c:v>40.000003452102327</c:v>
                </c:pt>
                <c:pt idx="7490">
                  <c:v>40.000003452102327</c:v>
                </c:pt>
                <c:pt idx="7491">
                  <c:v>46.6666712115208</c:v>
                </c:pt>
                <c:pt idx="7492">
                  <c:v>40.000003452102327</c:v>
                </c:pt>
                <c:pt idx="7493">
                  <c:v>40.000003452102327</c:v>
                </c:pt>
                <c:pt idx="7494">
                  <c:v>46.6666712115208</c:v>
                </c:pt>
                <c:pt idx="7495">
                  <c:v>40.000003452102327</c:v>
                </c:pt>
                <c:pt idx="7496">
                  <c:v>40.000003452102327</c:v>
                </c:pt>
                <c:pt idx="7497">
                  <c:v>46.6666712115208</c:v>
                </c:pt>
                <c:pt idx="7498">
                  <c:v>40.000003452102327</c:v>
                </c:pt>
                <c:pt idx="7499">
                  <c:v>40.000003452102327</c:v>
                </c:pt>
                <c:pt idx="7500">
                  <c:v>40.000003452102327</c:v>
                </c:pt>
                <c:pt idx="7501">
                  <c:v>40.000003452102327</c:v>
                </c:pt>
                <c:pt idx="7502">
                  <c:v>46.6666712115208</c:v>
                </c:pt>
                <c:pt idx="7503">
                  <c:v>40.000003452102327</c:v>
                </c:pt>
                <c:pt idx="7504">
                  <c:v>40.000003452102327</c:v>
                </c:pt>
                <c:pt idx="7505">
                  <c:v>40.000003452102327</c:v>
                </c:pt>
                <c:pt idx="7506">
                  <c:v>40.000003452102327</c:v>
                </c:pt>
                <c:pt idx="7507">
                  <c:v>40.000003452102327</c:v>
                </c:pt>
                <c:pt idx="7508">
                  <c:v>40.000003452102327</c:v>
                </c:pt>
                <c:pt idx="7509">
                  <c:v>40.000003452102327</c:v>
                </c:pt>
                <c:pt idx="7510">
                  <c:v>33.333335692683868</c:v>
                </c:pt>
                <c:pt idx="7511">
                  <c:v>40.000003452102327</c:v>
                </c:pt>
                <c:pt idx="7512">
                  <c:v>40.000003452102327</c:v>
                </c:pt>
                <c:pt idx="7513">
                  <c:v>33.333335692683868</c:v>
                </c:pt>
                <c:pt idx="7514">
                  <c:v>40.000003452102327</c:v>
                </c:pt>
                <c:pt idx="7515">
                  <c:v>40.000003452102327</c:v>
                </c:pt>
                <c:pt idx="7516">
                  <c:v>33.333335692683868</c:v>
                </c:pt>
                <c:pt idx="7517">
                  <c:v>33.333335692683868</c:v>
                </c:pt>
                <c:pt idx="7518">
                  <c:v>40.000003452102327</c:v>
                </c:pt>
                <c:pt idx="7519">
                  <c:v>33.333335692683868</c:v>
                </c:pt>
                <c:pt idx="7520">
                  <c:v>40.000003452102327</c:v>
                </c:pt>
                <c:pt idx="7521">
                  <c:v>33.333335692683868</c:v>
                </c:pt>
                <c:pt idx="7522">
                  <c:v>33.333335692683868</c:v>
                </c:pt>
                <c:pt idx="7523">
                  <c:v>33.333335692683868</c:v>
                </c:pt>
                <c:pt idx="7524">
                  <c:v>40.000003452102327</c:v>
                </c:pt>
                <c:pt idx="7525">
                  <c:v>33.333335692683868</c:v>
                </c:pt>
                <c:pt idx="7526">
                  <c:v>33.333335692683868</c:v>
                </c:pt>
                <c:pt idx="7527">
                  <c:v>33.333335692683868</c:v>
                </c:pt>
                <c:pt idx="7528">
                  <c:v>33.333335692683868</c:v>
                </c:pt>
                <c:pt idx="7529">
                  <c:v>33.333335692683868</c:v>
                </c:pt>
                <c:pt idx="7530">
                  <c:v>33.333335692683868</c:v>
                </c:pt>
                <c:pt idx="7531">
                  <c:v>33.333335692683868</c:v>
                </c:pt>
                <c:pt idx="7532">
                  <c:v>33.333335692683868</c:v>
                </c:pt>
                <c:pt idx="7533">
                  <c:v>33.333335692683868</c:v>
                </c:pt>
                <c:pt idx="7534">
                  <c:v>33.333335692683868</c:v>
                </c:pt>
                <c:pt idx="7535">
                  <c:v>33.333335692683868</c:v>
                </c:pt>
                <c:pt idx="7536">
                  <c:v>33.333335692683868</c:v>
                </c:pt>
                <c:pt idx="7537">
                  <c:v>33.333335692683868</c:v>
                </c:pt>
                <c:pt idx="7538">
                  <c:v>33.333335692683868</c:v>
                </c:pt>
                <c:pt idx="7539">
                  <c:v>33.333335692683868</c:v>
                </c:pt>
                <c:pt idx="7540">
                  <c:v>33.333335692683868</c:v>
                </c:pt>
                <c:pt idx="7541">
                  <c:v>26.666667933265401</c:v>
                </c:pt>
                <c:pt idx="7542">
                  <c:v>33.333335692683868</c:v>
                </c:pt>
                <c:pt idx="7543">
                  <c:v>33.333335692683868</c:v>
                </c:pt>
                <c:pt idx="7544">
                  <c:v>33.333335692683868</c:v>
                </c:pt>
                <c:pt idx="7545">
                  <c:v>33.333335692683868</c:v>
                </c:pt>
                <c:pt idx="7546">
                  <c:v>26.666667933265401</c:v>
                </c:pt>
                <c:pt idx="7547">
                  <c:v>33.333335692683868</c:v>
                </c:pt>
                <c:pt idx="7548">
                  <c:v>33.333335692683868</c:v>
                </c:pt>
                <c:pt idx="7549">
                  <c:v>26.666667933265401</c:v>
                </c:pt>
                <c:pt idx="7550">
                  <c:v>33.333335692683868</c:v>
                </c:pt>
                <c:pt idx="7551">
                  <c:v>33.333335692683868</c:v>
                </c:pt>
                <c:pt idx="7552">
                  <c:v>33.333335692683868</c:v>
                </c:pt>
                <c:pt idx="7553">
                  <c:v>26.666667933265401</c:v>
                </c:pt>
                <c:pt idx="7554">
                  <c:v>33.333335692683868</c:v>
                </c:pt>
                <c:pt idx="7555">
                  <c:v>26.666667933265401</c:v>
                </c:pt>
                <c:pt idx="7556">
                  <c:v>33.333335692683868</c:v>
                </c:pt>
                <c:pt idx="7557">
                  <c:v>33.333335692683868</c:v>
                </c:pt>
                <c:pt idx="7558">
                  <c:v>26.666667933265401</c:v>
                </c:pt>
                <c:pt idx="7559">
                  <c:v>33.333335692683868</c:v>
                </c:pt>
                <c:pt idx="7560">
                  <c:v>26.666667933265401</c:v>
                </c:pt>
                <c:pt idx="7561">
                  <c:v>33.333335692683868</c:v>
                </c:pt>
                <c:pt idx="7562">
                  <c:v>26.666667933265401</c:v>
                </c:pt>
                <c:pt idx="7563">
                  <c:v>33.333335692683868</c:v>
                </c:pt>
                <c:pt idx="7564">
                  <c:v>26.666667933265401</c:v>
                </c:pt>
                <c:pt idx="7565">
                  <c:v>33.333335692683868</c:v>
                </c:pt>
                <c:pt idx="7566">
                  <c:v>26.666667933265401</c:v>
                </c:pt>
                <c:pt idx="7567">
                  <c:v>33.333335692683868</c:v>
                </c:pt>
                <c:pt idx="7568">
                  <c:v>26.666667933265401</c:v>
                </c:pt>
                <c:pt idx="7569">
                  <c:v>33.333335692683868</c:v>
                </c:pt>
                <c:pt idx="7570">
                  <c:v>26.666667933265401</c:v>
                </c:pt>
                <c:pt idx="7571">
                  <c:v>33.333335692683868</c:v>
                </c:pt>
                <c:pt idx="7572">
                  <c:v>26.666667933265401</c:v>
                </c:pt>
                <c:pt idx="7573">
                  <c:v>33.333335692683868</c:v>
                </c:pt>
                <c:pt idx="7574">
                  <c:v>33.333335692683868</c:v>
                </c:pt>
                <c:pt idx="7575">
                  <c:v>26.666667933265401</c:v>
                </c:pt>
                <c:pt idx="7576">
                  <c:v>33.333335692683868</c:v>
                </c:pt>
                <c:pt idx="7577">
                  <c:v>26.666667933265401</c:v>
                </c:pt>
                <c:pt idx="7578">
                  <c:v>33.333335692683868</c:v>
                </c:pt>
                <c:pt idx="7579">
                  <c:v>26.666667933265401</c:v>
                </c:pt>
                <c:pt idx="7580">
                  <c:v>33.333335692683868</c:v>
                </c:pt>
                <c:pt idx="7581">
                  <c:v>26.666667933265401</c:v>
                </c:pt>
                <c:pt idx="7582">
                  <c:v>33.333335692683868</c:v>
                </c:pt>
                <c:pt idx="7583">
                  <c:v>33.333335692683868</c:v>
                </c:pt>
                <c:pt idx="7584">
                  <c:v>26.666667933265401</c:v>
                </c:pt>
                <c:pt idx="7585">
                  <c:v>33.333335692683868</c:v>
                </c:pt>
                <c:pt idx="7586">
                  <c:v>33.333335692683868</c:v>
                </c:pt>
                <c:pt idx="7587">
                  <c:v>26.666667933265401</c:v>
                </c:pt>
                <c:pt idx="7588">
                  <c:v>33.333335692683868</c:v>
                </c:pt>
                <c:pt idx="7589">
                  <c:v>33.333335692683868</c:v>
                </c:pt>
                <c:pt idx="7590">
                  <c:v>26.666667933265401</c:v>
                </c:pt>
                <c:pt idx="7591">
                  <c:v>33.333335692683868</c:v>
                </c:pt>
                <c:pt idx="7592">
                  <c:v>33.333335692683868</c:v>
                </c:pt>
                <c:pt idx="7593">
                  <c:v>26.666667933265401</c:v>
                </c:pt>
                <c:pt idx="7594">
                  <c:v>33.333335692683868</c:v>
                </c:pt>
                <c:pt idx="7595">
                  <c:v>33.333335692683868</c:v>
                </c:pt>
                <c:pt idx="7596">
                  <c:v>33.333335692683868</c:v>
                </c:pt>
                <c:pt idx="7597">
                  <c:v>26.666667933265401</c:v>
                </c:pt>
                <c:pt idx="7598">
                  <c:v>33.333335692683868</c:v>
                </c:pt>
                <c:pt idx="7599">
                  <c:v>33.333335692683868</c:v>
                </c:pt>
                <c:pt idx="7600">
                  <c:v>26.666667933265401</c:v>
                </c:pt>
                <c:pt idx="7601">
                  <c:v>33.333335692683868</c:v>
                </c:pt>
                <c:pt idx="7602">
                  <c:v>33.333335692683868</c:v>
                </c:pt>
                <c:pt idx="7603">
                  <c:v>26.666667933265401</c:v>
                </c:pt>
                <c:pt idx="7604">
                  <c:v>33.333335692683868</c:v>
                </c:pt>
                <c:pt idx="7605">
                  <c:v>33.333335692683868</c:v>
                </c:pt>
                <c:pt idx="7606">
                  <c:v>26.666667933265401</c:v>
                </c:pt>
                <c:pt idx="7607">
                  <c:v>33.333335692683868</c:v>
                </c:pt>
                <c:pt idx="7608">
                  <c:v>26.666667933265401</c:v>
                </c:pt>
                <c:pt idx="7609">
                  <c:v>33.333335692683868</c:v>
                </c:pt>
                <c:pt idx="7610">
                  <c:v>26.666667933265401</c:v>
                </c:pt>
                <c:pt idx="7611">
                  <c:v>33.333335692683868</c:v>
                </c:pt>
                <c:pt idx="7612">
                  <c:v>26.666667933265401</c:v>
                </c:pt>
                <c:pt idx="7613">
                  <c:v>33.333335692683868</c:v>
                </c:pt>
                <c:pt idx="7614">
                  <c:v>26.666667933265401</c:v>
                </c:pt>
                <c:pt idx="7615">
                  <c:v>33.333335692683868</c:v>
                </c:pt>
                <c:pt idx="7616">
                  <c:v>26.666667933265401</c:v>
                </c:pt>
                <c:pt idx="7617">
                  <c:v>33.333335692683868</c:v>
                </c:pt>
                <c:pt idx="7618">
                  <c:v>26.666667933265401</c:v>
                </c:pt>
                <c:pt idx="7619">
                  <c:v>33.333335692683868</c:v>
                </c:pt>
                <c:pt idx="7620">
                  <c:v>26.666667933265401</c:v>
                </c:pt>
                <c:pt idx="7621">
                  <c:v>33.333335692683868</c:v>
                </c:pt>
                <c:pt idx="7622">
                  <c:v>26.666667933265401</c:v>
                </c:pt>
                <c:pt idx="7623">
                  <c:v>33.333335692683868</c:v>
                </c:pt>
                <c:pt idx="7624">
                  <c:v>26.666667933265401</c:v>
                </c:pt>
                <c:pt idx="7625">
                  <c:v>33.333335692683868</c:v>
                </c:pt>
                <c:pt idx="7626">
                  <c:v>26.666667933265401</c:v>
                </c:pt>
                <c:pt idx="7627">
                  <c:v>33.333335692683868</c:v>
                </c:pt>
                <c:pt idx="7628">
                  <c:v>26.666667933265401</c:v>
                </c:pt>
                <c:pt idx="7629">
                  <c:v>33.333335692683868</c:v>
                </c:pt>
                <c:pt idx="7630">
                  <c:v>26.666667933265401</c:v>
                </c:pt>
                <c:pt idx="7631">
                  <c:v>33.333335692683868</c:v>
                </c:pt>
                <c:pt idx="7632">
                  <c:v>26.666667933265401</c:v>
                </c:pt>
                <c:pt idx="7633">
                  <c:v>33.333335692683868</c:v>
                </c:pt>
                <c:pt idx="7634">
                  <c:v>26.666667933265401</c:v>
                </c:pt>
                <c:pt idx="7635">
                  <c:v>26.666667933265401</c:v>
                </c:pt>
                <c:pt idx="7636">
                  <c:v>33.333335692683868</c:v>
                </c:pt>
                <c:pt idx="7637">
                  <c:v>26.666667933265401</c:v>
                </c:pt>
                <c:pt idx="7638">
                  <c:v>33.333335692683868</c:v>
                </c:pt>
                <c:pt idx="7639">
                  <c:v>26.666667933265401</c:v>
                </c:pt>
                <c:pt idx="7640">
                  <c:v>33.333335692683868</c:v>
                </c:pt>
                <c:pt idx="7641">
                  <c:v>26.666667933265401</c:v>
                </c:pt>
                <c:pt idx="7642">
                  <c:v>26.666667933265401</c:v>
                </c:pt>
                <c:pt idx="7643">
                  <c:v>33.333335692683868</c:v>
                </c:pt>
                <c:pt idx="7644">
                  <c:v>26.666667933265401</c:v>
                </c:pt>
                <c:pt idx="7645">
                  <c:v>33.333335692683868</c:v>
                </c:pt>
                <c:pt idx="7646">
                  <c:v>26.666667933265401</c:v>
                </c:pt>
                <c:pt idx="7647">
                  <c:v>26.666667933265401</c:v>
                </c:pt>
                <c:pt idx="7648">
                  <c:v>33.333335692683868</c:v>
                </c:pt>
                <c:pt idx="7649">
                  <c:v>26.666667933265401</c:v>
                </c:pt>
                <c:pt idx="7650">
                  <c:v>33.333335692683868</c:v>
                </c:pt>
                <c:pt idx="7651">
                  <c:v>26.666667933265401</c:v>
                </c:pt>
                <c:pt idx="7652">
                  <c:v>26.666667933265401</c:v>
                </c:pt>
                <c:pt idx="7653">
                  <c:v>26.666667933265401</c:v>
                </c:pt>
                <c:pt idx="7654">
                  <c:v>33.333335692683868</c:v>
                </c:pt>
                <c:pt idx="7655">
                  <c:v>26.666667933265401</c:v>
                </c:pt>
                <c:pt idx="7656">
                  <c:v>26.666667933265401</c:v>
                </c:pt>
                <c:pt idx="7657">
                  <c:v>33.333335692683868</c:v>
                </c:pt>
                <c:pt idx="7658">
                  <c:v>26.666667933265401</c:v>
                </c:pt>
                <c:pt idx="7659">
                  <c:v>26.666667933265401</c:v>
                </c:pt>
                <c:pt idx="7660">
                  <c:v>33.333335692683868</c:v>
                </c:pt>
                <c:pt idx="7661">
                  <c:v>26.666667933265401</c:v>
                </c:pt>
                <c:pt idx="7662">
                  <c:v>26.666667933265401</c:v>
                </c:pt>
                <c:pt idx="7663">
                  <c:v>33.333335692683868</c:v>
                </c:pt>
                <c:pt idx="7664">
                  <c:v>26.666667933265401</c:v>
                </c:pt>
                <c:pt idx="7665">
                  <c:v>26.666667933265401</c:v>
                </c:pt>
                <c:pt idx="7666">
                  <c:v>33.333335692683868</c:v>
                </c:pt>
                <c:pt idx="7667">
                  <c:v>26.666667933265401</c:v>
                </c:pt>
                <c:pt idx="7668">
                  <c:v>33.333335692683868</c:v>
                </c:pt>
                <c:pt idx="7669">
                  <c:v>26.666667933265401</c:v>
                </c:pt>
                <c:pt idx="7670">
                  <c:v>26.666667933265401</c:v>
                </c:pt>
                <c:pt idx="7671">
                  <c:v>33.333335692683868</c:v>
                </c:pt>
                <c:pt idx="7672">
                  <c:v>26.666667933265401</c:v>
                </c:pt>
                <c:pt idx="7673">
                  <c:v>33.333335692683868</c:v>
                </c:pt>
                <c:pt idx="7674">
                  <c:v>26.666667933265401</c:v>
                </c:pt>
                <c:pt idx="7675">
                  <c:v>33.333335692683868</c:v>
                </c:pt>
                <c:pt idx="7676">
                  <c:v>26.666667933265401</c:v>
                </c:pt>
                <c:pt idx="7677">
                  <c:v>33.333335692683868</c:v>
                </c:pt>
                <c:pt idx="7678">
                  <c:v>26.666667933265401</c:v>
                </c:pt>
                <c:pt idx="7679">
                  <c:v>26.666667933265401</c:v>
                </c:pt>
                <c:pt idx="7680">
                  <c:v>33.333335692683868</c:v>
                </c:pt>
                <c:pt idx="7681">
                  <c:v>26.666667933265401</c:v>
                </c:pt>
                <c:pt idx="7682">
                  <c:v>33.333335692683868</c:v>
                </c:pt>
                <c:pt idx="7683">
                  <c:v>26.666667933265401</c:v>
                </c:pt>
                <c:pt idx="7684">
                  <c:v>26.666667933265401</c:v>
                </c:pt>
                <c:pt idx="7685">
                  <c:v>33.333335692683868</c:v>
                </c:pt>
                <c:pt idx="7686">
                  <c:v>26.666667933265401</c:v>
                </c:pt>
                <c:pt idx="7687">
                  <c:v>26.666667933265401</c:v>
                </c:pt>
                <c:pt idx="7688">
                  <c:v>33.333335692683868</c:v>
                </c:pt>
                <c:pt idx="7689">
                  <c:v>26.666667933265401</c:v>
                </c:pt>
                <c:pt idx="7690">
                  <c:v>26.666667933265401</c:v>
                </c:pt>
                <c:pt idx="7691">
                  <c:v>26.666667933265401</c:v>
                </c:pt>
                <c:pt idx="7692">
                  <c:v>33.333335692683868</c:v>
                </c:pt>
                <c:pt idx="7693">
                  <c:v>26.666667933265401</c:v>
                </c:pt>
                <c:pt idx="7694">
                  <c:v>26.666667933265401</c:v>
                </c:pt>
                <c:pt idx="7695">
                  <c:v>26.666667933265401</c:v>
                </c:pt>
                <c:pt idx="7696">
                  <c:v>26.666667933265401</c:v>
                </c:pt>
                <c:pt idx="7697">
                  <c:v>26.666667933265401</c:v>
                </c:pt>
                <c:pt idx="7698">
                  <c:v>26.666667933265401</c:v>
                </c:pt>
                <c:pt idx="7699">
                  <c:v>26.666667933265401</c:v>
                </c:pt>
                <c:pt idx="7700">
                  <c:v>26.666667933265401</c:v>
                </c:pt>
                <c:pt idx="7701">
                  <c:v>26.666667933265401</c:v>
                </c:pt>
                <c:pt idx="7702">
                  <c:v>26.666667933265401</c:v>
                </c:pt>
                <c:pt idx="7703">
                  <c:v>26.666667933265401</c:v>
                </c:pt>
                <c:pt idx="7704">
                  <c:v>26.666667933265401</c:v>
                </c:pt>
                <c:pt idx="7705">
                  <c:v>26.666667933265401</c:v>
                </c:pt>
                <c:pt idx="7706">
                  <c:v>26.666667933265401</c:v>
                </c:pt>
                <c:pt idx="7707">
                  <c:v>26.666667933265401</c:v>
                </c:pt>
                <c:pt idx="7708">
                  <c:v>26.666667933265401</c:v>
                </c:pt>
                <c:pt idx="7709">
                  <c:v>26.666667933265401</c:v>
                </c:pt>
                <c:pt idx="7710">
                  <c:v>26.666667933265401</c:v>
                </c:pt>
                <c:pt idx="7711">
                  <c:v>26.666667933265401</c:v>
                </c:pt>
                <c:pt idx="7712">
                  <c:v>26.666667933265401</c:v>
                </c:pt>
                <c:pt idx="7713">
                  <c:v>26.666667933265401</c:v>
                </c:pt>
                <c:pt idx="7714">
                  <c:v>20.000000173846864</c:v>
                </c:pt>
                <c:pt idx="7715">
                  <c:v>26.666667933265401</c:v>
                </c:pt>
                <c:pt idx="7716">
                  <c:v>26.666667933265401</c:v>
                </c:pt>
                <c:pt idx="7717">
                  <c:v>26.666667933265401</c:v>
                </c:pt>
                <c:pt idx="7718">
                  <c:v>26.666667933265401</c:v>
                </c:pt>
                <c:pt idx="7719">
                  <c:v>20.000000173846864</c:v>
                </c:pt>
                <c:pt idx="7720">
                  <c:v>26.666667933265401</c:v>
                </c:pt>
                <c:pt idx="7721">
                  <c:v>26.666667933265401</c:v>
                </c:pt>
                <c:pt idx="7722">
                  <c:v>26.666667933265401</c:v>
                </c:pt>
                <c:pt idx="7723">
                  <c:v>26.666667933265401</c:v>
                </c:pt>
                <c:pt idx="7724">
                  <c:v>20.000000173846864</c:v>
                </c:pt>
                <c:pt idx="7725">
                  <c:v>26.666667933265401</c:v>
                </c:pt>
                <c:pt idx="7726">
                  <c:v>26.666667933265401</c:v>
                </c:pt>
                <c:pt idx="7727">
                  <c:v>26.666667933265401</c:v>
                </c:pt>
                <c:pt idx="7728">
                  <c:v>26.666667933265401</c:v>
                </c:pt>
                <c:pt idx="7729">
                  <c:v>26.666667933265401</c:v>
                </c:pt>
                <c:pt idx="7730">
                  <c:v>20.000000173846864</c:v>
                </c:pt>
                <c:pt idx="7731">
                  <c:v>26.666667933265401</c:v>
                </c:pt>
                <c:pt idx="7732">
                  <c:v>26.666667933265401</c:v>
                </c:pt>
                <c:pt idx="7733">
                  <c:v>26.666667933265401</c:v>
                </c:pt>
                <c:pt idx="7734">
                  <c:v>20.000000173846864</c:v>
                </c:pt>
                <c:pt idx="7735">
                  <c:v>26.666667933265401</c:v>
                </c:pt>
                <c:pt idx="7736">
                  <c:v>26.666667933265401</c:v>
                </c:pt>
                <c:pt idx="7737">
                  <c:v>26.666667933265401</c:v>
                </c:pt>
                <c:pt idx="7738">
                  <c:v>20.000000173846864</c:v>
                </c:pt>
                <c:pt idx="7739">
                  <c:v>26.666667933265401</c:v>
                </c:pt>
                <c:pt idx="7740">
                  <c:v>26.666667933265401</c:v>
                </c:pt>
                <c:pt idx="7741">
                  <c:v>26.666667933265401</c:v>
                </c:pt>
                <c:pt idx="7742">
                  <c:v>20.000000173846864</c:v>
                </c:pt>
                <c:pt idx="7743">
                  <c:v>26.666667933265401</c:v>
                </c:pt>
                <c:pt idx="7744">
                  <c:v>26.666667933265401</c:v>
                </c:pt>
                <c:pt idx="7745">
                  <c:v>20.000000173846864</c:v>
                </c:pt>
                <c:pt idx="7746">
                  <c:v>26.666667933265401</c:v>
                </c:pt>
                <c:pt idx="7747">
                  <c:v>26.666667933265401</c:v>
                </c:pt>
                <c:pt idx="7748">
                  <c:v>20.000000173846864</c:v>
                </c:pt>
                <c:pt idx="7749">
                  <c:v>26.666667933265401</c:v>
                </c:pt>
                <c:pt idx="7750">
                  <c:v>26.666667933265401</c:v>
                </c:pt>
                <c:pt idx="7751">
                  <c:v>20.000000173846864</c:v>
                </c:pt>
                <c:pt idx="7752">
                  <c:v>26.666667933265401</c:v>
                </c:pt>
                <c:pt idx="7753">
                  <c:v>26.666667933265401</c:v>
                </c:pt>
                <c:pt idx="7754">
                  <c:v>20.000000173846864</c:v>
                </c:pt>
                <c:pt idx="7755">
                  <c:v>26.666667933265401</c:v>
                </c:pt>
                <c:pt idx="7756">
                  <c:v>26.666667933265401</c:v>
                </c:pt>
                <c:pt idx="7757">
                  <c:v>26.666667933265401</c:v>
                </c:pt>
                <c:pt idx="7758">
                  <c:v>20.000000173846864</c:v>
                </c:pt>
                <c:pt idx="7759">
                  <c:v>26.666667933265401</c:v>
                </c:pt>
                <c:pt idx="7760">
                  <c:v>26.666667933265401</c:v>
                </c:pt>
                <c:pt idx="7761">
                  <c:v>26.666667933265401</c:v>
                </c:pt>
                <c:pt idx="7762">
                  <c:v>20.000000173846864</c:v>
                </c:pt>
                <c:pt idx="7763">
                  <c:v>26.666667933265401</c:v>
                </c:pt>
                <c:pt idx="7764">
                  <c:v>26.666667933265401</c:v>
                </c:pt>
                <c:pt idx="7765">
                  <c:v>26.666667933265401</c:v>
                </c:pt>
                <c:pt idx="7766">
                  <c:v>26.666667933265401</c:v>
                </c:pt>
                <c:pt idx="7767">
                  <c:v>26.666667933265401</c:v>
                </c:pt>
                <c:pt idx="7768">
                  <c:v>26.666667933265401</c:v>
                </c:pt>
                <c:pt idx="7769">
                  <c:v>20.000000173846864</c:v>
                </c:pt>
                <c:pt idx="7770">
                  <c:v>26.666667933265401</c:v>
                </c:pt>
                <c:pt idx="7771">
                  <c:v>26.666667933265401</c:v>
                </c:pt>
                <c:pt idx="7772">
                  <c:v>26.666667933265401</c:v>
                </c:pt>
                <c:pt idx="7773">
                  <c:v>26.666667933265401</c:v>
                </c:pt>
                <c:pt idx="7774">
                  <c:v>26.666667933265401</c:v>
                </c:pt>
                <c:pt idx="7775">
                  <c:v>26.666667933265401</c:v>
                </c:pt>
                <c:pt idx="7776">
                  <c:v>26.666667933265401</c:v>
                </c:pt>
                <c:pt idx="7777">
                  <c:v>26.666667933265401</c:v>
                </c:pt>
                <c:pt idx="7778">
                  <c:v>26.666667933265401</c:v>
                </c:pt>
                <c:pt idx="7779">
                  <c:v>20.000000173846864</c:v>
                </c:pt>
                <c:pt idx="7780">
                  <c:v>26.666667933265401</c:v>
                </c:pt>
                <c:pt idx="7781">
                  <c:v>26.666667933265401</c:v>
                </c:pt>
                <c:pt idx="7782">
                  <c:v>26.666667933265401</c:v>
                </c:pt>
                <c:pt idx="7783">
                  <c:v>26.666667933265401</c:v>
                </c:pt>
                <c:pt idx="7784">
                  <c:v>26.666667933265401</c:v>
                </c:pt>
                <c:pt idx="7785">
                  <c:v>26.666667933265401</c:v>
                </c:pt>
                <c:pt idx="7786">
                  <c:v>26.666667933265401</c:v>
                </c:pt>
                <c:pt idx="7787">
                  <c:v>26.666667933265401</c:v>
                </c:pt>
                <c:pt idx="7788">
                  <c:v>26.666667933265401</c:v>
                </c:pt>
                <c:pt idx="7789">
                  <c:v>20.000000173846864</c:v>
                </c:pt>
                <c:pt idx="7790">
                  <c:v>26.666667933265401</c:v>
                </c:pt>
                <c:pt idx="7791">
                  <c:v>26.666667933265401</c:v>
                </c:pt>
                <c:pt idx="7792">
                  <c:v>26.666667933265401</c:v>
                </c:pt>
                <c:pt idx="7793">
                  <c:v>26.666667933265401</c:v>
                </c:pt>
                <c:pt idx="7794">
                  <c:v>26.666667933265401</c:v>
                </c:pt>
                <c:pt idx="7795">
                  <c:v>26.666667933265401</c:v>
                </c:pt>
                <c:pt idx="7796">
                  <c:v>26.666667933265401</c:v>
                </c:pt>
                <c:pt idx="7797">
                  <c:v>20.000000173846864</c:v>
                </c:pt>
                <c:pt idx="7798">
                  <c:v>26.666667933265401</c:v>
                </c:pt>
                <c:pt idx="7799">
                  <c:v>26.666667933265401</c:v>
                </c:pt>
                <c:pt idx="7800">
                  <c:v>26.666667933265401</c:v>
                </c:pt>
                <c:pt idx="7801">
                  <c:v>26.666667933265401</c:v>
                </c:pt>
                <c:pt idx="7802">
                  <c:v>20.000000173846864</c:v>
                </c:pt>
                <c:pt idx="7803">
                  <c:v>26.666667933265401</c:v>
                </c:pt>
                <c:pt idx="7804">
                  <c:v>26.666667933265401</c:v>
                </c:pt>
                <c:pt idx="7805">
                  <c:v>26.666667933265401</c:v>
                </c:pt>
                <c:pt idx="7806">
                  <c:v>20.000000173846864</c:v>
                </c:pt>
                <c:pt idx="7807">
                  <c:v>26.666667933265401</c:v>
                </c:pt>
                <c:pt idx="7808">
                  <c:v>26.666667933265401</c:v>
                </c:pt>
                <c:pt idx="7809">
                  <c:v>26.666667933265401</c:v>
                </c:pt>
                <c:pt idx="7810">
                  <c:v>20.000000173846864</c:v>
                </c:pt>
                <c:pt idx="7811">
                  <c:v>26.666667933265401</c:v>
                </c:pt>
                <c:pt idx="7812">
                  <c:v>26.666667933265401</c:v>
                </c:pt>
                <c:pt idx="7813">
                  <c:v>20.000000173846864</c:v>
                </c:pt>
                <c:pt idx="7814">
                  <c:v>26.666667933265401</c:v>
                </c:pt>
                <c:pt idx="7815">
                  <c:v>26.666667933265401</c:v>
                </c:pt>
                <c:pt idx="7816">
                  <c:v>20.000000173846864</c:v>
                </c:pt>
                <c:pt idx="7817">
                  <c:v>26.666667933265401</c:v>
                </c:pt>
                <c:pt idx="7818">
                  <c:v>26.666667933265401</c:v>
                </c:pt>
                <c:pt idx="7819">
                  <c:v>20.000000173846864</c:v>
                </c:pt>
                <c:pt idx="7820">
                  <c:v>26.666667933265401</c:v>
                </c:pt>
                <c:pt idx="7821">
                  <c:v>26.666667933265401</c:v>
                </c:pt>
                <c:pt idx="7822">
                  <c:v>20.000000173846864</c:v>
                </c:pt>
                <c:pt idx="7823">
                  <c:v>26.666667933265401</c:v>
                </c:pt>
                <c:pt idx="7824">
                  <c:v>26.666667933265401</c:v>
                </c:pt>
                <c:pt idx="7825">
                  <c:v>20.000000173846864</c:v>
                </c:pt>
                <c:pt idx="7826">
                  <c:v>26.666667933265401</c:v>
                </c:pt>
                <c:pt idx="7827">
                  <c:v>26.666667933265401</c:v>
                </c:pt>
                <c:pt idx="7828">
                  <c:v>20.000000173846864</c:v>
                </c:pt>
                <c:pt idx="7829">
                  <c:v>26.666667933265401</c:v>
                </c:pt>
                <c:pt idx="7830">
                  <c:v>26.666667933265401</c:v>
                </c:pt>
                <c:pt idx="7831">
                  <c:v>20.000000173846864</c:v>
                </c:pt>
                <c:pt idx="7832">
                  <c:v>26.666667933265401</c:v>
                </c:pt>
                <c:pt idx="7833">
                  <c:v>26.666667933265401</c:v>
                </c:pt>
                <c:pt idx="7834">
                  <c:v>20.000000173846864</c:v>
                </c:pt>
                <c:pt idx="7835">
                  <c:v>26.666667933265401</c:v>
                </c:pt>
                <c:pt idx="7836">
                  <c:v>26.666667933265401</c:v>
                </c:pt>
                <c:pt idx="7837">
                  <c:v>20.000000173846864</c:v>
                </c:pt>
                <c:pt idx="7838">
                  <c:v>26.666667933265401</c:v>
                </c:pt>
                <c:pt idx="7839">
                  <c:v>20.000000173846864</c:v>
                </c:pt>
                <c:pt idx="7840">
                  <c:v>26.666667933265401</c:v>
                </c:pt>
                <c:pt idx="7841">
                  <c:v>20.000000173846864</c:v>
                </c:pt>
                <c:pt idx="7842">
                  <c:v>26.666667933265401</c:v>
                </c:pt>
                <c:pt idx="7843">
                  <c:v>20.000000173846864</c:v>
                </c:pt>
                <c:pt idx="7844">
                  <c:v>26.666667933265401</c:v>
                </c:pt>
                <c:pt idx="7845">
                  <c:v>20.000000173846864</c:v>
                </c:pt>
                <c:pt idx="7846">
                  <c:v>26.666667933265401</c:v>
                </c:pt>
                <c:pt idx="7847">
                  <c:v>20.000000173846864</c:v>
                </c:pt>
                <c:pt idx="7848">
                  <c:v>26.666667933265401</c:v>
                </c:pt>
                <c:pt idx="7849">
                  <c:v>20.000000173846864</c:v>
                </c:pt>
                <c:pt idx="7850">
                  <c:v>26.666667933265401</c:v>
                </c:pt>
                <c:pt idx="7851">
                  <c:v>20.000000173846864</c:v>
                </c:pt>
                <c:pt idx="7852">
                  <c:v>26.666667933265401</c:v>
                </c:pt>
                <c:pt idx="7853">
                  <c:v>20.000000173846864</c:v>
                </c:pt>
                <c:pt idx="7854">
                  <c:v>20.000000173846864</c:v>
                </c:pt>
                <c:pt idx="7855">
                  <c:v>26.666667933265401</c:v>
                </c:pt>
                <c:pt idx="7856">
                  <c:v>20.000000173846864</c:v>
                </c:pt>
                <c:pt idx="7857">
                  <c:v>26.666667933265401</c:v>
                </c:pt>
                <c:pt idx="7858">
                  <c:v>20.000000173846864</c:v>
                </c:pt>
                <c:pt idx="7859">
                  <c:v>20.000000173846864</c:v>
                </c:pt>
                <c:pt idx="7860">
                  <c:v>26.666667933265401</c:v>
                </c:pt>
                <c:pt idx="7861">
                  <c:v>20.000000173846864</c:v>
                </c:pt>
                <c:pt idx="7862">
                  <c:v>26.666667933265401</c:v>
                </c:pt>
                <c:pt idx="7863">
                  <c:v>20.000000173846864</c:v>
                </c:pt>
                <c:pt idx="7864">
                  <c:v>26.666667933265401</c:v>
                </c:pt>
                <c:pt idx="7865">
                  <c:v>20.000000173846864</c:v>
                </c:pt>
                <c:pt idx="7866">
                  <c:v>20.000000173846864</c:v>
                </c:pt>
                <c:pt idx="7867">
                  <c:v>26.666667933265401</c:v>
                </c:pt>
                <c:pt idx="7868">
                  <c:v>20.000000173846864</c:v>
                </c:pt>
                <c:pt idx="7869">
                  <c:v>20.000000173846864</c:v>
                </c:pt>
                <c:pt idx="7870">
                  <c:v>26.666667933265401</c:v>
                </c:pt>
                <c:pt idx="7871">
                  <c:v>20.000000173846864</c:v>
                </c:pt>
                <c:pt idx="7872">
                  <c:v>20.000000173846864</c:v>
                </c:pt>
                <c:pt idx="7873">
                  <c:v>26.666667933265401</c:v>
                </c:pt>
                <c:pt idx="7874">
                  <c:v>20.000000173846864</c:v>
                </c:pt>
                <c:pt idx="7875">
                  <c:v>20.000000173846864</c:v>
                </c:pt>
                <c:pt idx="7876">
                  <c:v>20.000000173846864</c:v>
                </c:pt>
                <c:pt idx="7877">
                  <c:v>26.666667933265401</c:v>
                </c:pt>
                <c:pt idx="7878">
                  <c:v>20.000000173846864</c:v>
                </c:pt>
                <c:pt idx="7879">
                  <c:v>20.000000173846864</c:v>
                </c:pt>
                <c:pt idx="7880">
                  <c:v>26.666667933265401</c:v>
                </c:pt>
                <c:pt idx="7881">
                  <c:v>20.000000173846864</c:v>
                </c:pt>
                <c:pt idx="7882">
                  <c:v>20.000000173846864</c:v>
                </c:pt>
                <c:pt idx="7883">
                  <c:v>26.666667933265401</c:v>
                </c:pt>
                <c:pt idx="7884">
                  <c:v>20.000000173846864</c:v>
                </c:pt>
                <c:pt idx="7885">
                  <c:v>20.000000173846864</c:v>
                </c:pt>
                <c:pt idx="7886">
                  <c:v>26.666667933265401</c:v>
                </c:pt>
                <c:pt idx="7887">
                  <c:v>20.000000173846864</c:v>
                </c:pt>
                <c:pt idx="7888">
                  <c:v>20.000000173846864</c:v>
                </c:pt>
                <c:pt idx="7889">
                  <c:v>20.000000173846864</c:v>
                </c:pt>
                <c:pt idx="7890">
                  <c:v>20.000000173846864</c:v>
                </c:pt>
                <c:pt idx="7891">
                  <c:v>26.666667933265401</c:v>
                </c:pt>
                <c:pt idx="7892">
                  <c:v>20.000000173846864</c:v>
                </c:pt>
                <c:pt idx="7893">
                  <c:v>20.000000173846864</c:v>
                </c:pt>
                <c:pt idx="7894">
                  <c:v>20.000000173846864</c:v>
                </c:pt>
                <c:pt idx="7895">
                  <c:v>20.000000173846864</c:v>
                </c:pt>
                <c:pt idx="7896">
                  <c:v>26.666667933265401</c:v>
                </c:pt>
                <c:pt idx="7897">
                  <c:v>20.000000173846864</c:v>
                </c:pt>
                <c:pt idx="7898">
                  <c:v>20.000000173846864</c:v>
                </c:pt>
                <c:pt idx="7899">
                  <c:v>20.000000173846864</c:v>
                </c:pt>
                <c:pt idx="7900">
                  <c:v>20.000000173846864</c:v>
                </c:pt>
                <c:pt idx="7901">
                  <c:v>20.000000173846864</c:v>
                </c:pt>
                <c:pt idx="7902">
                  <c:v>20.000000173846864</c:v>
                </c:pt>
                <c:pt idx="7903">
                  <c:v>20.000000173846864</c:v>
                </c:pt>
                <c:pt idx="7904">
                  <c:v>20.000000173846864</c:v>
                </c:pt>
                <c:pt idx="7905">
                  <c:v>26.666667933265401</c:v>
                </c:pt>
                <c:pt idx="7906">
                  <c:v>20.000000173846864</c:v>
                </c:pt>
                <c:pt idx="7907">
                  <c:v>20.000000173846864</c:v>
                </c:pt>
                <c:pt idx="7908">
                  <c:v>20.000000173846864</c:v>
                </c:pt>
                <c:pt idx="7909">
                  <c:v>20.000000173846864</c:v>
                </c:pt>
                <c:pt idx="7910">
                  <c:v>20.000000173846864</c:v>
                </c:pt>
                <c:pt idx="7911">
                  <c:v>20.000000173846864</c:v>
                </c:pt>
                <c:pt idx="7912">
                  <c:v>20.000000173846864</c:v>
                </c:pt>
                <c:pt idx="7913">
                  <c:v>20.000000173846864</c:v>
                </c:pt>
                <c:pt idx="7914">
                  <c:v>20.000000173846864</c:v>
                </c:pt>
                <c:pt idx="7915">
                  <c:v>20.000000173846864</c:v>
                </c:pt>
                <c:pt idx="7916">
                  <c:v>20.000000173846864</c:v>
                </c:pt>
                <c:pt idx="7917">
                  <c:v>20.000000173846864</c:v>
                </c:pt>
                <c:pt idx="7918">
                  <c:v>20.000000173846864</c:v>
                </c:pt>
                <c:pt idx="7919">
                  <c:v>20.000000173846864</c:v>
                </c:pt>
                <c:pt idx="7920">
                  <c:v>20.000000173846864</c:v>
                </c:pt>
                <c:pt idx="7921">
                  <c:v>20.000000173846864</c:v>
                </c:pt>
                <c:pt idx="7922">
                  <c:v>20.000000173846864</c:v>
                </c:pt>
                <c:pt idx="7923">
                  <c:v>20.000000173846864</c:v>
                </c:pt>
                <c:pt idx="7924">
                  <c:v>20.000000173846864</c:v>
                </c:pt>
                <c:pt idx="7925">
                  <c:v>13.333333966632667</c:v>
                </c:pt>
                <c:pt idx="7926">
                  <c:v>20.000000173846864</c:v>
                </c:pt>
                <c:pt idx="7927">
                  <c:v>20.000000173846864</c:v>
                </c:pt>
                <c:pt idx="7928">
                  <c:v>20.000000173846864</c:v>
                </c:pt>
                <c:pt idx="7929">
                  <c:v>20.000000173846864</c:v>
                </c:pt>
                <c:pt idx="7930">
                  <c:v>20.000000173846864</c:v>
                </c:pt>
                <c:pt idx="7931">
                  <c:v>20.000000173846864</c:v>
                </c:pt>
                <c:pt idx="7932">
                  <c:v>13.333333966632667</c:v>
                </c:pt>
                <c:pt idx="7933">
                  <c:v>20.000000173846864</c:v>
                </c:pt>
                <c:pt idx="7934">
                  <c:v>20.000000173846864</c:v>
                </c:pt>
                <c:pt idx="7935">
                  <c:v>20.000000173846864</c:v>
                </c:pt>
                <c:pt idx="7936">
                  <c:v>13.333333966632667</c:v>
                </c:pt>
                <c:pt idx="7937">
                  <c:v>20.000000173846864</c:v>
                </c:pt>
                <c:pt idx="7938">
                  <c:v>20.000000173846864</c:v>
                </c:pt>
                <c:pt idx="7939">
                  <c:v>13.333333966632667</c:v>
                </c:pt>
                <c:pt idx="7940">
                  <c:v>20.000000173846864</c:v>
                </c:pt>
                <c:pt idx="7941">
                  <c:v>20.000000173846864</c:v>
                </c:pt>
                <c:pt idx="7942">
                  <c:v>13.333333966632667</c:v>
                </c:pt>
                <c:pt idx="7943">
                  <c:v>20.000000173846864</c:v>
                </c:pt>
                <c:pt idx="7944">
                  <c:v>20.000000173846864</c:v>
                </c:pt>
                <c:pt idx="7945">
                  <c:v>13.333333966632667</c:v>
                </c:pt>
                <c:pt idx="7946">
                  <c:v>20.000000173846864</c:v>
                </c:pt>
                <c:pt idx="7947">
                  <c:v>13.333333966632667</c:v>
                </c:pt>
                <c:pt idx="7948">
                  <c:v>20.000000173846864</c:v>
                </c:pt>
                <c:pt idx="7949">
                  <c:v>13.333333966632667</c:v>
                </c:pt>
                <c:pt idx="7950">
                  <c:v>20.000000173846864</c:v>
                </c:pt>
                <c:pt idx="7951">
                  <c:v>13.333333966632667</c:v>
                </c:pt>
                <c:pt idx="7952">
                  <c:v>20.000000173846864</c:v>
                </c:pt>
                <c:pt idx="7953">
                  <c:v>13.333333966632667</c:v>
                </c:pt>
                <c:pt idx="7954">
                  <c:v>20.000000173846864</c:v>
                </c:pt>
                <c:pt idx="7955">
                  <c:v>20.000000173846864</c:v>
                </c:pt>
                <c:pt idx="7956">
                  <c:v>13.333333966632667</c:v>
                </c:pt>
                <c:pt idx="7957">
                  <c:v>20.000000173846864</c:v>
                </c:pt>
                <c:pt idx="7958">
                  <c:v>13.333333966632667</c:v>
                </c:pt>
                <c:pt idx="7959">
                  <c:v>20.000000173846864</c:v>
                </c:pt>
                <c:pt idx="7960">
                  <c:v>20.000000173846864</c:v>
                </c:pt>
                <c:pt idx="7961">
                  <c:v>13.333333966632667</c:v>
                </c:pt>
                <c:pt idx="7962">
                  <c:v>20.000000173846864</c:v>
                </c:pt>
                <c:pt idx="7963">
                  <c:v>13.333333966632667</c:v>
                </c:pt>
                <c:pt idx="7964">
                  <c:v>20.000000173846864</c:v>
                </c:pt>
                <c:pt idx="7965">
                  <c:v>20.000000173846864</c:v>
                </c:pt>
                <c:pt idx="7966">
                  <c:v>13.333333966632667</c:v>
                </c:pt>
                <c:pt idx="7967">
                  <c:v>20.000000173846864</c:v>
                </c:pt>
                <c:pt idx="7968">
                  <c:v>20.000000173846864</c:v>
                </c:pt>
                <c:pt idx="7969">
                  <c:v>13.333333966632667</c:v>
                </c:pt>
                <c:pt idx="7970">
                  <c:v>20.000000173846864</c:v>
                </c:pt>
                <c:pt idx="7971">
                  <c:v>13.333333966632667</c:v>
                </c:pt>
                <c:pt idx="7972">
                  <c:v>20.000000173846864</c:v>
                </c:pt>
                <c:pt idx="7973">
                  <c:v>20.000000173846864</c:v>
                </c:pt>
                <c:pt idx="7974">
                  <c:v>20.000000173846864</c:v>
                </c:pt>
                <c:pt idx="7975">
                  <c:v>13.333333966632667</c:v>
                </c:pt>
                <c:pt idx="7976">
                  <c:v>20.000000173846864</c:v>
                </c:pt>
                <c:pt idx="7977">
                  <c:v>20.000000173846864</c:v>
                </c:pt>
                <c:pt idx="7978">
                  <c:v>13.333333966632667</c:v>
                </c:pt>
                <c:pt idx="7979">
                  <c:v>20.000000173846864</c:v>
                </c:pt>
                <c:pt idx="7980">
                  <c:v>20.000000173846864</c:v>
                </c:pt>
                <c:pt idx="7981">
                  <c:v>13.333333966632667</c:v>
                </c:pt>
                <c:pt idx="7982">
                  <c:v>20.000000173846864</c:v>
                </c:pt>
                <c:pt idx="7983">
                  <c:v>20.000000173846864</c:v>
                </c:pt>
                <c:pt idx="7984">
                  <c:v>13.333333966632667</c:v>
                </c:pt>
                <c:pt idx="7985">
                  <c:v>20.000000173846864</c:v>
                </c:pt>
                <c:pt idx="7986">
                  <c:v>20.000000173846864</c:v>
                </c:pt>
                <c:pt idx="7987">
                  <c:v>20.000000173846864</c:v>
                </c:pt>
                <c:pt idx="7988">
                  <c:v>13.333333966632667</c:v>
                </c:pt>
                <c:pt idx="7989">
                  <c:v>20.000000173846864</c:v>
                </c:pt>
                <c:pt idx="7990">
                  <c:v>20.000000173846864</c:v>
                </c:pt>
                <c:pt idx="7991">
                  <c:v>13.333333966632667</c:v>
                </c:pt>
                <c:pt idx="7992">
                  <c:v>20.000000173846864</c:v>
                </c:pt>
                <c:pt idx="7993">
                  <c:v>20.000000173846864</c:v>
                </c:pt>
                <c:pt idx="7994">
                  <c:v>13.333333966632667</c:v>
                </c:pt>
                <c:pt idx="7995">
                  <c:v>20.000000173846864</c:v>
                </c:pt>
                <c:pt idx="7996">
                  <c:v>20.000000173846864</c:v>
                </c:pt>
                <c:pt idx="7997">
                  <c:v>20.000000173846864</c:v>
                </c:pt>
                <c:pt idx="7998">
                  <c:v>13.333333966632667</c:v>
                </c:pt>
                <c:pt idx="7999">
                  <c:v>20.000000173846864</c:v>
                </c:pt>
                <c:pt idx="8000">
                  <c:v>20.000000173846864</c:v>
                </c:pt>
                <c:pt idx="8001">
                  <c:v>13.333333966632667</c:v>
                </c:pt>
                <c:pt idx="8002">
                  <c:v>20.000000173846864</c:v>
                </c:pt>
                <c:pt idx="8003">
                  <c:v>20.000000173846864</c:v>
                </c:pt>
                <c:pt idx="8004">
                  <c:v>13.333333966632667</c:v>
                </c:pt>
                <c:pt idx="8005">
                  <c:v>20.000000173846864</c:v>
                </c:pt>
                <c:pt idx="8006">
                  <c:v>20.000000173846864</c:v>
                </c:pt>
                <c:pt idx="8007">
                  <c:v>13.333333966632667</c:v>
                </c:pt>
                <c:pt idx="8008">
                  <c:v>20.000000173846864</c:v>
                </c:pt>
                <c:pt idx="8009">
                  <c:v>20.000000173846864</c:v>
                </c:pt>
                <c:pt idx="8010">
                  <c:v>13.333333966632667</c:v>
                </c:pt>
                <c:pt idx="8011">
                  <c:v>20.000000173846864</c:v>
                </c:pt>
                <c:pt idx="8012">
                  <c:v>20.000000173846864</c:v>
                </c:pt>
                <c:pt idx="8013">
                  <c:v>13.333333966632667</c:v>
                </c:pt>
                <c:pt idx="8014">
                  <c:v>20.000000173846864</c:v>
                </c:pt>
                <c:pt idx="8015">
                  <c:v>20.000000173846864</c:v>
                </c:pt>
                <c:pt idx="8016">
                  <c:v>13.333333966632667</c:v>
                </c:pt>
                <c:pt idx="8017">
                  <c:v>20.000000173846864</c:v>
                </c:pt>
                <c:pt idx="8018">
                  <c:v>13.333333966632667</c:v>
                </c:pt>
                <c:pt idx="8019">
                  <c:v>20.000000173846864</c:v>
                </c:pt>
                <c:pt idx="8020">
                  <c:v>20.000000173846864</c:v>
                </c:pt>
                <c:pt idx="8021">
                  <c:v>13.333333966632667</c:v>
                </c:pt>
                <c:pt idx="8022">
                  <c:v>20.000000173846864</c:v>
                </c:pt>
                <c:pt idx="8023">
                  <c:v>13.333333966632667</c:v>
                </c:pt>
                <c:pt idx="8024">
                  <c:v>20.000000173846864</c:v>
                </c:pt>
                <c:pt idx="8025">
                  <c:v>20.000000173846864</c:v>
                </c:pt>
                <c:pt idx="8026">
                  <c:v>13.333333966632667</c:v>
                </c:pt>
                <c:pt idx="8027">
                  <c:v>20.000000173846864</c:v>
                </c:pt>
                <c:pt idx="8028">
                  <c:v>20.000000173846864</c:v>
                </c:pt>
                <c:pt idx="8029">
                  <c:v>13.333333966632667</c:v>
                </c:pt>
                <c:pt idx="8030">
                  <c:v>20.000000173846864</c:v>
                </c:pt>
                <c:pt idx="8031">
                  <c:v>20.000000173846864</c:v>
                </c:pt>
                <c:pt idx="8032">
                  <c:v>13.333333966632667</c:v>
                </c:pt>
                <c:pt idx="8033">
                  <c:v>20.000000173846864</c:v>
                </c:pt>
                <c:pt idx="8034">
                  <c:v>13.333333966632667</c:v>
                </c:pt>
                <c:pt idx="8035">
                  <c:v>20.000000173846864</c:v>
                </c:pt>
                <c:pt idx="8036">
                  <c:v>20.000000173846864</c:v>
                </c:pt>
                <c:pt idx="8037">
                  <c:v>13.333333966632667</c:v>
                </c:pt>
                <c:pt idx="8038">
                  <c:v>20.000000173846864</c:v>
                </c:pt>
                <c:pt idx="8039">
                  <c:v>13.333333966632667</c:v>
                </c:pt>
                <c:pt idx="8040">
                  <c:v>20.000000173846864</c:v>
                </c:pt>
                <c:pt idx="8041">
                  <c:v>13.333333966632667</c:v>
                </c:pt>
                <c:pt idx="8042">
                  <c:v>20.000000173846864</c:v>
                </c:pt>
                <c:pt idx="8043">
                  <c:v>20.000000173846864</c:v>
                </c:pt>
                <c:pt idx="8044">
                  <c:v>13.333333966632667</c:v>
                </c:pt>
                <c:pt idx="8045">
                  <c:v>20.000000173846864</c:v>
                </c:pt>
                <c:pt idx="8046">
                  <c:v>13.333333966632667</c:v>
                </c:pt>
                <c:pt idx="8047">
                  <c:v>20.000000173846864</c:v>
                </c:pt>
                <c:pt idx="8048">
                  <c:v>20.000000173846864</c:v>
                </c:pt>
                <c:pt idx="8049">
                  <c:v>13.333333966632667</c:v>
                </c:pt>
                <c:pt idx="8050">
                  <c:v>20.000000173846864</c:v>
                </c:pt>
                <c:pt idx="8051">
                  <c:v>13.333333966632667</c:v>
                </c:pt>
                <c:pt idx="8052">
                  <c:v>20.000000173846864</c:v>
                </c:pt>
                <c:pt idx="8053">
                  <c:v>20.000000173846864</c:v>
                </c:pt>
                <c:pt idx="8054">
                  <c:v>13.333333966632667</c:v>
                </c:pt>
                <c:pt idx="8055">
                  <c:v>20.000000173846864</c:v>
                </c:pt>
                <c:pt idx="8056">
                  <c:v>20.000000173846864</c:v>
                </c:pt>
                <c:pt idx="8057">
                  <c:v>13.333333966632667</c:v>
                </c:pt>
                <c:pt idx="8058">
                  <c:v>20.000000173846864</c:v>
                </c:pt>
                <c:pt idx="8059">
                  <c:v>20.000000173846864</c:v>
                </c:pt>
                <c:pt idx="8060">
                  <c:v>20.000000173846864</c:v>
                </c:pt>
                <c:pt idx="8061">
                  <c:v>13.333333966632667</c:v>
                </c:pt>
                <c:pt idx="8062">
                  <c:v>20.000000173846864</c:v>
                </c:pt>
                <c:pt idx="8063">
                  <c:v>20.000000173846864</c:v>
                </c:pt>
                <c:pt idx="8064">
                  <c:v>20.000000173846864</c:v>
                </c:pt>
                <c:pt idx="8065">
                  <c:v>20.000000173846864</c:v>
                </c:pt>
                <c:pt idx="8066">
                  <c:v>13.333333966632667</c:v>
                </c:pt>
                <c:pt idx="8067">
                  <c:v>20.000000173846864</c:v>
                </c:pt>
                <c:pt idx="8068">
                  <c:v>20.000000173846864</c:v>
                </c:pt>
                <c:pt idx="8069">
                  <c:v>20.000000173846864</c:v>
                </c:pt>
                <c:pt idx="8070">
                  <c:v>20.000000173846864</c:v>
                </c:pt>
                <c:pt idx="8071">
                  <c:v>20.000000173846864</c:v>
                </c:pt>
                <c:pt idx="8072">
                  <c:v>13.333333966632667</c:v>
                </c:pt>
                <c:pt idx="8073">
                  <c:v>20.000000173846864</c:v>
                </c:pt>
                <c:pt idx="8074">
                  <c:v>20.000000173846864</c:v>
                </c:pt>
                <c:pt idx="8075">
                  <c:v>20.000000173846864</c:v>
                </c:pt>
                <c:pt idx="8076">
                  <c:v>20.000000173846864</c:v>
                </c:pt>
                <c:pt idx="8077">
                  <c:v>20.000000173846864</c:v>
                </c:pt>
                <c:pt idx="8078">
                  <c:v>20.000000173846864</c:v>
                </c:pt>
                <c:pt idx="8079">
                  <c:v>20.000000173846864</c:v>
                </c:pt>
                <c:pt idx="8080">
                  <c:v>13.333333966632667</c:v>
                </c:pt>
                <c:pt idx="8081">
                  <c:v>20.000000173846864</c:v>
                </c:pt>
                <c:pt idx="8082">
                  <c:v>20.000000173846864</c:v>
                </c:pt>
                <c:pt idx="8083">
                  <c:v>20.000000173846864</c:v>
                </c:pt>
                <c:pt idx="8084">
                  <c:v>20.000000173846864</c:v>
                </c:pt>
                <c:pt idx="8085">
                  <c:v>20.000000173846864</c:v>
                </c:pt>
                <c:pt idx="8086">
                  <c:v>20.000000173846864</c:v>
                </c:pt>
                <c:pt idx="8087">
                  <c:v>20.000000173846864</c:v>
                </c:pt>
                <c:pt idx="8088">
                  <c:v>20.000000173846864</c:v>
                </c:pt>
                <c:pt idx="8089">
                  <c:v>13.333333966632667</c:v>
                </c:pt>
                <c:pt idx="8090">
                  <c:v>20.000000173846864</c:v>
                </c:pt>
                <c:pt idx="8091">
                  <c:v>20.000000173846864</c:v>
                </c:pt>
                <c:pt idx="8092">
                  <c:v>20.000000173846864</c:v>
                </c:pt>
                <c:pt idx="8093">
                  <c:v>20.000000173846864</c:v>
                </c:pt>
                <c:pt idx="8094">
                  <c:v>20.000000173846864</c:v>
                </c:pt>
                <c:pt idx="8095">
                  <c:v>20.000000173846864</c:v>
                </c:pt>
                <c:pt idx="8096">
                  <c:v>13.333333966632667</c:v>
                </c:pt>
                <c:pt idx="8097">
                  <c:v>20.000000173846864</c:v>
                </c:pt>
                <c:pt idx="8098">
                  <c:v>20.000000173846864</c:v>
                </c:pt>
                <c:pt idx="8099">
                  <c:v>20.000000173846864</c:v>
                </c:pt>
                <c:pt idx="8100">
                  <c:v>20.000000173846864</c:v>
                </c:pt>
                <c:pt idx="8101">
                  <c:v>13.333333966632667</c:v>
                </c:pt>
                <c:pt idx="8102">
                  <c:v>20.000000173846864</c:v>
                </c:pt>
                <c:pt idx="8103">
                  <c:v>20.000000173846864</c:v>
                </c:pt>
                <c:pt idx="8104">
                  <c:v>20.000000173846864</c:v>
                </c:pt>
                <c:pt idx="8105">
                  <c:v>20.000000173846864</c:v>
                </c:pt>
                <c:pt idx="8106">
                  <c:v>13.333333966632667</c:v>
                </c:pt>
                <c:pt idx="8107">
                  <c:v>20.000000173846864</c:v>
                </c:pt>
                <c:pt idx="8108">
                  <c:v>20.000000173846864</c:v>
                </c:pt>
                <c:pt idx="8109">
                  <c:v>20.000000173846864</c:v>
                </c:pt>
                <c:pt idx="8110">
                  <c:v>13.333333966632667</c:v>
                </c:pt>
                <c:pt idx="8111">
                  <c:v>20.000000173846864</c:v>
                </c:pt>
                <c:pt idx="8112">
                  <c:v>20.000000173846864</c:v>
                </c:pt>
                <c:pt idx="8113">
                  <c:v>20.000000173846864</c:v>
                </c:pt>
                <c:pt idx="8114">
                  <c:v>20.000000173846864</c:v>
                </c:pt>
                <c:pt idx="8115">
                  <c:v>13.333333966632667</c:v>
                </c:pt>
                <c:pt idx="8116">
                  <c:v>20.000000173846864</c:v>
                </c:pt>
                <c:pt idx="8117">
                  <c:v>20.000000173846864</c:v>
                </c:pt>
                <c:pt idx="8118">
                  <c:v>20.000000173846864</c:v>
                </c:pt>
                <c:pt idx="8119">
                  <c:v>13.333333966632667</c:v>
                </c:pt>
                <c:pt idx="8120">
                  <c:v>20.000000173846864</c:v>
                </c:pt>
                <c:pt idx="8121">
                  <c:v>20.000000173846864</c:v>
                </c:pt>
                <c:pt idx="8122">
                  <c:v>13.333333966632667</c:v>
                </c:pt>
                <c:pt idx="8123">
                  <c:v>20.000000173846864</c:v>
                </c:pt>
                <c:pt idx="8124">
                  <c:v>20.000000173846864</c:v>
                </c:pt>
                <c:pt idx="8125">
                  <c:v>20.000000173846864</c:v>
                </c:pt>
                <c:pt idx="8126">
                  <c:v>13.333333966632667</c:v>
                </c:pt>
                <c:pt idx="8127">
                  <c:v>20.000000173846864</c:v>
                </c:pt>
                <c:pt idx="8128">
                  <c:v>20.000000173846864</c:v>
                </c:pt>
                <c:pt idx="8129">
                  <c:v>13.333333966632667</c:v>
                </c:pt>
                <c:pt idx="8130">
                  <c:v>20.000000173846864</c:v>
                </c:pt>
                <c:pt idx="8131">
                  <c:v>20.000000173846864</c:v>
                </c:pt>
                <c:pt idx="8132">
                  <c:v>13.333333966632667</c:v>
                </c:pt>
                <c:pt idx="8133">
                  <c:v>20.000000173846864</c:v>
                </c:pt>
                <c:pt idx="8134">
                  <c:v>20.000000173846864</c:v>
                </c:pt>
                <c:pt idx="8135">
                  <c:v>13.333333966632667</c:v>
                </c:pt>
                <c:pt idx="8136">
                  <c:v>20.000000173846864</c:v>
                </c:pt>
                <c:pt idx="8137">
                  <c:v>20.000000173846864</c:v>
                </c:pt>
                <c:pt idx="8138">
                  <c:v>13.333333966632667</c:v>
                </c:pt>
                <c:pt idx="8139">
                  <c:v>20.000000173846864</c:v>
                </c:pt>
                <c:pt idx="8140">
                  <c:v>13.333333966632667</c:v>
                </c:pt>
                <c:pt idx="8141">
                  <c:v>20.000000173846864</c:v>
                </c:pt>
                <c:pt idx="8142">
                  <c:v>20.000000173846864</c:v>
                </c:pt>
                <c:pt idx="8143">
                  <c:v>13.333333966632667</c:v>
                </c:pt>
                <c:pt idx="8144">
                  <c:v>20.000000173846864</c:v>
                </c:pt>
                <c:pt idx="8145">
                  <c:v>13.333333966632667</c:v>
                </c:pt>
                <c:pt idx="8146">
                  <c:v>20.000000173846864</c:v>
                </c:pt>
                <c:pt idx="8147">
                  <c:v>13.333333966632667</c:v>
                </c:pt>
                <c:pt idx="8148">
                  <c:v>20.000000173846864</c:v>
                </c:pt>
                <c:pt idx="8149">
                  <c:v>13.333333966632667</c:v>
                </c:pt>
                <c:pt idx="8150">
                  <c:v>20.000000173846864</c:v>
                </c:pt>
                <c:pt idx="8151">
                  <c:v>13.333333966632667</c:v>
                </c:pt>
                <c:pt idx="8152">
                  <c:v>20.000000173846864</c:v>
                </c:pt>
                <c:pt idx="8153">
                  <c:v>13.333333966632667</c:v>
                </c:pt>
                <c:pt idx="8154">
                  <c:v>20.000000173846864</c:v>
                </c:pt>
                <c:pt idx="8155">
                  <c:v>13.333333966632667</c:v>
                </c:pt>
                <c:pt idx="8156">
                  <c:v>20.000000173846864</c:v>
                </c:pt>
                <c:pt idx="8157">
                  <c:v>13.333333966632667</c:v>
                </c:pt>
                <c:pt idx="8158">
                  <c:v>20.000000173846864</c:v>
                </c:pt>
                <c:pt idx="8159">
                  <c:v>13.333333966632667</c:v>
                </c:pt>
                <c:pt idx="8160">
                  <c:v>20.000000173846864</c:v>
                </c:pt>
                <c:pt idx="8161">
                  <c:v>13.333333966632667</c:v>
                </c:pt>
                <c:pt idx="8162">
                  <c:v>13.333333966632667</c:v>
                </c:pt>
                <c:pt idx="8163">
                  <c:v>20.000000173846864</c:v>
                </c:pt>
                <c:pt idx="8164">
                  <c:v>13.333333966632667</c:v>
                </c:pt>
                <c:pt idx="8165">
                  <c:v>20.000000173846864</c:v>
                </c:pt>
                <c:pt idx="8166">
                  <c:v>13.333333966632667</c:v>
                </c:pt>
                <c:pt idx="8167">
                  <c:v>20.000000173846864</c:v>
                </c:pt>
                <c:pt idx="8168">
                  <c:v>13.333333966632667</c:v>
                </c:pt>
                <c:pt idx="8169">
                  <c:v>20.000000173846864</c:v>
                </c:pt>
                <c:pt idx="8170">
                  <c:v>13.333333966632667</c:v>
                </c:pt>
                <c:pt idx="8171">
                  <c:v>20.000000173846864</c:v>
                </c:pt>
                <c:pt idx="8172">
                  <c:v>13.333333966632667</c:v>
                </c:pt>
                <c:pt idx="8173">
                  <c:v>20.000000173846864</c:v>
                </c:pt>
                <c:pt idx="8174">
                  <c:v>13.333333966632667</c:v>
                </c:pt>
                <c:pt idx="8175">
                  <c:v>20.000000173846864</c:v>
                </c:pt>
                <c:pt idx="8176">
                  <c:v>13.333333966632667</c:v>
                </c:pt>
                <c:pt idx="8177">
                  <c:v>20.000000173846864</c:v>
                </c:pt>
                <c:pt idx="8178">
                  <c:v>13.333333966632667</c:v>
                </c:pt>
                <c:pt idx="8179">
                  <c:v>20.000000173846864</c:v>
                </c:pt>
                <c:pt idx="8180">
                  <c:v>13.333333966632667</c:v>
                </c:pt>
                <c:pt idx="8181">
                  <c:v>20.000000173846864</c:v>
                </c:pt>
                <c:pt idx="8182">
                  <c:v>13.333333966632667</c:v>
                </c:pt>
                <c:pt idx="8183">
                  <c:v>20.000000173846864</c:v>
                </c:pt>
                <c:pt idx="8184">
                  <c:v>13.333333966632667</c:v>
                </c:pt>
                <c:pt idx="8185">
                  <c:v>20.000000173846864</c:v>
                </c:pt>
                <c:pt idx="8186">
                  <c:v>13.333333966632667</c:v>
                </c:pt>
                <c:pt idx="8187">
                  <c:v>20.000000173846864</c:v>
                </c:pt>
                <c:pt idx="8188">
                  <c:v>13.333333966632667</c:v>
                </c:pt>
                <c:pt idx="8189">
                  <c:v>20.000000173846864</c:v>
                </c:pt>
                <c:pt idx="8190">
                  <c:v>13.333333966632667</c:v>
                </c:pt>
                <c:pt idx="8191">
                  <c:v>13.333333966632667</c:v>
                </c:pt>
                <c:pt idx="8192">
                  <c:v>20.000000173846864</c:v>
                </c:pt>
                <c:pt idx="8193">
                  <c:v>13.333333966632667</c:v>
                </c:pt>
                <c:pt idx="8194">
                  <c:v>20.000000173846864</c:v>
                </c:pt>
                <c:pt idx="8195">
                  <c:v>13.333333966632667</c:v>
                </c:pt>
                <c:pt idx="8196">
                  <c:v>13.333333966632667</c:v>
                </c:pt>
                <c:pt idx="8197">
                  <c:v>20.000000173846864</c:v>
                </c:pt>
                <c:pt idx="8198">
                  <c:v>13.333333966632667</c:v>
                </c:pt>
                <c:pt idx="8199">
                  <c:v>20.000000173846864</c:v>
                </c:pt>
                <c:pt idx="8200">
                  <c:v>13.333333966632667</c:v>
                </c:pt>
                <c:pt idx="8201">
                  <c:v>13.333333966632667</c:v>
                </c:pt>
                <c:pt idx="8202">
                  <c:v>20.000000173846864</c:v>
                </c:pt>
                <c:pt idx="8203">
                  <c:v>13.333333966632667</c:v>
                </c:pt>
                <c:pt idx="8204">
                  <c:v>13.333333966632667</c:v>
                </c:pt>
                <c:pt idx="8205">
                  <c:v>20.000000173846864</c:v>
                </c:pt>
                <c:pt idx="8206">
                  <c:v>13.333333966632667</c:v>
                </c:pt>
                <c:pt idx="8207">
                  <c:v>20.000000173846864</c:v>
                </c:pt>
                <c:pt idx="8208">
                  <c:v>13.333333966632667</c:v>
                </c:pt>
                <c:pt idx="8209">
                  <c:v>13.333333966632667</c:v>
                </c:pt>
                <c:pt idx="8210">
                  <c:v>20.000000173846864</c:v>
                </c:pt>
                <c:pt idx="8211">
                  <c:v>13.333333966632667</c:v>
                </c:pt>
                <c:pt idx="8212">
                  <c:v>13.333333966632667</c:v>
                </c:pt>
                <c:pt idx="8213">
                  <c:v>20.000000173846864</c:v>
                </c:pt>
                <c:pt idx="8214">
                  <c:v>13.333333966632667</c:v>
                </c:pt>
                <c:pt idx="8215">
                  <c:v>20.000000173846864</c:v>
                </c:pt>
                <c:pt idx="8216">
                  <c:v>13.333333966632667</c:v>
                </c:pt>
                <c:pt idx="8217">
                  <c:v>13.333333966632667</c:v>
                </c:pt>
                <c:pt idx="8218">
                  <c:v>20.000000173846864</c:v>
                </c:pt>
                <c:pt idx="8219">
                  <c:v>13.333333966632667</c:v>
                </c:pt>
                <c:pt idx="8220">
                  <c:v>13.333333966632667</c:v>
                </c:pt>
                <c:pt idx="8221">
                  <c:v>20.000000173846864</c:v>
                </c:pt>
                <c:pt idx="8222">
                  <c:v>13.333333966632667</c:v>
                </c:pt>
                <c:pt idx="8223">
                  <c:v>20.000000173846864</c:v>
                </c:pt>
                <c:pt idx="8224">
                  <c:v>13.333333966632667</c:v>
                </c:pt>
                <c:pt idx="8225">
                  <c:v>13.333333966632667</c:v>
                </c:pt>
                <c:pt idx="8226">
                  <c:v>20.000000173846864</c:v>
                </c:pt>
                <c:pt idx="8227">
                  <c:v>13.333333966632667</c:v>
                </c:pt>
                <c:pt idx="8228">
                  <c:v>13.333333966632667</c:v>
                </c:pt>
                <c:pt idx="8229">
                  <c:v>13.333333966632667</c:v>
                </c:pt>
                <c:pt idx="8230">
                  <c:v>20.000000173846864</c:v>
                </c:pt>
                <c:pt idx="8231">
                  <c:v>13.333333966632667</c:v>
                </c:pt>
                <c:pt idx="8232">
                  <c:v>13.333333966632667</c:v>
                </c:pt>
                <c:pt idx="8233">
                  <c:v>20.000000173846864</c:v>
                </c:pt>
                <c:pt idx="8234">
                  <c:v>13.333333966632667</c:v>
                </c:pt>
                <c:pt idx="8235">
                  <c:v>13.333333966632667</c:v>
                </c:pt>
                <c:pt idx="8236">
                  <c:v>20.000000173846864</c:v>
                </c:pt>
                <c:pt idx="8237">
                  <c:v>13.333333966632667</c:v>
                </c:pt>
                <c:pt idx="8238">
                  <c:v>13.333333966632667</c:v>
                </c:pt>
                <c:pt idx="8239">
                  <c:v>20.000000173846864</c:v>
                </c:pt>
                <c:pt idx="8240">
                  <c:v>13.333333966632667</c:v>
                </c:pt>
                <c:pt idx="8241">
                  <c:v>13.333333966632667</c:v>
                </c:pt>
                <c:pt idx="8242">
                  <c:v>13.333333966632667</c:v>
                </c:pt>
                <c:pt idx="8243">
                  <c:v>20.000000173846864</c:v>
                </c:pt>
                <c:pt idx="8244">
                  <c:v>13.333333966632667</c:v>
                </c:pt>
                <c:pt idx="8245">
                  <c:v>20.000000173846864</c:v>
                </c:pt>
                <c:pt idx="8246">
                  <c:v>13.333333966632667</c:v>
                </c:pt>
                <c:pt idx="8247">
                  <c:v>13.333333966632667</c:v>
                </c:pt>
                <c:pt idx="8248">
                  <c:v>20.000000173846864</c:v>
                </c:pt>
                <c:pt idx="8249">
                  <c:v>13.333333966632667</c:v>
                </c:pt>
                <c:pt idx="8250">
                  <c:v>13.333333966632667</c:v>
                </c:pt>
                <c:pt idx="8251">
                  <c:v>20.000000173846864</c:v>
                </c:pt>
                <c:pt idx="8252">
                  <c:v>13.333333966632667</c:v>
                </c:pt>
                <c:pt idx="8253">
                  <c:v>20.000000173846864</c:v>
                </c:pt>
                <c:pt idx="8254">
                  <c:v>13.333333966632667</c:v>
                </c:pt>
                <c:pt idx="8255">
                  <c:v>20.000000173846864</c:v>
                </c:pt>
                <c:pt idx="8256">
                  <c:v>13.333333966632667</c:v>
                </c:pt>
                <c:pt idx="8257">
                  <c:v>13.333333966632667</c:v>
                </c:pt>
                <c:pt idx="8258">
                  <c:v>20.000000173846864</c:v>
                </c:pt>
                <c:pt idx="8259">
                  <c:v>13.333333966632667</c:v>
                </c:pt>
                <c:pt idx="8260">
                  <c:v>20.000000173846864</c:v>
                </c:pt>
                <c:pt idx="8261">
                  <c:v>13.333333966632667</c:v>
                </c:pt>
                <c:pt idx="8262">
                  <c:v>20.000000173846864</c:v>
                </c:pt>
                <c:pt idx="8263">
                  <c:v>13.333333966632667</c:v>
                </c:pt>
                <c:pt idx="8264">
                  <c:v>20.000000173846864</c:v>
                </c:pt>
                <c:pt idx="8265">
                  <c:v>13.333333966632667</c:v>
                </c:pt>
                <c:pt idx="8266">
                  <c:v>13.333333966632667</c:v>
                </c:pt>
                <c:pt idx="8267">
                  <c:v>20.000000173846864</c:v>
                </c:pt>
                <c:pt idx="8268">
                  <c:v>13.333333966632667</c:v>
                </c:pt>
                <c:pt idx="8269">
                  <c:v>20.000000173846864</c:v>
                </c:pt>
                <c:pt idx="8270">
                  <c:v>13.333333966632667</c:v>
                </c:pt>
                <c:pt idx="8271">
                  <c:v>20.000000173846864</c:v>
                </c:pt>
                <c:pt idx="8272">
                  <c:v>13.333333966632667</c:v>
                </c:pt>
                <c:pt idx="8273">
                  <c:v>20.000000173846864</c:v>
                </c:pt>
                <c:pt idx="8274">
                  <c:v>13.333333966632667</c:v>
                </c:pt>
                <c:pt idx="8275">
                  <c:v>20.000000173846864</c:v>
                </c:pt>
                <c:pt idx="8276">
                  <c:v>13.333333966632667</c:v>
                </c:pt>
                <c:pt idx="8277">
                  <c:v>20.000000173846864</c:v>
                </c:pt>
                <c:pt idx="8278">
                  <c:v>13.333333966632667</c:v>
                </c:pt>
                <c:pt idx="8279">
                  <c:v>20.000000173846864</c:v>
                </c:pt>
                <c:pt idx="8280">
                  <c:v>13.333333966632667</c:v>
                </c:pt>
                <c:pt idx="8281">
                  <c:v>20.000000173846864</c:v>
                </c:pt>
                <c:pt idx="8282">
                  <c:v>13.333333966632667</c:v>
                </c:pt>
                <c:pt idx="8283">
                  <c:v>20.000000173846864</c:v>
                </c:pt>
                <c:pt idx="8284">
                  <c:v>13.333333966632667</c:v>
                </c:pt>
                <c:pt idx="8285">
                  <c:v>13.333333966632667</c:v>
                </c:pt>
                <c:pt idx="8286">
                  <c:v>20.000000173846864</c:v>
                </c:pt>
                <c:pt idx="8287">
                  <c:v>13.333333966632667</c:v>
                </c:pt>
                <c:pt idx="8288">
                  <c:v>20.000000173846864</c:v>
                </c:pt>
                <c:pt idx="8289">
                  <c:v>13.333333966632667</c:v>
                </c:pt>
                <c:pt idx="8290">
                  <c:v>13.333333966632667</c:v>
                </c:pt>
                <c:pt idx="8291">
                  <c:v>20.000000173846864</c:v>
                </c:pt>
                <c:pt idx="8292">
                  <c:v>13.333333966632667</c:v>
                </c:pt>
                <c:pt idx="8293">
                  <c:v>13.333333966632667</c:v>
                </c:pt>
                <c:pt idx="8294">
                  <c:v>20.000000173846864</c:v>
                </c:pt>
                <c:pt idx="8295">
                  <c:v>13.333333966632667</c:v>
                </c:pt>
                <c:pt idx="8296">
                  <c:v>13.333333966632667</c:v>
                </c:pt>
                <c:pt idx="8297">
                  <c:v>13.333333966632667</c:v>
                </c:pt>
                <c:pt idx="8298">
                  <c:v>20.000000173846864</c:v>
                </c:pt>
                <c:pt idx="8299">
                  <c:v>13.333333966632667</c:v>
                </c:pt>
                <c:pt idx="8300">
                  <c:v>13.333333966632667</c:v>
                </c:pt>
                <c:pt idx="8301">
                  <c:v>20.000000173846864</c:v>
                </c:pt>
                <c:pt idx="8302">
                  <c:v>13.333333966632667</c:v>
                </c:pt>
                <c:pt idx="8303">
                  <c:v>13.333333966632667</c:v>
                </c:pt>
                <c:pt idx="8304">
                  <c:v>20.000000173846864</c:v>
                </c:pt>
                <c:pt idx="8305">
                  <c:v>13.333333966632667</c:v>
                </c:pt>
                <c:pt idx="8306">
                  <c:v>13.333333966632667</c:v>
                </c:pt>
                <c:pt idx="8307">
                  <c:v>20.000000173846864</c:v>
                </c:pt>
                <c:pt idx="8308">
                  <c:v>13.333333966632667</c:v>
                </c:pt>
                <c:pt idx="8309">
                  <c:v>13.333333966632667</c:v>
                </c:pt>
                <c:pt idx="8310">
                  <c:v>13.333333966632667</c:v>
                </c:pt>
                <c:pt idx="8311">
                  <c:v>20.000000173846864</c:v>
                </c:pt>
                <c:pt idx="8312">
                  <c:v>13.333333966632667</c:v>
                </c:pt>
                <c:pt idx="8313">
                  <c:v>13.333333966632667</c:v>
                </c:pt>
                <c:pt idx="8314">
                  <c:v>20.000000173846864</c:v>
                </c:pt>
                <c:pt idx="8315">
                  <c:v>13.333333966632667</c:v>
                </c:pt>
                <c:pt idx="8316">
                  <c:v>13.333333966632667</c:v>
                </c:pt>
                <c:pt idx="8317">
                  <c:v>20.000000173846864</c:v>
                </c:pt>
                <c:pt idx="8318">
                  <c:v>13.333333966632667</c:v>
                </c:pt>
                <c:pt idx="8319">
                  <c:v>13.333333966632667</c:v>
                </c:pt>
                <c:pt idx="8320">
                  <c:v>20.000000173846864</c:v>
                </c:pt>
                <c:pt idx="8321">
                  <c:v>13.333333966632667</c:v>
                </c:pt>
                <c:pt idx="8322">
                  <c:v>13.333333966632667</c:v>
                </c:pt>
                <c:pt idx="8323">
                  <c:v>13.333333966632667</c:v>
                </c:pt>
                <c:pt idx="8324">
                  <c:v>20.000000173846864</c:v>
                </c:pt>
                <c:pt idx="8325">
                  <c:v>13.333333966632667</c:v>
                </c:pt>
                <c:pt idx="8326">
                  <c:v>13.333333966632667</c:v>
                </c:pt>
                <c:pt idx="8327">
                  <c:v>13.333333966632667</c:v>
                </c:pt>
                <c:pt idx="8328">
                  <c:v>20.000000173846864</c:v>
                </c:pt>
                <c:pt idx="8329">
                  <c:v>13.333333966632667</c:v>
                </c:pt>
                <c:pt idx="8330">
                  <c:v>13.333333966632667</c:v>
                </c:pt>
                <c:pt idx="8331">
                  <c:v>13.333333966632667</c:v>
                </c:pt>
                <c:pt idx="8332">
                  <c:v>13.333333966632667</c:v>
                </c:pt>
                <c:pt idx="8333">
                  <c:v>20.000000173846864</c:v>
                </c:pt>
                <c:pt idx="8334">
                  <c:v>13.333333966632667</c:v>
                </c:pt>
                <c:pt idx="8335">
                  <c:v>13.333333966632667</c:v>
                </c:pt>
                <c:pt idx="8336">
                  <c:v>13.333333966632667</c:v>
                </c:pt>
                <c:pt idx="8337">
                  <c:v>20.000000173846864</c:v>
                </c:pt>
                <c:pt idx="8338">
                  <c:v>13.333333966632667</c:v>
                </c:pt>
                <c:pt idx="8339">
                  <c:v>13.333333966632667</c:v>
                </c:pt>
                <c:pt idx="8340">
                  <c:v>20.000000173846864</c:v>
                </c:pt>
                <c:pt idx="8341">
                  <c:v>13.333333966632667</c:v>
                </c:pt>
                <c:pt idx="8342">
                  <c:v>13.333333966632667</c:v>
                </c:pt>
                <c:pt idx="8343">
                  <c:v>13.333333966632667</c:v>
                </c:pt>
                <c:pt idx="8344">
                  <c:v>20.000000173846864</c:v>
                </c:pt>
                <c:pt idx="8345">
                  <c:v>13.333333966632667</c:v>
                </c:pt>
                <c:pt idx="8346">
                  <c:v>13.333333966632667</c:v>
                </c:pt>
                <c:pt idx="8347">
                  <c:v>20.000000173846864</c:v>
                </c:pt>
                <c:pt idx="8348">
                  <c:v>13.333333966632667</c:v>
                </c:pt>
                <c:pt idx="8349">
                  <c:v>20.000000173846864</c:v>
                </c:pt>
                <c:pt idx="8350">
                  <c:v>13.333333966632667</c:v>
                </c:pt>
                <c:pt idx="8351">
                  <c:v>13.333333966632667</c:v>
                </c:pt>
                <c:pt idx="8352">
                  <c:v>20.000000173846864</c:v>
                </c:pt>
                <c:pt idx="8353">
                  <c:v>13.333333966632667</c:v>
                </c:pt>
                <c:pt idx="8354">
                  <c:v>20.000000173846864</c:v>
                </c:pt>
                <c:pt idx="8355">
                  <c:v>13.333333966632667</c:v>
                </c:pt>
                <c:pt idx="8356">
                  <c:v>20.000000173846864</c:v>
                </c:pt>
                <c:pt idx="8357">
                  <c:v>13.333333966632667</c:v>
                </c:pt>
                <c:pt idx="8358">
                  <c:v>20.000000173846864</c:v>
                </c:pt>
                <c:pt idx="8359">
                  <c:v>13.333333966632667</c:v>
                </c:pt>
                <c:pt idx="8360">
                  <c:v>20.000000173846864</c:v>
                </c:pt>
                <c:pt idx="8361">
                  <c:v>13.333333966632667</c:v>
                </c:pt>
                <c:pt idx="8362">
                  <c:v>13.333333966632667</c:v>
                </c:pt>
                <c:pt idx="8363">
                  <c:v>20.000000173846864</c:v>
                </c:pt>
                <c:pt idx="8364">
                  <c:v>13.333333966632667</c:v>
                </c:pt>
                <c:pt idx="8365">
                  <c:v>20.000000173846864</c:v>
                </c:pt>
                <c:pt idx="8366">
                  <c:v>13.333333966632667</c:v>
                </c:pt>
                <c:pt idx="8367">
                  <c:v>20.000000173846864</c:v>
                </c:pt>
                <c:pt idx="8368">
                  <c:v>13.333333966632667</c:v>
                </c:pt>
                <c:pt idx="8369">
                  <c:v>20.000000173846864</c:v>
                </c:pt>
                <c:pt idx="8370">
                  <c:v>13.333333966632667</c:v>
                </c:pt>
                <c:pt idx="8371">
                  <c:v>20.000000173846864</c:v>
                </c:pt>
                <c:pt idx="8372">
                  <c:v>13.333333966632667</c:v>
                </c:pt>
                <c:pt idx="8373">
                  <c:v>20.000000173846864</c:v>
                </c:pt>
                <c:pt idx="8374">
                  <c:v>13.333333966632667</c:v>
                </c:pt>
                <c:pt idx="8375">
                  <c:v>20.000000173846864</c:v>
                </c:pt>
                <c:pt idx="8376">
                  <c:v>13.333333966632667</c:v>
                </c:pt>
                <c:pt idx="8377">
                  <c:v>20.000000173846864</c:v>
                </c:pt>
                <c:pt idx="8378">
                  <c:v>13.333333966632667</c:v>
                </c:pt>
                <c:pt idx="8379">
                  <c:v>13.333333966632667</c:v>
                </c:pt>
                <c:pt idx="8380">
                  <c:v>20.000000173846864</c:v>
                </c:pt>
                <c:pt idx="8381">
                  <c:v>13.333333966632667</c:v>
                </c:pt>
                <c:pt idx="8382">
                  <c:v>13.333333966632667</c:v>
                </c:pt>
                <c:pt idx="8383">
                  <c:v>13.333333966632667</c:v>
                </c:pt>
                <c:pt idx="8384">
                  <c:v>20.000000173846864</c:v>
                </c:pt>
                <c:pt idx="8385">
                  <c:v>13.333333966632667</c:v>
                </c:pt>
                <c:pt idx="8386">
                  <c:v>13.333333966632667</c:v>
                </c:pt>
                <c:pt idx="8387">
                  <c:v>13.333333966632667</c:v>
                </c:pt>
                <c:pt idx="8388">
                  <c:v>20.000000173846864</c:v>
                </c:pt>
                <c:pt idx="8389">
                  <c:v>13.333333966632667</c:v>
                </c:pt>
                <c:pt idx="8390">
                  <c:v>13.333333966632667</c:v>
                </c:pt>
                <c:pt idx="8391">
                  <c:v>13.333333966632667</c:v>
                </c:pt>
                <c:pt idx="8392">
                  <c:v>13.333333966632667</c:v>
                </c:pt>
                <c:pt idx="8393">
                  <c:v>20.000000173846864</c:v>
                </c:pt>
                <c:pt idx="8394">
                  <c:v>13.333333966632667</c:v>
                </c:pt>
                <c:pt idx="8395">
                  <c:v>13.333333966632667</c:v>
                </c:pt>
                <c:pt idx="8396">
                  <c:v>13.333333966632667</c:v>
                </c:pt>
                <c:pt idx="8397">
                  <c:v>13.333333966632667</c:v>
                </c:pt>
                <c:pt idx="8398">
                  <c:v>13.333333966632667</c:v>
                </c:pt>
                <c:pt idx="8399">
                  <c:v>13.333333966632667</c:v>
                </c:pt>
                <c:pt idx="8400">
                  <c:v>20.000000173846864</c:v>
                </c:pt>
                <c:pt idx="8401">
                  <c:v>13.333333966632667</c:v>
                </c:pt>
                <c:pt idx="8402">
                  <c:v>13.333333966632667</c:v>
                </c:pt>
                <c:pt idx="8403">
                  <c:v>13.333333966632667</c:v>
                </c:pt>
                <c:pt idx="8404">
                  <c:v>13.333333966632667</c:v>
                </c:pt>
                <c:pt idx="8405">
                  <c:v>13.333333966632667</c:v>
                </c:pt>
                <c:pt idx="8406">
                  <c:v>20.000000173846864</c:v>
                </c:pt>
                <c:pt idx="8407">
                  <c:v>13.333333966632667</c:v>
                </c:pt>
                <c:pt idx="8408">
                  <c:v>13.333333966632667</c:v>
                </c:pt>
                <c:pt idx="8409">
                  <c:v>13.333333966632667</c:v>
                </c:pt>
                <c:pt idx="8410">
                  <c:v>13.333333966632667</c:v>
                </c:pt>
                <c:pt idx="8411">
                  <c:v>13.333333966632667</c:v>
                </c:pt>
                <c:pt idx="8412">
                  <c:v>13.333333966632667</c:v>
                </c:pt>
                <c:pt idx="8413">
                  <c:v>13.333333966632667</c:v>
                </c:pt>
                <c:pt idx="8414">
                  <c:v>13.333333966632667</c:v>
                </c:pt>
                <c:pt idx="8415">
                  <c:v>13.333333966632667</c:v>
                </c:pt>
                <c:pt idx="8416">
                  <c:v>13.333333966632667</c:v>
                </c:pt>
                <c:pt idx="8417">
                  <c:v>13.333333966632667</c:v>
                </c:pt>
                <c:pt idx="8418">
                  <c:v>13.333333966632667</c:v>
                </c:pt>
                <c:pt idx="8419">
                  <c:v>13.333333966632667</c:v>
                </c:pt>
                <c:pt idx="8420">
                  <c:v>13.333333966632667</c:v>
                </c:pt>
                <c:pt idx="8421">
                  <c:v>13.333333966632667</c:v>
                </c:pt>
                <c:pt idx="8422">
                  <c:v>13.333333966632667</c:v>
                </c:pt>
                <c:pt idx="8423">
                  <c:v>13.333333966632667</c:v>
                </c:pt>
                <c:pt idx="8424">
                  <c:v>13.333333966632667</c:v>
                </c:pt>
                <c:pt idx="8425">
                  <c:v>13.333333966632667</c:v>
                </c:pt>
                <c:pt idx="8426">
                  <c:v>13.333333966632667</c:v>
                </c:pt>
                <c:pt idx="8427">
                  <c:v>13.333333966632667</c:v>
                </c:pt>
                <c:pt idx="8428">
                  <c:v>13.333333966632667</c:v>
                </c:pt>
                <c:pt idx="8429">
                  <c:v>13.333333966632667</c:v>
                </c:pt>
                <c:pt idx="8430">
                  <c:v>13.333333966632667</c:v>
                </c:pt>
                <c:pt idx="8431">
                  <c:v>13.333333966632667</c:v>
                </c:pt>
                <c:pt idx="8432">
                  <c:v>13.333333966632667</c:v>
                </c:pt>
                <c:pt idx="8433">
                  <c:v>13.333333966632667</c:v>
                </c:pt>
                <c:pt idx="8434">
                  <c:v>13.333333966632667</c:v>
                </c:pt>
                <c:pt idx="8435">
                  <c:v>13.333333966632667</c:v>
                </c:pt>
                <c:pt idx="8436">
                  <c:v>13.333333966632667</c:v>
                </c:pt>
                <c:pt idx="8437">
                  <c:v>13.333333966632667</c:v>
                </c:pt>
                <c:pt idx="8438">
                  <c:v>13.333333966632667</c:v>
                </c:pt>
                <c:pt idx="8439">
                  <c:v>13.333333966632667</c:v>
                </c:pt>
                <c:pt idx="8440">
                  <c:v>13.333333966632667</c:v>
                </c:pt>
                <c:pt idx="8441">
                  <c:v>53.333335866530739</c:v>
                </c:pt>
                <c:pt idx="8442">
                  <c:v>120.00000725189867</c:v>
                </c:pt>
                <c:pt idx="8443">
                  <c:v>160.00001380840931</c:v>
                </c:pt>
                <c:pt idx="8444">
                  <c:v>166.66668156782802</c:v>
                </c:pt>
                <c:pt idx="8445">
                  <c:v>160.00001380840931</c:v>
                </c:pt>
                <c:pt idx="8446">
                  <c:v>146.66667828957267</c:v>
                </c:pt>
                <c:pt idx="8447">
                  <c:v>140.00001053015401</c:v>
                </c:pt>
                <c:pt idx="8448">
                  <c:v>126.66667501131664</c:v>
                </c:pt>
                <c:pt idx="8449">
                  <c:v>120.00000725189867</c:v>
                </c:pt>
                <c:pt idx="8450">
                  <c:v>106.66667173306134</c:v>
                </c:pt>
                <c:pt idx="8451">
                  <c:v>106.66667173306134</c:v>
                </c:pt>
                <c:pt idx="8452">
                  <c:v>100.00001018246</c:v>
                </c:pt>
                <c:pt idx="8453">
                  <c:v>93.333342423041344</c:v>
                </c:pt>
                <c:pt idx="8454">
                  <c:v>93.333342423041344</c:v>
                </c:pt>
                <c:pt idx="8455">
                  <c:v>86.66667466362334</c:v>
                </c:pt>
                <c:pt idx="8456">
                  <c:v>86.66667466362334</c:v>
                </c:pt>
                <c:pt idx="8457">
                  <c:v>80.000006904204653</c:v>
                </c:pt>
                <c:pt idx="8458">
                  <c:v>80.000006904204653</c:v>
                </c:pt>
                <c:pt idx="8459">
                  <c:v>73.333339144785995</c:v>
                </c:pt>
                <c:pt idx="8460">
                  <c:v>73.333339144785995</c:v>
                </c:pt>
                <c:pt idx="8461">
                  <c:v>73.333339144785995</c:v>
                </c:pt>
                <c:pt idx="8462">
                  <c:v>73.333339144785995</c:v>
                </c:pt>
                <c:pt idx="8463">
                  <c:v>66.666671385368005</c:v>
                </c:pt>
                <c:pt idx="8464">
                  <c:v>73.333339144785995</c:v>
                </c:pt>
                <c:pt idx="8465">
                  <c:v>66.666671385368005</c:v>
                </c:pt>
                <c:pt idx="8466">
                  <c:v>66.666671385368005</c:v>
                </c:pt>
                <c:pt idx="8467">
                  <c:v>66.666671385368005</c:v>
                </c:pt>
                <c:pt idx="8468">
                  <c:v>60.000003625949198</c:v>
                </c:pt>
                <c:pt idx="8469">
                  <c:v>66.666671385368005</c:v>
                </c:pt>
                <c:pt idx="8470">
                  <c:v>60.000003625949198</c:v>
                </c:pt>
                <c:pt idx="8471">
                  <c:v>66.666671385368005</c:v>
                </c:pt>
                <c:pt idx="8472">
                  <c:v>60.000003625949198</c:v>
                </c:pt>
                <c:pt idx="8473">
                  <c:v>60.000003625949198</c:v>
                </c:pt>
                <c:pt idx="8474">
                  <c:v>66.666671385368005</c:v>
                </c:pt>
                <c:pt idx="8475">
                  <c:v>60.000003625949198</c:v>
                </c:pt>
                <c:pt idx="8476">
                  <c:v>53.333335866530739</c:v>
                </c:pt>
                <c:pt idx="8477">
                  <c:v>60.000003625949198</c:v>
                </c:pt>
                <c:pt idx="8478">
                  <c:v>60.000003625949198</c:v>
                </c:pt>
                <c:pt idx="8479">
                  <c:v>53.333335866530739</c:v>
                </c:pt>
                <c:pt idx="8480">
                  <c:v>60.000003625949198</c:v>
                </c:pt>
                <c:pt idx="8481">
                  <c:v>53.333335866530739</c:v>
                </c:pt>
                <c:pt idx="8482">
                  <c:v>60.000003625949198</c:v>
                </c:pt>
                <c:pt idx="8483">
                  <c:v>53.333335866530739</c:v>
                </c:pt>
                <c:pt idx="8484">
                  <c:v>53.333335866530739</c:v>
                </c:pt>
                <c:pt idx="8485">
                  <c:v>53.333335866530739</c:v>
                </c:pt>
                <c:pt idx="8486">
                  <c:v>60.000003625949198</c:v>
                </c:pt>
                <c:pt idx="8487">
                  <c:v>53.333335866530739</c:v>
                </c:pt>
                <c:pt idx="8488">
                  <c:v>53.333335866530739</c:v>
                </c:pt>
                <c:pt idx="8489">
                  <c:v>53.333335866530739</c:v>
                </c:pt>
                <c:pt idx="8490">
                  <c:v>53.333335866530739</c:v>
                </c:pt>
                <c:pt idx="8491">
                  <c:v>53.333335866530739</c:v>
                </c:pt>
                <c:pt idx="8492">
                  <c:v>53.333335866530739</c:v>
                </c:pt>
                <c:pt idx="8493">
                  <c:v>46.6666712115208</c:v>
                </c:pt>
                <c:pt idx="8494">
                  <c:v>53.333335866530739</c:v>
                </c:pt>
                <c:pt idx="8495">
                  <c:v>53.333335866530739</c:v>
                </c:pt>
                <c:pt idx="8496">
                  <c:v>53.333335866530739</c:v>
                </c:pt>
                <c:pt idx="8497">
                  <c:v>46.6666712115208</c:v>
                </c:pt>
                <c:pt idx="8498">
                  <c:v>53.333335866530739</c:v>
                </c:pt>
                <c:pt idx="8499">
                  <c:v>53.333335866530739</c:v>
                </c:pt>
                <c:pt idx="8500">
                  <c:v>46.6666712115208</c:v>
                </c:pt>
                <c:pt idx="8501">
                  <c:v>53.333335866530739</c:v>
                </c:pt>
                <c:pt idx="8502">
                  <c:v>46.6666712115208</c:v>
                </c:pt>
                <c:pt idx="8503">
                  <c:v>53.333335866530739</c:v>
                </c:pt>
                <c:pt idx="8504">
                  <c:v>53.333335866530739</c:v>
                </c:pt>
                <c:pt idx="8505">
                  <c:v>46.6666712115208</c:v>
                </c:pt>
                <c:pt idx="8506">
                  <c:v>53.333335866530739</c:v>
                </c:pt>
                <c:pt idx="8507">
                  <c:v>46.6666712115208</c:v>
                </c:pt>
                <c:pt idx="8508">
                  <c:v>46.6666712115208</c:v>
                </c:pt>
                <c:pt idx="8509">
                  <c:v>53.333335866530739</c:v>
                </c:pt>
                <c:pt idx="8510">
                  <c:v>46.6666712115208</c:v>
                </c:pt>
                <c:pt idx="8511">
                  <c:v>46.6666712115208</c:v>
                </c:pt>
                <c:pt idx="8512">
                  <c:v>53.333335866530739</c:v>
                </c:pt>
                <c:pt idx="8513">
                  <c:v>46.6666712115208</c:v>
                </c:pt>
                <c:pt idx="8514">
                  <c:v>46.6666712115208</c:v>
                </c:pt>
                <c:pt idx="8515">
                  <c:v>46.6666712115208</c:v>
                </c:pt>
                <c:pt idx="8516">
                  <c:v>46.6666712115208</c:v>
                </c:pt>
                <c:pt idx="8517">
                  <c:v>53.333335866530739</c:v>
                </c:pt>
                <c:pt idx="8518">
                  <c:v>46.6666712115208</c:v>
                </c:pt>
                <c:pt idx="8519">
                  <c:v>46.6666712115208</c:v>
                </c:pt>
                <c:pt idx="8520">
                  <c:v>46.6666712115208</c:v>
                </c:pt>
                <c:pt idx="8521">
                  <c:v>46.6666712115208</c:v>
                </c:pt>
                <c:pt idx="8522">
                  <c:v>46.6666712115208</c:v>
                </c:pt>
                <c:pt idx="8523">
                  <c:v>46.6666712115208</c:v>
                </c:pt>
                <c:pt idx="8524">
                  <c:v>46.6666712115208</c:v>
                </c:pt>
                <c:pt idx="8525">
                  <c:v>46.6666712115208</c:v>
                </c:pt>
                <c:pt idx="8526">
                  <c:v>46.6666712115208</c:v>
                </c:pt>
                <c:pt idx="8527">
                  <c:v>46.6666712115208</c:v>
                </c:pt>
                <c:pt idx="8528">
                  <c:v>46.6666712115208</c:v>
                </c:pt>
                <c:pt idx="8529">
                  <c:v>46.6666712115208</c:v>
                </c:pt>
                <c:pt idx="8530">
                  <c:v>46.6666712115208</c:v>
                </c:pt>
                <c:pt idx="8531">
                  <c:v>46.6666712115208</c:v>
                </c:pt>
                <c:pt idx="8532">
                  <c:v>46.6666712115208</c:v>
                </c:pt>
                <c:pt idx="8533">
                  <c:v>46.6666712115208</c:v>
                </c:pt>
                <c:pt idx="8534">
                  <c:v>46.6666712115208</c:v>
                </c:pt>
                <c:pt idx="8535">
                  <c:v>46.6666712115208</c:v>
                </c:pt>
                <c:pt idx="8536">
                  <c:v>46.6666712115208</c:v>
                </c:pt>
                <c:pt idx="8537">
                  <c:v>40.000003452102327</c:v>
                </c:pt>
                <c:pt idx="8538">
                  <c:v>46.6666712115208</c:v>
                </c:pt>
                <c:pt idx="8539">
                  <c:v>46.6666712115208</c:v>
                </c:pt>
                <c:pt idx="8540">
                  <c:v>53.333335866530739</c:v>
                </c:pt>
                <c:pt idx="8541">
                  <c:v>60.000003625949198</c:v>
                </c:pt>
                <c:pt idx="8542">
                  <c:v>66.666671385368005</c:v>
                </c:pt>
                <c:pt idx="8543">
                  <c:v>73.333339144785995</c:v>
                </c:pt>
                <c:pt idx="8544">
                  <c:v>80.000006904204653</c:v>
                </c:pt>
                <c:pt idx="8545">
                  <c:v>86.66667466362334</c:v>
                </c:pt>
                <c:pt idx="8546">
                  <c:v>86.66667466362334</c:v>
                </c:pt>
                <c:pt idx="8547">
                  <c:v>86.66667466362334</c:v>
                </c:pt>
                <c:pt idx="8548">
                  <c:v>80.000006904204653</c:v>
                </c:pt>
                <c:pt idx="8549">
                  <c:v>86.66667466362334</c:v>
                </c:pt>
                <c:pt idx="8550">
                  <c:v>86.66667466362334</c:v>
                </c:pt>
                <c:pt idx="8551">
                  <c:v>80.000006904204653</c:v>
                </c:pt>
                <c:pt idx="8552">
                  <c:v>80.000006904204653</c:v>
                </c:pt>
                <c:pt idx="8553">
                  <c:v>80.000006904204653</c:v>
                </c:pt>
                <c:pt idx="8554">
                  <c:v>73.333339144785995</c:v>
                </c:pt>
                <c:pt idx="8555">
                  <c:v>80.000006904204653</c:v>
                </c:pt>
                <c:pt idx="8556">
                  <c:v>73.333339144785995</c:v>
                </c:pt>
                <c:pt idx="8557">
                  <c:v>80.000006904204653</c:v>
                </c:pt>
                <c:pt idx="8558">
                  <c:v>73.333339144785995</c:v>
                </c:pt>
                <c:pt idx="8559">
                  <c:v>73.333339144785995</c:v>
                </c:pt>
                <c:pt idx="8560">
                  <c:v>66.666671385368005</c:v>
                </c:pt>
                <c:pt idx="8561">
                  <c:v>73.333339144785995</c:v>
                </c:pt>
                <c:pt idx="8562">
                  <c:v>73.333339144785995</c:v>
                </c:pt>
                <c:pt idx="8563">
                  <c:v>66.666671385368005</c:v>
                </c:pt>
                <c:pt idx="8564">
                  <c:v>66.666671385368005</c:v>
                </c:pt>
                <c:pt idx="8565">
                  <c:v>66.666671385368005</c:v>
                </c:pt>
                <c:pt idx="8566">
                  <c:v>66.666671385368005</c:v>
                </c:pt>
                <c:pt idx="8567">
                  <c:v>66.666671385368005</c:v>
                </c:pt>
                <c:pt idx="8568">
                  <c:v>66.666671385368005</c:v>
                </c:pt>
                <c:pt idx="8569">
                  <c:v>66.666671385368005</c:v>
                </c:pt>
                <c:pt idx="8570">
                  <c:v>60.000003625949198</c:v>
                </c:pt>
                <c:pt idx="8571">
                  <c:v>66.666671385368005</c:v>
                </c:pt>
                <c:pt idx="8572">
                  <c:v>66.666671385368005</c:v>
                </c:pt>
                <c:pt idx="8573">
                  <c:v>60.000003625949198</c:v>
                </c:pt>
                <c:pt idx="8574">
                  <c:v>60.000003625949198</c:v>
                </c:pt>
                <c:pt idx="8575">
                  <c:v>60.000003625949198</c:v>
                </c:pt>
                <c:pt idx="8576">
                  <c:v>66.666671385368005</c:v>
                </c:pt>
                <c:pt idx="8577">
                  <c:v>60.000003625949198</c:v>
                </c:pt>
                <c:pt idx="8578">
                  <c:v>60.000003625949198</c:v>
                </c:pt>
                <c:pt idx="8579">
                  <c:v>60.000003625949198</c:v>
                </c:pt>
                <c:pt idx="8580">
                  <c:v>60.000003625949198</c:v>
                </c:pt>
                <c:pt idx="8581">
                  <c:v>60.000003625949198</c:v>
                </c:pt>
                <c:pt idx="8582">
                  <c:v>60.000003625949198</c:v>
                </c:pt>
                <c:pt idx="8583">
                  <c:v>53.333335866530739</c:v>
                </c:pt>
                <c:pt idx="8584">
                  <c:v>60.000003625949198</c:v>
                </c:pt>
                <c:pt idx="8585">
                  <c:v>60.000003625949198</c:v>
                </c:pt>
                <c:pt idx="8586">
                  <c:v>60.000003625949198</c:v>
                </c:pt>
                <c:pt idx="8587">
                  <c:v>53.333335866530739</c:v>
                </c:pt>
                <c:pt idx="8588">
                  <c:v>60.000003625949198</c:v>
                </c:pt>
                <c:pt idx="8589">
                  <c:v>60.000003625949198</c:v>
                </c:pt>
                <c:pt idx="8590">
                  <c:v>53.333335866530739</c:v>
                </c:pt>
                <c:pt idx="8591">
                  <c:v>60.000003625949198</c:v>
                </c:pt>
                <c:pt idx="8592">
                  <c:v>53.333335866530739</c:v>
                </c:pt>
                <c:pt idx="8593">
                  <c:v>60.000003625949198</c:v>
                </c:pt>
                <c:pt idx="8594">
                  <c:v>53.333335866530739</c:v>
                </c:pt>
                <c:pt idx="8595">
                  <c:v>60.000003625949198</c:v>
                </c:pt>
                <c:pt idx="8596">
                  <c:v>53.333335866530739</c:v>
                </c:pt>
                <c:pt idx="8597">
                  <c:v>60.000003625949198</c:v>
                </c:pt>
                <c:pt idx="8598">
                  <c:v>53.333335866530739</c:v>
                </c:pt>
                <c:pt idx="8599">
                  <c:v>60.000003625949198</c:v>
                </c:pt>
                <c:pt idx="8600">
                  <c:v>53.333335866530739</c:v>
                </c:pt>
                <c:pt idx="8601">
                  <c:v>53.333335866530739</c:v>
                </c:pt>
                <c:pt idx="8602">
                  <c:v>53.333335866530739</c:v>
                </c:pt>
                <c:pt idx="8603">
                  <c:v>60.000003625949198</c:v>
                </c:pt>
                <c:pt idx="8604">
                  <c:v>53.333335866530739</c:v>
                </c:pt>
                <c:pt idx="8605">
                  <c:v>53.333335866530739</c:v>
                </c:pt>
                <c:pt idx="8606">
                  <c:v>53.333335866530739</c:v>
                </c:pt>
                <c:pt idx="8607">
                  <c:v>53.333335866530739</c:v>
                </c:pt>
                <c:pt idx="8608">
                  <c:v>53.333335866530739</c:v>
                </c:pt>
                <c:pt idx="8609">
                  <c:v>53.333335866530739</c:v>
                </c:pt>
                <c:pt idx="8610">
                  <c:v>53.333335866530739</c:v>
                </c:pt>
                <c:pt idx="8611">
                  <c:v>53.333335866530739</c:v>
                </c:pt>
                <c:pt idx="8612">
                  <c:v>53.333335866530739</c:v>
                </c:pt>
                <c:pt idx="8613">
                  <c:v>53.333335866530739</c:v>
                </c:pt>
                <c:pt idx="8614">
                  <c:v>53.333335866530739</c:v>
                </c:pt>
                <c:pt idx="8615">
                  <c:v>53.333335866530739</c:v>
                </c:pt>
                <c:pt idx="8616">
                  <c:v>46.6666712115208</c:v>
                </c:pt>
                <c:pt idx="8617">
                  <c:v>53.333335866530739</c:v>
                </c:pt>
                <c:pt idx="8618">
                  <c:v>53.333335866530739</c:v>
                </c:pt>
                <c:pt idx="8619">
                  <c:v>46.6666712115208</c:v>
                </c:pt>
                <c:pt idx="8620">
                  <c:v>53.333335866530739</c:v>
                </c:pt>
                <c:pt idx="8621">
                  <c:v>53.333335866530739</c:v>
                </c:pt>
                <c:pt idx="8622">
                  <c:v>46.6666712115208</c:v>
                </c:pt>
                <c:pt idx="8623">
                  <c:v>53.333335866530739</c:v>
                </c:pt>
                <c:pt idx="8624">
                  <c:v>46.6666712115208</c:v>
                </c:pt>
                <c:pt idx="8625">
                  <c:v>53.333335866530739</c:v>
                </c:pt>
                <c:pt idx="8626">
                  <c:v>46.6666712115208</c:v>
                </c:pt>
                <c:pt idx="8627">
                  <c:v>46.6666712115208</c:v>
                </c:pt>
                <c:pt idx="8628">
                  <c:v>53.333335866530739</c:v>
                </c:pt>
                <c:pt idx="8629">
                  <c:v>46.6666712115208</c:v>
                </c:pt>
                <c:pt idx="8630">
                  <c:v>46.6666712115208</c:v>
                </c:pt>
                <c:pt idx="8631">
                  <c:v>53.333335866530739</c:v>
                </c:pt>
                <c:pt idx="8632">
                  <c:v>46.6666712115208</c:v>
                </c:pt>
                <c:pt idx="8633">
                  <c:v>46.6666712115208</c:v>
                </c:pt>
                <c:pt idx="8634">
                  <c:v>53.333335866530739</c:v>
                </c:pt>
                <c:pt idx="8635">
                  <c:v>46.6666712115208</c:v>
                </c:pt>
                <c:pt idx="8636">
                  <c:v>46.6666712115208</c:v>
                </c:pt>
                <c:pt idx="8637">
                  <c:v>46.6666712115208</c:v>
                </c:pt>
                <c:pt idx="8638">
                  <c:v>46.6666712115208</c:v>
                </c:pt>
                <c:pt idx="8639">
                  <c:v>46.6666712115208</c:v>
                </c:pt>
                <c:pt idx="8640">
                  <c:v>53.333335866530739</c:v>
                </c:pt>
                <c:pt idx="8641">
                  <c:v>46.6666712115208</c:v>
                </c:pt>
                <c:pt idx="8642">
                  <c:v>46.6666712115208</c:v>
                </c:pt>
                <c:pt idx="8643">
                  <c:v>46.6666712115208</c:v>
                </c:pt>
                <c:pt idx="8644">
                  <c:v>46.6666712115208</c:v>
                </c:pt>
                <c:pt idx="8645">
                  <c:v>46.6666712115208</c:v>
                </c:pt>
                <c:pt idx="8646">
                  <c:v>46.6666712115208</c:v>
                </c:pt>
                <c:pt idx="8647">
                  <c:v>46.6666712115208</c:v>
                </c:pt>
                <c:pt idx="8648">
                  <c:v>46.6666712115208</c:v>
                </c:pt>
                <c:pt idx="8649">
                  <c:v>46.6666712115208</c:v>
                </c:pt>
                <c:pt idx="8650">
                  <c:v>46.6666712115208</c:v>
                </c:pt>
                <c:pt idx="8651">
                  <c:v>40.000003452102327</c:v>
                </c:pt>
                <c:pt idx="8652">
                  <c:v>46.6666712115208</c:v>
                </c:pt>
                <c:pt idx="8653">
                  <c:v>46.6666712115208</c:v>
                </c:pt>
                <c:pt idx="8654">
                  <c:v>46.6666712115208</c:v>
                </c:pt>
                <c:pt idx="8655">
                  <c:v>40.000003452102327</c:v>
                </c:pt>
                <c:pt idx="8656">
                  <c:v>46.6666712115208</c:v>
                </c:pt>
                <c:pt idx="8657">
                  <c:v>46.6666712115208</c:v>
                </c:pt>
                <c:pt idx="8658">
                  <c:v>40.000003452102327</c:v>
                </c:pt>
                <c:pt idx="8659">
                  <c:v>46.6666712115208</c:v>
                </c:pt>
                <c:pt idx="8660">
                  <c:v>40.000003452102327</c:v>
                </c:pt>
                <c:pt idx="8661">
                  <c:v>46.6666712115208</c:v>
                </c:pt>
                <c:pt idx="8662">
                  <c:v>40.000003452102327</c:v>
                </c:pt>
                <c:pt idx="8663">
                  <c:v>46.6666712115208</c:v>
                </c:pt>
                <c:pt idx="8664">
                  <c:v>40.000003452102327</c:v>
                </c:pt>
                <c:pt idx="8665">
                  <c:v>40.000003452102327</c:v>
                </c:pt>
                <c:pt idx="8666">
                  <c:v>46.6666712115208</c:v>
                </c:pt>
                <c:pt idx="8667">
                  <c:v>40.000003452102327</c:v>
                </c:pt>
                <c:pt idx="8668">
                  <c:v>40.000003452102327</c:v>
                </c:pt>
                <c:pt idx="8669">
                  <c:v>40.000003452102327</c:v>
                </c:pt>
                <c:pt idx="8670">
                  <c:v>40.000003452102327</c:v>
                </c:pt>
                <c:pt idx="8671">
                  <c:v>40.000003452102327</c:v>
                </c:pt>
                <c:pt idx="8672">
                  <c:v>40.000003452102327</c:v>
                </c:pt>
                <c:pt idx="8673">
                  <c:v>40.000003452102327</c:v>
                </c:pt>
                <c:pt idx="8674">
                  <c:v>40.000003452102327</c:v>
                </c:pt>
                <c:pt idx="8675">
                  <c:v>40.000003452102327</c:v>
                </c:pt>
                <c:pt idx="8676">
                  <c:v>40.000003452102327</c:v>
                </c:pt>
                <c:pt idx="8677">
                  <c:v>40.000003452102327</c:v>
                </c:pt>
                <c:pt idx="8678">
                  <c:v>33.333335692683868</c:v>
                </c:pt>
                <c:pt idx="8679">
                  <c:v>40.000003452102327</c:v>
                </c:pt>
                <c:pt idx="8680">
                  <c:v>40.000003452102327</c:v>
                </c:pt>
                <c:pt idx="8681">
                  <c:v>40.000003452102327</c:v>
                </c:pt>
                <c:pt idx="8682">
                  <c:v>40.000003452102327</c:v>
                </c:pt>
                <c:pt idx="8683">
                  <c:v>33.333335692683868</c:v>
                </c:pt>
                <c:pt idx="8684">
                  <c:v>40.000003452102327</c:v>
                </c:pt>
                <c:pt idx="8685">
                  <c:v>40.000003452102327</c:v>
                </c:pt>
                <c:pt idx="8686">
                  <c:v>33.333335692683868</c:v>
                </c:pt>
                <c:pt idx="8687">
                  <c:v>40.000003452102327</c:v>
                </c:pt>
                <c:pt idx="8688">
                  <c:v>40.000003452102327</c:v>
                </c:pt>
                <c:pt idx="8689">
                  <c:v>33.333335692683868</c:v>
                </c:pt>
                <c:pt idx="8690">
                  <c:v>40.000003452102327</c:v>
                </c:pt>
                <c:pt idx="8691">
                  <c:v>33.333335692683868</c:v>
                </c:pt>
                <c:pt idx="8692">
                  <c:v>40.000003452102327</c:v>
                </c:pt>
                <c:pt idx="8693">
                  <c:v>40.000003452102327</c:v>
                </c:pt>
                <c:pt idx="8694">
                  <c:v>33.333335692683868</c:v>
                </c:pt>
                <c:pt idx="8695">
                  <c:v>40.000003452102327</c:v>
                </c:pt>
                <c:pt idx="8696">
                  <c:v>33.333335692683868</c:v>
                </c:pt>
                <c:pt idx="8697">
                  <c:v>40.000003452102327</c:v>
                </c:pt>
                <c:pt idx="8698">
                  <c:v>33.333335692683868</c:v>
                </c:pt>
                <c:pt idx="8699">
                  <c:v>33.333335692683868</c:v>
                </c:pt>
                <c:pt idx="8700">
                  <c:v>40.000003452102327</c:v>
                </c:pt>
                <c:pt idx="8701">
                  <c:v>33.333335692683868</c:v>
                </c:pt>
                <c:pt idx="8702">
                  <c:v>40.000003452102327</c:v>
                </c:pt>
                <c:pt idx="8703">
                  <c:v>33.333335692683868</c:v>
                </c:pt>
                <c:pt idx="8704">
                  <c:v>33.333335692683868</c:v>
                </c:pt>
                <c:pt idx="8705">
                  <c:v>40.000003452102327</c:v>
                </c:pt>
                <c:pt idx="8706">
                  <c:v>33.333335692683868</c:v>
                </c:pt>
                <c:pt idx="8707">
                  <c:v>33.333335692683868</c:v>
                </c:pt>
                <c:pt idx="8708">
                  <c:v>40.000003452102327</c:v>
                </c:pt>
                <c:pt idx="8709">
                  <c:v>33.333335692683868</c:v>
                </c:pt>
                <c:pt idx="8710">
                  <c:v>33.333335692683868</c:v>
                </c:pt>
                <c:pt idx="8711">
                  <c:v>33.333335692683868</c:v>
                </c:pt>
                <c:pt idx="8712">
                  <c:v>33.333335692683868</c:v>
                </c:pt>
                <c:pt idx="8713">
                  <c:v>40.000003452102327</c:v>
                </c:pt>
                <c:pt idx="8714">
                  <c:v>33.333335692683868</c:v>
                </c:pt>
                <c:pt idx="8715">
                  <c:v>33.333335692683868</c:v>
                </c:pt>
                <c:pt idx="8716">
                  <c:v>33.333335692683868</c:v>
                </c:pt>
                <c:pt idx="8717">
                  <c:v>33.333335692683868</c:v>
                </c:pt>
                <c:pt idx="8718">
                  <c:v>33.333335692683868</c:v>
                </c:pt>
                <c:pt idx="8719">
                  <c:v>33.333335692683868</c:v>
                </c:pt>
                <c:pt idx="8720">
                  <c:v>33.333335692683868</c:v>
                </c:pt>
                <c:pt idx="8721">
                  <c:v>40.000003452102327</c:v>
                </c:pt>
                <c:pt idx="8722">
                  <c:v>33.333335692683868</c:v>
                </c:pt>
                <c:pt idx="8723">
                  <c:v>33.333335692683868</c:v>
                </c:pt>
                <c:pt idx="8724">
                  <c:v>33.333335692683868</c:v>
                </c:pt>
                <c:pt idx="8725">
                  <c:v>33.333335692683868</c:v>
                </c:pt>
                <c:pt idx="8726">
                  <c:v>33.333335692683868</c:v>
                </c:pt>
                <c:pt idx="8727">
                  <c:v>33.333335692683868</c:v>
                </c:pt>
                <c:pt idx="8728">
                  <c:v>33.333335692683868</c:v>
                </c:pt>
                <c:pt idx="8729">
                  <c:v>33.333335692683868</c:v>
                </c:pt>
                <c:pt idx="8730">
                  <c:v>33.333335692683868</c:v>
                </c:pt>
                <c:pt idx="8731">
                  <c:v>33.333335692683868</c:v>
                </c:pt>
                <c:pt idx="8732">
                  <c:v>33.333335692683868</c:v>
                </c:pt>
                <c:pt idx="8733">
                  <c:v>33.333335692683868</c:v>
                </c:pt>
                <c:pt idx="8734">
                  <c:v>33.333335692683868</c:v>
                </c:pt>
                <c:pt idx="8735">
                  <c:v>33.333335692683868</c:v>
                </c:pt>
                <c:pt idx="8736">
                  <c:v>33.333335692683868</c:v>
                </c:pt>
                <c:pt idx="8737">
                  <c:v>33.333335692683868</c:v>
                </c:pt>
                <c:pt idx="8738">
                  <c:v>33.333335692683868</c:v>
                </c:pt>
                <c:pt idx="8739">
                  <c:v>33.333335692683868</c:v>
                </c:pt>
                <c:pt idx="8740">
                  <c:v>40.000003452102327</c:v>
                </c:pt>
                <c:pt idx="8741">
                  <c:v>33.333335692683868</c:v>
                </c:pt>
                <c:pt idx="8742">
                  <c:v>33.333335692683868</c:v>
                </c:pt>
                <c:pt idx="8743">
                  <c:v>33.333335692683868</c:v>
                </c:pt>
                <c:pt idx="8744">
                  <c:v>33.333335692683868</c:v>
                </c:pt>
                <c:pt idx="8745">
                  <c:v>33.333335692683868</c:v>
                </c:pt>
                <c:pt idx="8746">
                  <c:v>33.333335692683868</c:v>
                </c:pt>
                <c:pt idx="8747">
                  <c:v>33.333335692683868</c:v>
                </c:pt>
                <c:pt idx="8748">
                  <c:v>33.333335692683868</c:v>
                </c:pt>
                <c:pt idx="8749">
                  <c:v>33.333335692683868</c:v>
                </c:pt>
                <c:pt idx="8750">
                  <c:v>33.333335692683868</c:v>
                </c:pt>
                <c:pt idx="8751">
                  <c:v>33.333335692683868</c:v>
                </c:pt>
                <c:pt idx="8752">
                  <c:v>33.333335692683868</c:v>
                </c:pt>
                <c:pt idx="8753">
                  <c:v>33.333335692683868</c:v>
                </c:pt>
                <c:pt idx="8754">
                  <c:v>33.333335692683868</c:v>
                </c:pt>
                <c:pt idx="8755">
                  <c:v>33.333335692683868</c:v>
                </c:pt>
                <c:pt idx="8756">
                  <c:v>33.333335692683868</c:v>
                </c:pt>
                <c:pt idx="8757">
                  <c:v>26.666667933265401</c:v>
                </c:pt>
                <c:pt idx="8758">
                  <c:v>33.333335692683868</c:v>
                </c:pt>
                <c:pt idx="8759">
                  <c:v>33.333335692683868</c:v>
                </c:pt>
                <c:pt idx="8760">
                  <c:v>33.333335692683868</c:v>
                </c:pt>
                <c:pt idx="8761">
                  <c:v>33.333335692683868</c:v>
                </c:pt>
                <c:pt idx="8762">
                  <c:v>33.333335692683868</c:v>
                </c:pt>
                <c:pt idx="8763">
                  <c:v>33.333335692683868</c:v>
                </c:pt>
                <c:pt idx="8764">
                  <c:v>33.333335692683868</c:v>
                </c:pt>
                <c:pt idx="8765">
                  <c:v>33.333335692683868</c:v>
                </c:pt>
                <c:pt idx="8766">
                  <c:v>26.666667933265401</c:v>
                </c:pt>
                <c:pt idx="8767">
                  <c:v>33.333335692683868</c:v>
                </c:pt>
                <c:pt idx="8768">
                  <c:v>33.333335692683868</c:v>
                </c:pt>
                <c:pt idx="8769">
                  <c:v>33.333335692683868</c:v>
                </c:pt>
                <c:pt idx="8770">
                  <c:v>33.333335692683868</c:v>
                </c:pt>
                <c:pt idx="8771">
                  <c:v>33.333335692683868</c:v>
                </c:pt>
                <c:pt idx="8772">
                  <c:v>26.666667933265401</c:v>
                </c:pt>
                <c:pt idx="8773">
                  <c:v>33.333335692683868</c:v>
                </c:pt>
                <c:pt idx="8774">
                  <c:v>33.333335692683868</c:v>
                </c:pt>
                <c:pt idx="8775">
                  <c:v>33.333335692683868</c:v>
                </c:pt>
                <c:pt idx="8776">
                  <c:v>33.333335692683868</c:v>
                </c:pt>
                <c:pt idx="8777">
                  <c:v>26.666667933265401</c:v>
                </c:pt>
                <c:pt idx="8778">
                  <c:v>33.333335692683868</c:v>
                </c:pt>
                <c:pt idx="8779">
                  <c:v>33.333335692683868</c:v>
                </c:pt>
                <c:pt idx="8780">
                  <c:v>33.333335692683868</c:v>
                </c:pt>
                <c:pt idx="8781">
                  <c:v>33.333335692683868</c:v>
                </c:pt>
                <c:pt idx="8782">
                  <c:v>33.333335692683868</c:v>
                </c:pt>
                <c:pt idx="8783">
                  <c:v>33.333335692683868</c:v>
                </c:pt>
                <c:pt idx="8784">
                  <c:v>33.333335692683868</c:v>
                </c:pt>
                <c:pt idx="8785">
                  <c:v>33.333335692683868</c:v>
                </c:pt>
                <c:pt idx="8786">
                  <c:v>26.666667933265401</c:v>
                </c:pt>
                <c:pt idx="8787">
                  <c:v>33.333335692683868</c:v>
                </c:pt>
                <c:pt idx="8788">
                  <c:v>33.333335692683868</c:v>
                </c:pt>
                <c:pt idx="8789">
                  <c:v>33.333335692683868</c:v>
                </c:pt>
                <c:pt idx="8790">
                  <c:v>33.333335692683868</c:v>
                </c:pt>
                <c:pt idx="8791">
                  <c:v>33.333335692683868</c:v>
                </c:pt>
                <c:pt idx="8792">
                  <c:v>33.333335692683868</c:v>
                </c:pt>
                <c:pt idx="8793">
                  <c:v>26.666667933265401</c:v>
                </c:pt>
                <c:pt idx="8794">
                  <c:v>33.333335692683868</c:v>
                </c:pt>
                <c:pt idx="8795">
                  <c:v>33.333335692683868</c:v>
                </c:pt>
                <c:pt idx="8796">
                  <c:v>40.000003452102327</c:v>
                </c:pt>
                <c:pt idx="8797">
                  <c:v>33.333335692683868</c:v>
                </c:pt>
                <c:pt idx="8798">
                  <c:v>33.333335692683868</c:v>
                </c:pt>
                <c:pt idx="8799">
                  <c:v>46.6666712115208</c:v>
                </c:pt>
                <c:pt idx="8800">
                  <c:v>46.6666712115208</c:v>
                </c:pt>
                <c:pt idx="8801">
                  <c:v>46.6666712115208</c:v>
                </c:pt>
                <c:pt idx="8802">
                  <c:v>53.333335866530739</c:v>
                </c:pt>
                <c:pt idx="8803">
                  <c:v>60.000003625949198</c:v>
                </c:pt>
                <c:pt idx="8804">
                  <c:v>53.333335866530739</c:v>
                </c:pt>
                <c:pt idx="8805">
                  <c:v>66.666671385368005</c:v>
                </c:pt>
                <c:pt idx="8806">
                  <c:v>66.666671385368005</c:v>
                </c:pt>
                <c:pt idx="8807">
                  <c:v>86.66667466362334</c:v>
                </c:pt>
                <c:pt idx="8808">
                  <c:v>133.33334277073533</c:v>
                </c:pt>
                <c:pt idx="8809">
                  <c:v>186.66668484608331</c:v>
                </c:pt>
                <c:pt idx="8810">
                  <c:v>233.33330949147532</c:v>
                </c:pt>
                <c:pt idx="8811">
                  <c:v>273.3332415421807</c:v>
                </c:pt>
                <c:pt idx="8812">
                  <c:v>293.33320756753267</c:v>
                </c:pt>
                <c:pt idx="8813">
                  <c:v>313.33317359288532</c:v>
                </c:pt>
                <c:pt idx="8814">
                  <c:v>319.99982893466938</c:v>
                </c:pt>
                <c:pt idx="8815">
                  <c:v>353.33310564358999</c:v>
                </c:pt>
                <c:pt idx="8816">
                  <c:v>379.99972701072664</c:v>
                </c:pt>
                <c:pt idx="8817">
                  <c:v>393.33303769429534</c:v>
                </c:pt>
                <c:pt idx="8818">
                  <c:v>406.6663483778633</c:v>
                </c:pt>
                <c:pt idx="8819">
                  <c:v>419.999659061432</c:v>
                </c:pt>
                <c:pt idx="8820">
                  <c:v>413.33300371964805</c:v>
                </c:pt>
                <c:pt idx="8821">
                  <c:v>413.33300371964805</c:v>
                </c:pt>
                <c:pt idx="8822">
                  <c:v>406.6663483778633</c:v>
                </c:pt>
                <c:pt idx="8823">
                  <c:v>393.33303769429534</c:v>
                </c:pt>
                <c:pt idx="8824">
                  <c:v>386.66638235251133</c:v>
                </c:pt>
                <c:pt idx="8825">
                  <c:v>406.6663483778633</c:v>
                </c:pt>
                <c:pt idx="8826">
                  <c:v>439.99969959259067</c:v>
                </c:pt>
                <c:pt idx="8827">
                  <c:v>466.66642030080129</c:v>
                </c:pt>
                <c:pt idx="8828">
                  <c:v>526.66654189427663</c:v>
                </c:pt>
                <c:pt idx="8829">
                  <c:v>593.33334366480528</c:v>
                </c:pt>
                <c:pt idx="8830">
                  <c:v>620.00006437301658</c:v>
                </c:pt>
                <c:pt idx="8831">
                  <c:v>640.00010490417469</c:v>
                </c:pt>
                <c:pt idx="8832">
                  <c:v>646.66678508122743</c:v>
                </c:pt>
                <c:pt idx="8833">
                  <c:v>646.66678508122743</c:v>
                </c:pt>
                <c:pt idx="8834">
                  <c:v>646.66678508122743</c:v>
                </c:pt>
                <c:pt idx="8835">
                  <c:v>640.00010490417469</c:v>
                </c:pt>
                <c:pt idx="8836">
                  <c:v>626.66674455006944</c:v>
                </c:pt>
                <c:pt idx="8837">
                  <c:v>613.33338419596328</c:v>
                </c:pt>
                <c:pt idx="8838">
                  <c:v>600.00002384185802</c:v>
                </c:pt>
                <c:pt idx="8839">
                  <c:v>573.33330313364661</c:v>
                </c:pt>
                <c:pt idx="8840">
                  <c:v>559.99994277954124</c:v>
                </c:pt>
                <c:pt idx="8841">
                  <c:v>526.66654189427663</c:v>
                </c:pt>
                <c:pt idx="8842">
                  <c:v>506.6665013631187</c:v>
                </c:pt>
                <c:pt idx="8843">
                  <c:v>486.66646083196002</c:v>
                </c:pt>
                <c:pt idx="8844">
                  <c:v>466.66642030080129</c:v>
                </c:pt>
                <c:pt idx="8845">
                  <c:v>439.99969959259067</c:v>
                </c:pt>
                <c:pt idx="8846">
                  <c:v>433.33301941553731</c:v>
                </c:pt>
                <c:pt idx="8847">
                  <c:v>486.66646083196002</c:v>
                </c:pt>
                <c:pt idx="8848">
                  <c:v>640.00010490417469</c:v>
                </c:pt>
                <c:pt idx="8849">
                  <c:v>726.66694720585997</c:v>
                </c:pt>
                <c:pt idx="8850">
                  <c:v>773.33370844523336</c:v>
                </c:pt>
                <c:pt idx="8851">
                  <c:v>786.66706879933997</c:v>
                </c:pt>
                <c:pt idx="8852">
                  <c:v>800.00042915344</c:v>
                </c:pt>
                <c:pt idx="8853">
                  <c:v>793.3337489763868</c:v>
                </c:pt>
                <c:pt idx="8854">
                  <c:v>800.00042915344</c:v>
                </c:pt>
                <c:pt idx="8855">
                  <c:v>800.00042915344</c:v>
                </c:pt>
                <c:pt idx="8856">
                  <c:v>800.00042915344</c:v>
                </c:pt>
                <c:pt idx="8857">
                  <c:v>806.6671093304933</c:v>
                </c:pt>
                <c:pt idx="8858">
                  <c:v>806.6671093304933</c:v>
                </c:pt>
                <c:pt idx="8859">
                  <c:v>820.00046968460003</c:v>
                </c:pt>
                <c:pt idx="8860">
                  <c:v>813.33378950754661</c:v>
                </c:pt>
                <c:pt idx="8861">
                  <c:v>820.00046968460003</c:v>
                </c:pt>
                <c:pt idx="8862">
                  <c:v>820.00046968460003</c:v>
                </c:pt>
                <c:pt idx="8863">
                  <c:v>813.33378950754661</c:v>
                </c:pt>
                <c:pt idx="8864">
                  <c:v>820.00046968460003</c:v>
                </c:pt>
                <c:pt idx="8865">
                  <c:v>840.00051021575996</c:v>
                </c:pt>
                <c:pt idx="8866">
                  <c:v>866.66723092397331</c:v>
                </c:pt>
                <c:pt idx="8867">
                  <c:v>886.66727145512652</c:v>
                </c:pt>
                <c:pt idx="8868">
                  <c:v>900.00063180923325</c:v>
                </c:pt>
                <c:pt idx="8869">
                  <c:v>900.00063180923325</c:v>
                </c:pt>
                <c:pt idx="8870">
                  <c:v>900.00063180923325</c:v>
                </c:pt>
                <c:pt idx="8871">
                  <c:v>900.00063180923325</c:v>
                </c:pt>
                <c:pt idx="8872">
                  <c:v>900.00063180923325</c:v>
                </c:pt>
                <c:pt idx="8873">
                  <c:v>913.33399216333999</c:v>
                </c:pt>
                <c:pt idx="8874">
                  <c:v>966.66743357975997</c:v>
                </c:pt>
                <c:pt idx="8875">
                  <c:v>1020.0008749961867</c:v>
                </c:pt>
                <c:pt idx="8876">
                  <c:v>1046.6675957043933</c:v>
                </c:pt>
                <c:pt idx="8877">
                  <c:v>1060.0009560584999</c:v>
                </c:pt>
                <c:pt idx="8878">
                  <c:v>1060.0009560584999</c:v>
                </c:pt>
                <c:pt idx="8879">
                  <c:v>1060.0009560584999</c:v>
                </c:pt>
                <c:pt idx="8880">
                  <c:v>1060.0009560584999</c:v>
                </c:pt>
                <c:pt idx="8881">
                  <c:v>1060.0009560584999</c:v>
                </c:pt>
                <c:pt idx="8882">
                  <c:v>1060.0009560584999</c:v>
                </c:pt>
                <c:pt idx="8883">
                  <c:v>1046.6675957043933</c:v>
                </c:pt>
                <c:pt idx="8884">
                  <c:v>1053.3342758814465</c:v>
                </c:pt>
                <c:pt idx="8885">
                  <c:v>1040.0009155273467</c:v>
                </c:pt>
                <c:pt idx="8886">
                  <c:v>1033.3342353502933</c:v>
                </c:pt>
                <c:pt idx="8887">
                  <c:v>1033.3342353502933</c:v>
                </c:pt>
                <c:pt idx="8888">
                  <c:v>1020.0008749961867</c:v>
                </c:pt>
                <c:pt idx="8889">
                  <c:v>1026.6675551732401</c:v>
                </c:pt>
                <c:pt idx="8890">
                  <c:v>1013.3341948191335</c:v>
                </c:pt>
                <c:pt idx="8891">
                  <c:v>1013.3341948191335</c:v>
                </c:pt>
                <c:pt idx="8892">
                  <c:v>1000.0008344650266</c:v>
                </c:pt>
                <c:pt idx="8893">
                  <c:v>1000.0008344650266</c:v>
                </c:pt>
                <c:pt idx="8894">
                  <c:v>993.33415428797332</c:v>
                </c:pt>
                <c:pt idx="8895">
                  <c:v>986.6674741109199</c:v>
                </c:pt>
                <c:pt idx="8896">
                  <c:v>973.33411375681328</c:v>
                </c:pt>
                <c:pt idx="8897">
                  <c:v>973.33411375681328</c:v>
                </c:pt>
                <c:pt idx="8898">
                  <c:v>960.00075340270655</c:v>
                </c:pt>
                <c:pt idx="8899">
                  <c:v>960.00075340270655</c:v>
                </c:pt>
                <c:pt idx="8900">
                  <c:v>946.66739304860675</c:v>
                </c:pt>
                <c:pt idx="8901">
                  <c:v>946.66739304860675</c:v>
                </c:pt>
                <c:pt idx="8902">
                  <c:v>933.33403269450002</c:v>
                </c:pt>
                <c:pt idx="8903">
                  <c:v>933.33403269450002</c:v>
                </c:pt>
                <c:pt idx="8904">
                  <c:v>920.00067234039329</c:v>
                </c:pt>
                <c:pt idx="8905">
                  <c:v>913.33399216333999</c:v>
                </c:pt>
                <c:pt idx="8906">
                  <c:v>900.00063180923325</c:v>
                </c:pt>
                <c:pt idx="8907">
                  <c:v>900.00063180923325</c:v>
                </c:pt>
                <c:pt idx="8908">
                  <c:v>886.66727145512652</c:v>
                </c:pt>
                <c:pt idx="8909">
                  <c:v>880.00059127807333</c:v>
                </c:pt>
                <c:pt idx="8910">
                  <c:v>873.33391110102673</c:v>
                </c:pt>
                <c:pt idx="8911">
                  <c:v>860.00055074692</c:v>
                </c:pt>
                <c:pt idx="8912">
                  <c:v>853.33387056986658</c:v>
                </c:pt>
                <c:pt idx="8913">
                  <c:v>840.00051021575996</c:v>
                </c:pt>
                <c:pt idx="8914">
                  <c:v>833.33383003870665</c:v>
                </c:pt>
                <c:pt idx="8915">
                  <c:v>826.66714986165346</c:v>
                </c:pt>
                <c:pt idx="8916">
                  <c:v>813.33378950754661</c:v>
                </c:pt>
                <c:pt idx="8917">
                  <c:v>806.6671093304933</c:v>
                </c:pt>
                <c:pt idx="8918">
                  <c:v>800.00042915344</c:v>
                </c:pt>
                <c:pt idx="8919">
                  <c:v>780.00038862228678</c:v>
                </c:pt>
                <c:pt idx="8920">
                  <c:v>773.33370844523336</c:v>
                </c:pt>
                <c:pt idx="8921">
                  <c:v>760.00034809112674</c:v>
                </c:pt>
                <c:pt idx="8922">
                  <c:v>746.66698773702012</c:v>
                </c:pt>
                <c:pt idx="8923">
                  <c:v>726.66694720585997</c:v>
                </c:pt>
                <c:pt idx="8924">
                  <c:v>713.33358685175335</c:v>
                </c:pt>
                <c:pt idx="8925">
                  <c:v>686.6668661435466</c:v>
                </c:pt>
                <c:pt idx="8926">
                  <c:v>666.66682561238667</c:v>
                </c:pt>
                <c:pt idx="8927">
                  <c:v>633.33342472712195</c:v>
                </c:pt>
                <c:pt idx="8928">
                  <c:v>593.33334366480528</c:v>
                </c:pt>
                <c:pt idx="8929">
                  <c:v>533.33322207133006</c:v>
                </c:pt>
                <c:pt idx="8930">
                  <c:v>499.99982118606601</c:v>
                </c:pt>
                <c:pt idx="8931">
                  <c:v>453.33305994669598</c:v>
                </c:pt>
                <c:pt idx="8932">
                  <c:v>426.66633923848468</c:v>
                </c:pt>
                <c:pt idx="8933">
                  <c:v>406.6663483778633</c:v>
                </c:pt>
                <c:pt idx="8934">
                  <c:v>393.33303769429534</c:v>
                </c:pt>
                <c:pt idx="8935">
                  <c:v>379.99972701072664</c:v>
                </c:pt>
                <c:pt idx="8936">
                  <c:v>366.66641632715869</c:v>
                </c:pt>
                <c:pt idx="8937">
                  <c:v>353.33310564358999</c:v>
                </c:pt>
                <c:pt idx="8938">
                  <c:v>346.66645030180604</c:v>
                </c:pt>
                <c:pt idx="8939">
                  <c:v>333.33313961823802</c:v>
                </c:pt>
                <c:pt idx="8940">
                  <c:v>319.99982893466938</c:v>
                </c:pt>
                <c:pt idx="8941">
                  <c:v>306.66651825110131</c:v>
                </c:pt>
                <c:pt idx="8942">
                  <c:v>306.66651825110131</c:v>
                </c:pt>
                <c:pt idx="8943">
                  <c:v>293.33320756753267</c:v>
                </c:pt>
                <c:pt idx="8944">
                  <c:v>293.33320756753267</c:v>
                </c:pt>
                <c:pt idx="8945">
                  <c:v>279.99989688396465</c:v>
                </c:pt>
                <c:pt idx="8946">
                  <c:v>273.3332415421807</c:v>
                </c:pt>
                <c:pt idx="8947">
                  <c:v>266.66658620039595</c:v>
                </c:pt>
                <c:pt idx="8948">
                  <c:v>259.999930858612</c:v>
                </c:pt>
                <c:pt idx="8949">
                  <c:v>253.333275516828</c:v>
                </c:pt>
                <c:pt idx="8950">
                  <c:v>246.66662017504402</c:v>
                </c:pt>
                <c:pt idx="8951">
                  <c:v>246.66662017504402</c:v>
                </c:pt>
                <c:pt idx="8952">
                  <c:v>239.99996483325933</c:v>
                </c:pt>
                <c:pt idx="8953">
                  <c:v>233.33330949147532</c:v>
                </c:pt>
                <c:pt idx="8954">
                  <c:v>226.66665414969137</c:v>
                </c:pt>
                <c:pt idx="8955">
                  <c:v>219.99999880790736</c:v>
                </c:pt>
                <c:pt idx="8956">
                  <c:v>219.99999880790736</c:v>
                </c:pt>
                <c:pt idx="8957">
                  <c:v>213.33334346612267</c:v>
                </c:pt>
                <c:pt idx="8958">
                  <c:v>213.33334346612267</c:v>
                </c:pt>
                <c:pt idx="8959">
                  <c:v>213.33334346612267</c:v>
                </c:pt>
                <c:pt idx="8960">
                  <c:v>226.66665414969137</c:v>
                </c:pt>
                <c:pt idx="8961">
                  <c:v>233.33330949147532</c:v>
                </c:pt>
                <c:pt idx="8962">
                  <c:v>246.66662017504402</c:v>
                </c:pt>
                <c:pt idx="8963">
                  <c:v>246.66662017504402</c:v>
                </c:pt>
                <c:pt idx="8964">
                  <c:v>246.66662017504402</c:v>
                </c:pt>
                <c:pt idx="8965">
                  <c:v>253.333275516828</c:v>
                </c:pt>
                <c:pt idx="8966">
                  <c:v>253.333275516828</c:v>
                </c:pt>
                <c:pt idx="8967">
                  <c:v>246.66662017504402</c:v>
                </c:pt>
                <c:pt idx="8968">
                  <c:v>253.333275516828</c:v>
                </c:pt>
                <c:pt idx="8969">
                  <c:v>246.66662017504402</c:v>
                </c:pt>
                <c:pt idx="8970">
                  <c:v>246.66662017504402</c:v>
                </c:pt>
                <c:pt idx="8971">
                  <c:v>246.66662017504402</c:v>
                </c:pt>
                <c:pt idx="8972">
                  <c:v>239.99996483325933</c:v>
                </c:pt>
                <c:pt idx="8973">
                  <c:v>239.99996483325933</c:v>
                </c:pt>
                <c:pt idx="8974">
                  <c:v>239.99996483325933</c:v>
                </c:pt>
                <c:pt idx="8975">
                  <c:v>239.99996483325933</c:v>
                </c:pt>
                <c:pt idx="8976">
                  <c:v>233.33330949147532</c:v>
                </c:pt>
                <c:pt idx="8977">
                  <c:v>233.33330949147532</c:v>
                </c:pt>
                <c:pt idx="8978">
                  <c:v>233.33330949147532</c:v>
                </c:pt>
                <c:pt idx="8979">
                  <c:v>226.66665414969137</c:v>
                </c:pt>
                <c:pt idx="8980">
                  <c:v>226.66665414969137</c:v>
                </c:pt>
                <c:pt idx="8981">
                  <c:v>226.66665414969137</c:v>
                </c:pt>
                <c:pt idx="8982">
                  <c:v>219.99999880790736</c:v>
                </c:pt>
                <c:pt idx="8983">
                  <c:v>219.99999880790736</c:v>
                </c:pt>
                <c:pt idx="8984">
                  <c:v>213.33334346612267</c:v>
                </c:pt>
                <c:pt idx="8985">
                  <c:v>219.99999880790736</c:v>
                </c:pt>
                <c:pt idx="8986">
                  <c:v>213.33334346612267</c:v>
                </c:pt>
                <c:pt idx="8987">
                  <c:v>206.66668812433866</c:v>
                </c:pt>
                <c:pt idx="8988">
                  <c:v>213.33334346612267</c:v>
                </c:pt>
                <c:pt idx="8989">
                  <c:v>206.66668812433866</c:v>
                </c:pt>
                <c:pt idx="8990">
                  <c:v>200.00002036492</c:v>
                </c:pt>
                <c:pt idx="8991">
                  <c:v>206.66668812433866</c:v>
                </c:pt>
                <c:pt idx="8992">
                  <c:v>200.00002036492</c:v>
                </c:pt>
                <c:pt idx="8993">
                  <c:v>200.00002036492</c:v>
                </c:pt>
                <c:pt idx="8994">
                  <c:v>200.00002036492</c:v>
                </c:pt>
                <c:pt idx="8995">
                  <c:v>193.333352605502</c:v>
                </c:pt>
                <c:pt idx="8996">
                  <c:v>193.333352605502</c:v>
                </c:pt>
                <c:pt idx="8997">
                  <c:v>193.333352605502</c:v>
                </c:pt>
                <c:pt idx="8998">
                  <c:v>193.333352605502</c:v>
                </c:pt>
                <c:pt idx="8999">
                  <c:v>186.66668484608331</c:v>
                </c:pt>
                <c:pt idx="9000">
                  <c:v>193.333352605502</c:v>
                </c:pt>
                <c:pt idx="9001">
                  <c:v>180.00001708666468</c:v>
                </c:pt>
                <c:pt idx="9002">
                  <c:v>186.66668484608331</c:v>
                </c:pt>
                <c:pt idx="9003">
                  <c:v>180.00001708666468</c:v>
                </c:pt>
                <c:pt idx="9004">
                  <c:v>180.00001708666468</c:v>
                </c:pt>
                <c:pt idx="9005">
                  <c:v>180.00001708666468</c:v>
                </c:pt>
                <c:pt idx="9006">
                  <c:v>180.00001708666468</c:v>
                </c:pt>
                <c:pt idx="9007">
                  <c:v>173.33334932724668</c:v>
                </c:pt>
                <c:pt idx="9008">
                  <c:v>173.33334932724668</c:v>
                </c:pt>
                <c:pt idx="9009">
                  <c:v>166.66668156782802</c:v>
                </c:pt>
                <c:pt idx="9010">
                  <c:v>166.66668156782802</c:v>
                </c:pt>
                <c:pt idx="9011">
                  <c:v>166.66668156782802</c:v>
                </c:pt>
                <c:pt idx="9012">
                  <c:v>166.66668156782802</c:v>
                </c:pt>
                <c:pt idx="9013">
                  <c:v>160.00001380840931</c:v>
                </c:pt>
                <c:pt idx="9014">
                  <c:v>160.00001380840931</c:v>
                </c:pt>
                <c:pt idx="9015">
                  <c:v>160.00001380840931</c:v>
                </c:pt>
                <c:pt idx="9016">
                  <c:v>153.33334604899068</c:v>
                </c:pt>
                <c:pt idx="9017">
                  <c:v>153.33334604899068</c:v>
                </c:pt>
                <c:pt idx="9018">
                  <c:v>153.33334604899068</c:v>
                </c:pt>
                <c:pt idx="9019">
                  <c:v>146.66667828957267</c:v>
                </c:pt>
                <c:pt idx="9020">
                  <c:v>146.66667828957267</c:v>
                </c:pt>
                <c:pt idx="9021">
                  <c:v>146.66667828957267</c:v>
                </c:pt>
                <c:pt idx="9022">
                  <c:v>146.66667828957267</c:v>
                </c:pt>
                <c:pt idx="9023">
                  <c:v>140.00001053015401</c:v>
                </c:pt>
                <c:pt idx="9024">
                  <c:v>140.00001053015401</c:v>
                </c:pt>
                <c:pt idx="9025">
                  <c:v>140.00001053015401</c:v>
                </c:pt>
                <c:pt idx="9026">
                  <c:v>140.00001053015401</c:v>
                </c:pt>
                <c:pt idx="9027">
                  <c:v>133.33334277073533</c:v>
                </c:pt>
                <c:pt idx="9028">
                  <c:v>133.33334277073533</c:v>
                </c:pt>
                <c:pt idx="9029">
                  <c:v>133.33334277073533</c:v>
                </c:pt>
                <c:pt idx="9030">
                  <c:v>133.33334277073533</c:v>
                </c:pt>
                <c:pt idx="9031">
                  <c:v>133.33334277073533</c:v>
                </c:pt>
                <c:pt idx="9032">
                  <c:v>140.00001053015401</c:v>
                </c:pt>
                <c:pt idx="9033">
                  <c:v>140.00001053015401</c:v>
                </c:pt>
                <c:pt idx="9034">
                  <c:v>140.00001053015401</c:v>
                </c:pt>
                <c:pt idx="9035">
                  <c:v>140.00001053015401</c:v>
                </c:pt>
                <c:pt idx="9036">
                  <c:v>140.00001053015401</c:v>
                </c:pt>
                <c:pt idx="9037">
                  <c:v>140.00001053015401</c:v>
                </c:pt>
                <c:pt idx="9038">
                  <c:v>140.00001053015401</c:v>
                </c:pt>
                <c:pt idx="9039">
                  <c:v>140.00001053015401</c:v>
                </c:pt>
                <c:pt idx="9040">
                  <c:v>140.00001053015401</c:v>
                </c:pt>
                <c:pt idx="9041">
                  <c:v>140.00001053015401</c:v>
                </c:pt>
                <c:pt idx="9042">
                  <c:v>146.66667828957267</c:v>
                </c:pt>
                <c:pt idx="9043">
                  <c:v>146.66667828957267</c:v>
                </c:pt>
                <c:pt idx="9044">
                  <c:v>153.33334604899068</c:v>
                </c:pt>
                <c:pt idx="9045">
                  <c:v>160.00001380840931</c:v>
                </c:pt>
                <c:pt idx="9046">
                  <c:v>160.00001380840931</c:v>
                </c:pt>
                <c:pt idx="9047">
                  <c:v>160.00001380840931</c:v>
                </c:pt>
                <c:pt idx="9048">
                  <c:v>166.66668156782802</c:v>
                </c:pt>
                <c:pt idx="9049">
                  <c:v>166.66668156782802</c:v>
                </c:pt>
                <c:pt idx="9050">
                  <c:v>166.66668156782802</c:v>
                </c:pt>
                <c:pt idx="9051">
                  <c:v>166.66668156782802</c:v>
                </c:pt>
                <c:pt idx="9052">
                  <c:v>160.00001380840931</c:v>
                </c:pt>
                <c:pt idx="9053">
                  <c:v>166.66668156782802</c:v>
                </c:pt>
                <c:pt idx="9054">
                  <c:v>166.66668156782802</c:v>
                </c:pt>
                <c:pt idx="9055">
                  <c:v>166.66668156782802</c:v>
                </c:pt>
                <c:pt idx="9056">
                  <c:v>160.00001380840931</c:v>
                </c:pt>
                <c:pt idx="9057">
                  <c:v>166.66668156782802</c:v>
                </c:pt>
                <c:pt idx="9058">
                  <c:v>160.00001380840931</c:v>
                </c:pt>
                <c:pt idx="9059">
                  <c:v>160.00001380840931</c:v>
                </c:pt>
                <c:pt idx="9060">
                  <c:v>160.00001380840931</c:v>
                </c:pt>
                <c:pt idx="9061">
                  <c:v>160.00001380840931</c:v>
                </c:pt>
                <c:pt idx="9062">
                  <c:v>160.00001380840931</c:v>
                </c:pt>
                <c:pt idx="9063">
                  <c:v>160.00001380840931</c:v>
                </c:pt>
                <c:pt idx="9064">
                  <c:v>160.00001380840931</c:v>
                </c:pt>
                <c:pt idx="9065">
                  <c:v>153.33334604899068</c:v>
                </c:pt>
                <c:pt idx="9066">
                  <c:v>153.33334604899068</c:v>
                </c:pt>
                <c:pt idx="9067">
                  <c:v>153.33334604899068</c:v>
                </c:pt>
                <c:pt idx="9068">
                  <c:v>153.33334604899068</c:v>
                </c:pt>
                <c:pt idx="9069">
                  <c:v>153.33334604899068</c:v>
                </c:pt>
                <c:pt idx="9070">
                  <c:v>146.66667828957267</c:v>
                </c:pt>
                <c:pt idx="9071">
                  <c:v>153.33334604899068</c:v>
                </c:pt>
                <c:pt idx="9072">
                  <c:v>146.66667828957267</c:v>
                </c:pt>
                <c:pt idx="9073">
                  <c:v>146.66667828957267</c:v>
                </c:pt>
                <c:pt idx="9074">
                  <c:v>146.66667828957267</c:v>
                </c:pt>
                <c:pt idx="9075">
                  <c:v>146.66667828957267</c:v>
                </c:pt>
                <c:pt idx="9076">
                  <c:v>140.00001053015401</c:v>
                </c:pt>
                <c:pt idx="9077">
                  <c:v>140.00001053015401</c:v>
                </c:pt>
                <c:pt idx="9078">
                  <c:v>146.66667828957267</c:v>
                </c:pt>
                <c:pt idx="9079">
                  <c:v>133.33334277073533</c:v>
                </c:pt>
                <c:pt idx="9080">
                  <c:v>140.00001053015401</c:v>
                </c:pt>
                <c:pt idx="9081">
                  <c:v>140.00001053015401</c:v>
                </c:pt>
                <c:pt idx="9082">
                  <c:v>133.33334277073533</c:v>
                </c:pt>
                <c:pt idx="9083">
                  <c:v>140.00001053015401</c:v>
                </c:pt>
                <c:pt idx="9084">
                  <c:v>133.33334277073533</c:v>
                </c:pt>
                <c:pt idx="9085">
                  <c:v>133.33334277073533</c:v>
                </c:pt>
                <c:pt idx="9086">
                  <c:v>133.33334277073533</c:v>
                </c:pt>
                <c:pt idx="9087">
                  <c:v>133.33334277073533</c:v>
                </c:pt>
                <c:pt idx="9088">
                  <c:v>133.33334277073533</c:v>
                </c:pt>
                <c:pt idx="9089">
                  <c:v>126.66667501131664</c:v>
                </c:pt>
                <c:pt idx="9090">
                  <c:v>133.33334277073533</c:v>
                </c:pt>
                <c:pt idx="9091">
                  <c:v>126.66667501131664</c:v>
                </c:pt>
                <c:pt idx="9092">
                  <c:v>126.66667501131664</c:v>
                </c:pt>
                <c:pt idx="9093">
                  <c:v>126.66667501131664</c:v>
                </c:pt>
                <c:pt idx="9094">
                  <c:v>126.66667501131664</c:v>
                </c:pt>
                <c:pt idx="9095">
                  <c:v>126.66667501131664</c:v>
                </c:pt>
                <c:pt idx="9096">
                  <c:v>120.00000725189867</c:v>
                </c:pt>
                <c:pt idx="9097">
                  <c:v>126.66667501131664</c:v>
                </c:pt>
                <c:pt idx="9098">
                  <c:v>120.00000725189867</c:v>
                </c:pt>
                <c:pt idx="9099">
                  <c:v>120.00000725189867</c:v>
                </c:pt>
                <c:pt idx="9100">
                  <c:v>120.00000725189867</c:v>
                </c:pt>
                <c:pt idx="9101">
                  <c:v>120.00000725189867</c:v>
                </c:pt>
                <c:pt idx="9102">
                  <c:v>120.00000725189867</c:v>
                </c:pt>
                <c:pt idx="9103">
                  <c:v>120.00000725189867</c:v>
                </c:pt>
                <c:pt idx="9104">
                  <c:v>113.33333949248001</c:v>
                </c:pt>
                <c:pt idx="9105">
                  <c:v>120.00000725189867</c:v>
                </c:pt>
                <c:pt idx="9106">
                  <c:v>113.33333949248001</c:v>
                </c:pt>
                <c:pt idx="9107">
                  <c:v>113.33333949248001</c:v>
                </c:pt>
                <c:pt idx="9108">
                  <c:v>113.33333949248001</c:v>
                </c:pt>
                <c:pt idx="9109">
                  <c:v>113.33333949248001</c:v>
                </c:pt>
                <c:pt idx="9110">
                  <c:v>113.33333949248001</c:v>
                </c:pt>
                <c:pt idx="9111">
                  <c:v>106.66667173306134</c:v>
                </c:pt>
                <c:pt idx="9112">
                  <c:v>113.33333949248001</c:v>
                </c:pt>
                <c:pt idx="9113">
                  <c:v>106.66667173306134</c:v>
                </c:pt>
                <c:pt idx="9114">
                  <c:v>106.66667173306134</c:v>
                </c:pt>
                <c:pt idx="9115">
                  <c:v>106.66667173306134</c:v>
                </c:pt>
                <c:pt idx="9116">
                  <c:v>106.66667173306134</c:v>
                </c:pt>
                <c:pt idx="9117">
                  <c:v>106.66667173306134</c:v>
                </c:pt>
                <c:pt idx="9118">
                  <c:v>106.66667173306134</c:v>
                </c:pt>
                <c:pt idx="9119">
                  <c:v>106.66667173306134</c:v>
                </c:pt>
                <c:pt idx="9120">
                  <c:v>106.66667173306134</c:v>
                </c:pt>
                <c:pt idx="9121">
                  <c:v>100.00001018246</c:v>
                </c:pt>
                <c:pt idx="9122">
                  <c:v>106.66667173306134</c:v>
                </c:pt>
                <c:pt idx="9123">
                  <c:v>100.00001018246</c:v>
                </c:pt>
                <c:pt idx="9124">
                  <c:v>100.00001018246</c:v>
                </c:pt>
                <c:pt idx="9125">
                  <c:v>100.00001018246</c:v>
                </c:pt>
                <c:pt idx="9126">
                  <c:v>100.00001018246</c:v>
                </c:pt>
                <c:pt idx="9127">
                  <c:v>100.00001018246</c:v>
                </c:pt>
                <c:pt idx="9128">
                  <c:v>100.00001018246</c:v>
                </c:pt>
                <c:pt idx="9129">
                  <c:v>100.00001018246</c:v>
                </c:pt>
                <c:pt idx="9130">
                  <c:v>100.00001018246</c:v>
                </c:pt>
                <c:pt idx="9131">
                  <c:v>93.333342423041344</c:v>
                </c:pt>
                <c:pt idx="9132">
                  <c:v>100.00001018246</c:v>
                </c:pt>
                <c:pt idx="9133">
                  <c:v>93.333342423041344</c:v>
                </c:pt>
                <c:pt idx="9134">
                  <c:v>93.333342423041344</c:v>
                </c:pt>
                <c:pt idx="9135">
                  <c:v>93.333342423041344</c:v>
                </c:pt>
                <c:pt idx="9136">
                  <c:v>93.333342423041344</c:v>
                </c:pt>
                <c:pt idx="9137">
                  <c:v>93.333342423041344</c:v>
                </c:pt>
                <c:pt idx="9138">
                  <c:v>93.333342423041344</c:v>
                </c:pt>
                <c:pt idx="9139">
                  <c:v>93.333342423041344</c:v>
                </c:pt>
                <c:pt idx="9140">
                  <c:v>93.333342423041344</c:v>
                </c:pt>
                <c:pt idx="9141">
                  <c:v>86.66667466362334</c:v>
                </c:pt>
                <c:pt idx="9142">
                  <c:v>93.333342423041344</c:v>
                </c:pt>
                <c:pt idx="9143">
                  <c:v>86.66667466362334</c:v>
                </c:pt>
                <c:pt idx="9144">
                  <c:v>93.333342423041344</c:v>
                </c:pt>
                <c:pt idx="9145">
                  <c:v>86.66667466362334</c:v>
                </c:pt>
                <c:pt idx="9146">
                  <c:v>86.66667466362334</c:v>
                </c:pt>
                <c:pt idx="9147">
                  <c:v>93.333342423041344</c:v>
                </c:pt>
                <c:pt idx="9148">
                  <c:v>86.66667466362334</c:v>
                </c:pt>
                <c:pt idx="9149">
                  <c:v>86.66667466362334</c:v>
                </c:pt>
                <c:pt idx="9150">
                  <c:v>86.66667466362334</c:v>
                </c:pt>
                <c:pt idx="9151">
                  <c:v>86.66667466362334</c:v>
                </c:pt>
                <c:pt idx="9152">
                  <c:v>80.000006904204653</c:v>
                </c:pt>
                <c:pt idx="9153">
                  <c:v>86.66667466362334</c:v>
                </c:pt>
                <c:pt idx="9154">
                  <c:v>86.66667466362334</c:v>
                </c:pt>
                <c:pt idx="9155">
                  <c:v>86.66667466362334</c:v>
                </c:pt>
                <c:pt idx="9156">
                  <c:v>80.000006904204653</c:v>
                </c:pt>
                <c:pt idx="9157">
                  <c:v>86.66667466362334</c:v>
                </c:pt>
                <c:pt idx="9158">
                  <c:v>80.000006904204653</c:v>
                </c:pt>
                <c:pt idx="9159">
                  <c:v>86.66667466362334</c:v>
                </c:pt>
                <c:pt idx="9160">
                  <c:v>80.000006904204653</c:v>
                </c:pt>
                <c:pt idx="9161">
                  <c:v>80.000006904204653</c:v>
                </c:pt>
                <c:pt idx="9162">
                  <c:v>80.000006904204653</c:v>
                </c:pt>
                <c:pt idx="9163">
                  <c:v>86.66667466362334</c:v>
                </c:pt>
                <c:pt idx="9164">
                  <c:v>80.000006904204653</c:v>
                </c:pt>
                <c:pt idx="9165">
                  <c:v>80.000006904204653</c:v>
                </c:pt>
                <c:pt idx="9166">
                  <c:v>80.000006904204653</c:v>
                </c:pt>
                <c:pt idx="9167">
                  <c:v>80.000006904204653</c:v>
                </c:pt>
                <c:pt idx="9168">
                  <c:v>80.000006904204653</c:v>
                </c:pt>
                <c:pt idx="9169">
                  <c:v>80.000006904204653</c:v>
                </c:pt>
                <c:pt idx="9170">
                  <c:v>80.000006904204653</c:v>
                </c:pt>
                <c:pt idx="9171">
                  <c:v>80.000006904204653</c:v>
                </c:pt>
                <c:pt idx="9172">
                  <c:v>80.000006904204653</c:v>
                </c:pt>
                <c:pt idx="9173">
                  <c:v>80.000006904204653</c:v>
                </c:pt>
                <c:pt idx="9174">
                  <c:v>80.000006904204653</c:v>
                </c:pt>
                <c:pt idx="9175">
                  <c:v>73.333339144785995</c:v>
                </c:pt>
                <c:pt idx="9176">
                  <c:v>80.000006904204653</c:v>
                </c:pt>
                <c:pt idx="9177">
                  <c:v>80.000006904204653</c:v>
                </c:pt>
                <c:pt idx="9178">
                  <c:v>73.333339144785995</c:v>
                </c:pt>
                <c:pt idx="9179">
                  <c:v>80.000006904204653</c:v>
                </c:pt>
                <c:pt idx="9180">
                  <c:v>73.333339144785995</c:v>
                </c:pt>
                <c:pt idx="9181">
                  <c:v>73.333339144785995</c:v>
                </c:pt>
                <c:pt idx="9182">
                  <c:v>80.000006904204653</c:v>
                </c:pt>
                <c:pt idx="9183">
                  <c:v>73.333339144785995</c:v>
                </c:pt>
                <c:pt idx="9184">
                  <c:v>73.333339144785995</c:v>
                </c:pt>
                <c:pt idx="9185">
                  <c:v>73.333339144785995</c:v>
                </c:pt>
                <c:pt idx="9186">
                  <c:v>73.333339144785995</c:v>
                </c:pt>
                <c:pt idx="9187">
                  <c:v>73.333339144785995</c:v>
                </c:pt>
                <c:pt idx="9188">
                  <c:v>73.333339144785995</c:v>
                </c:pt>
                <c:pt idx="9189">
                  <c:v>73.333339144785995</c:v>
                </c:pt>
                <c:pt idx="9190">
                  <c:v>73.333339144785995</c:v>
                </c:pt>
                <c:pt idx="9191">
                  <c:v>73.333339144785995</c:v>
                </c:pt>
                <c:pt idx="9192">
                  <c:v>73.333339144785995</c:v>
                </c:pt>
                <c:pt idx="9193">
                  <c:v>73.333339144785995</c:v>
                </c:pt>
                <c:pt idx="9194">
                  <c:v>66.666671385368005</c:v>
                </c:pt>
                <c:pt idx="9195">
                  <c:v>73.333339144785995</c:v>
                </c:pt>
                <c:pt idx="9196">
                  <c:v>73.333339144785995</c:v>
                </c:pt>
                <c:pt idx="9197">
                  <c:v>66.666671385368005</c:v>
                </c:pt>
                <c:pt idx="9198">
                  <c:v>73.333339144785995</c:v>
                </c:pt>
                <c:pt idx="9199">
                  <c:v>73.333339144785995</c:v>
                </c:pt>
                <c:pt idx="9200">
                  <c:v>66.666671385368005</c:v>
                </c:pt>
                <c:pt idx="9201">
                  <c:v>73.333339144785995</c:v>
                </c:pt>
                <c:pt idx="9202">
                  <c:v>66.666671385368005</c:v>
                </c:pt>
                <c:pt idx="9203">
                  <c:v>73.333339144785995</c:v>
                </c:pt>
                <c:pt idx="9204">
                  <c:v>73.333339144785995</c:v>
                </c:pt>
                <c:pt idx="9205">
                  <c:v>66.666671385368005</c:v>
                </c:pt>
                <c:pt idx="9206">
                  <c:v>73.333339144785995</c:v>
                </c:pt>
                <c:pt idx="9207">
                  <c:v>66.666671385368005</c:v>
                </c:pt>
                <c:pt idx="9208">
                  <c:v>73.333339144785995</c:v>
                </c:pt>
                <c:pt idx="9209">
                  <c:v>66.666671385368005</c:v>
                </c:pt>
                <c:pt idx="9210">
                  <c:v>73.333339144785995</c:v>
                </c:pt>
                <c:pt idx="9211">
                  <c:v>66.666671385368005</c:v>
                </c:pt>
                <c:pt idx="9212">
                  <c:v>73.333339144785995</c:v>
                </c:pt>
                <c:pt idx="9213">
                  <c:v>66.666671385368005</c:v>
                </c:pt>
                <c:pt idx="9214">
                  <c:v>66.666671385368005</c:v>
                </c:pt>
                <c:pt idx="9215">
                  <c:v>73.333339144785995</c:v>
                </c:pt>
                <c:pt idx="9216">
                  <c:v>66.666671385368005</c:v>
                </c:pt>
                <c:pt idx="9217">
                  <c:v>66.666671385368005</c:v>
                </c:pt>
                <c:pt idx="9218">
                  <c:v>66.666671385368005</c:v>
                </c:pt>
                <c:pt idx="9219">
                  <c:v>73.333339144785995</c:v>
                </c:pt>
                <c:pt idx="9220">
                  <c:v>66.666671385368005</c:v>
                </c:pt>
                <c:pt idx="9221">
                  <c:v>73.333339144785995</c:v>
                </c:pt>
                <c:pt idx="9222">
                  <c:v>73.333339144785995</c:v>
                </c:pt>
                <c:pt idx="9223">
                  <c:v>80.000006904204653</c:v>
                </c:pt>
                <c:pt idx="9224">
                  <c:v>80.000006904204653</c:v>
                </c:pt>
                <c:pt idx="9225">
                  <c:v>80.000006904204653</c:v>
                </c:pt>
                <c:pt idx="9226">
                  <c:v>86.66667466362334</c:v>
                </c:pt>
                <c:pt idx="9227">
                  <c:v>80.000006904204653</c:v>
                </c:pt>
                <c:pt idx="9228">
                  <c:v>80.000006904204653</c:v>
                </c:pt>
                <c:pt idx="9229">
                  <c:v>86.66667466362334</c:v>
                </c:pt>
                <c:pt idx="9230">
                  <c:v>80.000006904204653</c:v>
                </c:pt>
                <c:pt idx="9231">
                  <c:v>86.66667466362334</c:v>
                </c:pt>
                <c:pt idx="9232">
                  <c:v>80.000006904204653</c:v>
                </c:pt>
                <c:pt idx="9233">
                  <c:v>86.66667466362334</c:v>
                </c:pt>
                <c:pt idx="9234">
                  <c:v>86.66667466362334</c:v>
                </c:pt>
                <c:pt idx="9235">
                  <c:v>86.66667466362334</c:v>
                </c:pt>
                <c:pt idx="9236">
                  <c:v>86.66667466362334</c:v>
                </c:pt>
                <c:pt idx="9237">
                  <c:v>86.66667466362334</c:v>
                </c:pt>
                <c:pt idx="9238">
                  <c:v>86.66667466362334</c:v>
                </c:pt>
                <c:pt idx="9239">
                  <c:v>86.66667466362334</c:v>
                </c:pt>
                <c:pt idx="9240">
                  <c:v>93.333342423041344</c:v>
                </c:pt>
                <c:pt idx="9241">
                  <c:v>86.66667466362334</c:v>
                </c:pt>
                <c:pt idx="9242">
                  <c:v>86.66667466362334</c:v>
                </c:pt>
                <c:pt idx="9243">
                  <c:v>86.66667466362334</c:v>
                </c:pt>
                <c:pt idx="9244">
                  <c:v>86.66667466362334</c:v>
                </c:pt>
                <c:pt idx="9245">
                  <c:v>86.66667466362334</c:v>
                </c:pt>
                <c:pt idx="9246">
                  <c:v>86.66667466362334</c:v>
                </c:pt>
                <c:pt idx="9247">
                  <c:v>86.66667466362334</c:v>
                </c:pt>
                <c:pt idx="9248">
                  <c:v>86.66667466362334</c:v>
                </c:pt>
                <c:pt idx="9249">
                  <c:v>86.66667466362334</c:v>
                </c:pt>
                <c:pt idx="9250">
                  <c:v>80.000006904204653</c:v>
                </c:pt>
                <c:pt idx="9251">
                  <c:v>86.66667466362334</c:v>
                </c:pt>
                <c:pt idx="9252">
                  <c:v>86.66667466362334</c:v>
                </c:pt>
                <c:pt idx="9253">
                  <c:v>80.000006904204653</c:v>
                </c:pt>
                <c:pt idx="9254">
                  <c:v>86.66667466362334</c:v>
                </c:pt>
                <c:pt idx="9255">
                  <c:v>80.000006904204653</c:v>
                </c:pt>
                <c:pt idx="9256">
                  <c:v>86.66667466362334</c:v>
                </c:pt>
                <c:pt idx="9257">
                  <c:v>86.66667466362334</c:v>
                </c:pt>
                <c:pt idx="9258">
                  <c:v>80.000006904204653</c:v>
                </c:pt>
                <c:pt idx="9259">
                  <c:v>86.66667466362334</c:v>
                </c:pt>
                <c:pt idx="9260">
                  <c:v>86.66667466362334</c:v>
                </c:pt>
                <c:pt idx="9261">
                  <c:v>80.000006904204653</c:v>
                </c:pt>
                <c:pt idx="9262">
                  <c:v>86.66667466362334</c:v>
                </c:pt>
                <c:pt idx="9263">
                  <c:v>80.000006904204653</c:v>
                </c:pt>
                <c:pt idx="9264">
                  <c:v>86.66667466362334</c:v>
                </c:pt>
                <c:pt idx="9265">
                  <c:v>86.66667466362334</c:v>
                </c:pt>
                <c:pt idx="9266">
                  <c:v>80.000006904204653</c:v>
                </c:pt>
                <c:pt idx="9267">
                  <c:v>86.66667466362334</c:v>
                </c:pt>
                <c:pt idx="9268">
                  <c:v>80.000006904204653</c:v>
                </c:pt>
                <c:pt idx="9269">
                  <c:v>80.000006904204653</c:v>
                </c:pt>
                <c:pt idx="9270">
                  <c:v>86.66667466362334</c:v>
                </c:pt>
                <c:pt idx="9271">
                  <c:v>80.000006904204653</c:v>
                </c:pt>
                <c:pt idx="9272">
                  <c:v>80.000006904204653</c:v>
                </c:pt>
                <c:pt idx="9273">
                  <c:v>80.000006904204653</c:v>
                </c:pt>
                <c:pt idx="9274">
                  <c:v>86.66667466362334</c:v>
                </c:pt>
                <c:pt idx="9275">
                  <c:v>80.000006904204653</c:v>
                </c:pt>
                <c:pt idx="9276">
                  <c:v>80.000006904204653</c:v>
                </c:pt>
                <c:pt idx="9277">
                  <c:v>80.000006904204653</c:v>
                </c:pt>
                <c:pt idx="9278">
                  <c:v>80.000006904204653</c:v>
                </c:pt>
                <c:pt idx="9279">
                  <c:v>80.000006904204653</c:v>
                </c:pt>
                <c:pt idx="9280">
                  <c:v>80.000006904204653</c:v>
                </c:pt>
                <c:pt idx="9281">
                  <c:v>73.333339144785995</c:v>
                </c:pt>
                <c:pt idx="9282">
                  <c:v>80.000006904204653</c:v>
                </c:pt>
                <c:pt idx="9283">
                  <c:v>80.000006904204653</c:v>
                </c:pt>
                <c:pt idx="9284">
                  <c:v>73.333339144785995</c:v>
                </c:pt>
                <c:pt idx="9285">
                  <c:v>80.000006904204653</c:v>
                </c:pt>
                <c:pt idx="9286">
                  <c:v>80.000006904204653</c:v>
                </c:pt>
                <c:pt idx="9287">
                  <c:v>73.333339144785995</c:v>
                </c:pt>
                <c:pt idx="9288">
                  <c:v>73.333339144785995</c:v>
                </c:pt>
                <c:pt idx="9289">
                  <c:v>80.000006904204653</c:v>
                </c:pt>
                <c:pt idx="9290">
                  <c:v>73.333339144785995</c:v>
                </c:pt>
                <c:pt idx="9291">
                  <c:v>80.000006904204653</c:v>
                </c:pt>
                <c:pt idx="9292">
                  <c:v>73.333339144785995</c:v>
                </c:pt>
                <c:pt idx="9293">
                  <c:v>73.333339144785995</c:v>
                </c:pt>
                <c:pt idx="9294">
                  <c:v>73.333339144785995</c:v>
                </c:pt>
                <c:pt idx="9295">
                  <c:v>80.000006904204653</c:v>
                </c:pt>
                <c:pt idx="9296">
                  <c:v>73.333339144785995</c:v>
                </c:pt>
                <c:pt idx="9297">
                  <c:v>73.333339144785995</c:v>
                </c:pt>
                <c:pt idx="9298">
                  <c:v>73.333339144785995</c:v>
                </c:pt>
                <c:pt idx="9299">
                  <c:v>73.333339144785995</c:v>
                </c:pt>
                <c:pt idx="9300">
                  <c:v>73.333339144785995</c:v>
                </c:pt>
                <c:pt idx="9301">
                  <c:v>73.333339144785995</c:v>
                </c:pt>
                <c:pt idx="9302">
                  <c:v>73.333339144785995</c:v>
                </c:pt>
                <c:pt idx="9303">
                  <c:v>73.333339144785995</c:v>
                </c:pt>
                <c:pt idx="9304">
                  <c:v>73.333339144785995</c:v>
                </c:pt>
                <c:pt idx="9305">
                  <c:v>73.333339144785995</c:v>
                </c:pt>
                <c:pt idx="9306">
                  <c:v>66.666671385368005</c:v>
                </c:pt>
                <c:pt idx="9307">
                  <c:v>73.333339144785995</c:v>
                </c:pt>
                <c:pt idx="9308">
                  <c:v>66.666671385368005</c:v>
                </c:pt>
                <c:pt idx="9309">
                  <c:v>73.333339144785995</c:v>
                </c:pt>
                <c:pt idx="9310">
                  <c:v>66.666671385368005</c:v>
                </c:pt>
                <c:pt idx="9311">
                  <c:v>73.333339144785995</c:v>
                </c:pt>
                <c:pt idx="9312">
                  <c:v>66.666671385368005</c:v>
                </c:pt>
                <c:pt idx="9313">
                  <c:v>73.333339144785995</c:v>
                </c:pt>
                <c:pt idx="9314">
                  <c:v>66.666671385368005</c:v>
                </c:pt>
                <c:pt idx="9315">
                  <c:v>66.666671385368005</c:v>
                </c:pt>
                <c:pt idx="9316">
                  <c:v>73.333339144785995</c:v>
                </c:pt>
                <c:pt idx="9317">
                  <c:v>66.666671385368005</c:v>
                </c:pt>
                <c:pt idx="9318">
                  <c:v>66.666671385368005</c:v>
                </c:pt>
                <c:pt idx="9319">
                  <c:v>73.333339144785995</c:v>
                </c:pt>
                <c:pt idx="9320">
                  <c:v>66.666671385368005</c:v>
                </c:pt>
                <c:pt idx="9321">
                  <c:v>66.666671385368005</c:v>
                </c:pt>
                <c:pt idx="9322">
                  <c:v>66.666671385368005</c:v>
                </c:pt>
                <c:pt idx="9323">
                  <c:v>66.666671385368005</c:v>
                </c:pt>
                <c:pt idx="9324">
                  <c:v>66.666671385368005</c:v>
                </c:pt>
                <c:pt idx="9325">
                  <c:v>66.666671385368005</c:v>
                </c:pt>
                <c:pt idx="9326">
                  <c:v>66.666671385368005</c:v>
                </c:pt>
                <c:pt idx="9327">
                  <c:v>66.666671385368005</c:v>
                </c:pt>
                <c:pt idx="9328">
                  <c:v>66.666671385368005</c:v>
                </c:pt>
                <c:pt idx="9329">
                  <c:v>66.666671385368005</c:v>
                </c:pt>
                <c:pt idx="9330">
                  <c:v>60.000003625949198</c:v>
                </c:pt>
                <c:pt idx="9331">
                  <c:v>66.666671385368005</c:v>
                </c:pt>
                <c:pt idx="9332">
                  <c:v>66.666671385368005</c:v>
                </c:pt>
                <c:pt idx="9333">
                  <c:v>60.000003625949198</c:v>
                </c:pt>
                <c:pt idx="9334">
                  <c:v>66.666671385368005</c:v>
                </c:pt>
                <c:pt idx="9335">
                  <c:v>60.000003625949198</c:v>
                </c:pt>
                <c:pt idx="9336">
                  <c:v>66.666671385368005</c:v>
                </c:pt>
                <c:pt idx="9337">
                  <c:v>60.000003625949198</c:v>
                </c:pt>
                <c:pt idx="9338">
                  <c:v>66.666671385368005</c:v>
                </c:pt>
                <c:pt idx="9339">
                  <c:v>60.000003625949198</c:v>
                </c:pt>
                <c:pt idx="9340">
                  <c:v>60.000003625949198</c:v>
                </c:pt>
                <c:pt idx="9341">
                  <c:v>60.000003625949198</c:v>
                </c:pt>
                <c:pt idx="9342">
                  <c:v>60.000003625949198</c:v>
                </c:pt>
                <c:pt idx="9343">
                  <c:v>66.666671385368005</c:v>
                </c:pt>
                <c:pt idx="9344">
                  <c:v>60.000003625949198</c:v>
                </c:pt>
                <c:pt idx="9345">
                  <c:v>60.000003625949198</c:v>
                </c:pt>
                <c:pt idx="9346">
                  <c:v>60.000003625949198</c:v>
                </c:pt>
                <c:pt idx="9347">
                  <c:v>60.000003625949198</c:v>
                </c:pt>
                <c:pt idx="9348">
                  <c:v>60.000003625949198</c:v>
                </c:pt>
                <c:pt idx="9349">
                  <c:v>60.000003625949198</c:v>
                </c:pt>
                <c:pt idx="9350">
                  <c:v>60.000003625949198</c:v>
                </c:pt>
                <c:pt idx="9351">
                  <c:v>60.000003625949198</c:v>
                </c:pt>
                <c:pt idx="9352">
                  <c:v>60.000003625949198</c:v>
                </c:pt>
                <c:pt idx="9353">
                  <c:v>60.000003625949198</c:v>
                </c:pt>
                <c:pt idx="9354">
                  <c:v>60.000003625949198</c:v>
                </c:pt>
                <c:pt idx="9355">
                  <c:v>60.000003625949198</c:v>
                </c:pt>
                <c:pt idx="9356">
                  <c:v>60.000003625949198</c:v>
                </c:pt>
                <c:pt idx="9357">
                  <c:v>60.000003625949198</c:v>
                </c:pt>
                <c:pt idx="9358">
                  <c:v>60.000003625949198</c:v>
                </c:pt>
                <c:pt idx="9359">
                  <c:v>60.000003625949198</c:v>
                </c:pt>
                <c:pt idx="9360">
                  <c:v>53.333335866530739</c:v>
                </c:pt>
                <c:pt idx="9361">
                  <c:v>60.000003625949198</c:v>
                </c:pt>
                <c:pt idx="9362">
                  <c:v>60.000003625949198</c:v>
                </c:pt>
                <c:pt idx="9363">
                  <c:v>53.333335866530739</c:v>
                </c:pt>
                <c:pt idx="9364">
                  <c:v>60.000003625949198</c:v>
                </c:pt>
                <c:pt idx="9365">
                  <c:v>60.000003625949198</c:v>
                </c:pt>
                <c:pt idx="9366">
                  <c:v>53.333335866530739</c:v>
                </c:pt>
                <c:pt idx="9367">
                  <c:v>60.000003625949198</c:v>
                </c:pt>
                <c:pt idx="9368">
                  <c:v>53.333335866530739</c:v>
                </c:pt>
                <c:pt idx="9369">
                  <c:v>60.000003625949198</c:v>
                </c:pt>
                <c:pt idx="9370">
                  <c:v>53.333335866530739</c:v>
                </c:pt>
                <c:pt idx="9371">
                  <c:v>60.000003625949198</c:v>
                </c:pt>
                <c:pt idx="9372">
                  <c:v>53.333335866530739</c:v>
                </c:pt>
                <c:pt idx="9373">
                  <c:v>60.000003625949198</c:v>
                </c:pt>
                <c:pt idx="9374">
                  <c:v>53.333335866530739</c:v>
                </c:pt>
                <c:pt idx="9375">
                  <c:v>53.333335866530739</c:v>
                </c:pt>
                <c:pt idx="9376">
                  <c:v>53.333335866530739</c:v>
                </c:pt>
                <c:pt idx="9377">
                  <c:v>60.000003625949198</c:v>
                </c:pt>
                <c:pt idx="9378">
                  <c:v>53.333335866530739</c:v>
                </c:pt>
                <c:pt idx="9379">
                  <c:v>53.333335866530739</c:v>
                </c:pt>
                <c:pt idx="9380">
                  <c:v>53.333335866530739</c:v>
                </c:pt>
                <c:pt idx="9381">
                  <c:v>53.333335866530739</c:v>
                </c:pt>
                <c:pt idx="9382">
                  <c:v>53.333335866530739</c:v>
                </c:pt>
                <c:pt idx="9383">
                  <c:v>60.000003625949198</c:v>
                </c:pt>
                <c:pt idx="9384">
                  <c:v>53.333335866530739</c:v>
                </c:pt>
                <c:pt idx="9385">
                  <c:v>53.333335866530739</c:v>
                </c:pt>
                <c:pt idx="9386">
                  <c:v>53.333335866530739</c:v>
                </c:pt>
                <c:pt idx="9387">
                  <c:v>53.333335866530739</c:v>
                </c:pt>
                <c:pt idx="9388">
                  <c:v>53.333335866530739</c:v>
                </c:pt>
                <c:pt idx="9389">
                  <c:v>53.333335866530739</c:v>
                </c:pt>
                <c:pt idx="9390">
                  <c:v>53.333335866530739</c:v>
                </c:pt>
                <c:pt idx="9391">
                  <c:v>53.333335866530739</c:v>
                </c:pt>
                <c:pt idx="9392">
                  <c:v>53.333335866530739</c:v>
                </c:pt>
                <c:pt idx="9393">
                  <c:v>53.333335866530739</c:v>
                </c:pt>
                <c:pt idx="9394">
                  <c:v>53.333335866530739</c:v>
                </c:pt>
                <c:pt idx="9395">
                  <c:v>53.333335866530739</c:v>
                </c:pt>
                <c:pt idx="9396">
                  <c:v>53.333335866530739</c:v>
                </c:pt>
                <c:pt idx="9397">
                  <c:v>53.333335866530739</c:v>
                </c:pt>
                <c:pt idx="9398">
                  <c:v>46.6666712115208</c:v>
                </c:pt>
                <c:pt idx="9399">
                  <c:v>53.333335866530739</c:v>
                </c:pt>
                <c:pt idx="9400">
                  <c:v>53.333335866530739</c:v>
                </c:pt>
                <c:pt idx="9401">
                  <c:v>53.333335866530739</c:v>
                </c:pt>
                <c:pt idx="9402">
                  <c:v>53.333335866530739</c:v>
                </c:pt>
                <c:pt idx="9403">
                  <c:v>46.6666712115208</c:v>
                </c:pt>
                <c:pt idx="9404">
                  <c:v>53.333335866530739</c:v>
                </c:pt>
                <c:pt idx="9405">
                  <c:v>53.333335866530739</c:v>
                </c:pt>
                <c:pt idx="9406">
                  <c:v>46.6666712115208</c:v>
                </c:pt>
                <c:pt idx="9407">
                  <c:v>53.333335866530739</c:v>
                </c:pt>
                <c:pt idx="9408">
                  <c:v>46.6666712115208</c:v>
                </c:pt>
                <c:pt idx="9409">
                  <c:v>53.333335866530739</c:v>
                </c:pt>
                <c:pt idx="9410">
                  <c:v>53.333335866530739</c:v>
                </c:pt>
                <c:pt idx="9411">
                  <c:v>53.333335866530739</c:v>
                </c:pt>
                <c:pt idx="9412">
                  <c:v>46.6666712115208</c:v>
                </c:pt>
                <c:pt idx="9413">
                  <c:v>53.333335866530739</c:v>
                </c:pt>
                <c:pt idx="9414">
                  <c:v>53.333335866530739</c:v>
                </c:pt>
                <c:pt idx="9415">
                  <c:v>53.333335866530739</c:v>
                </c:pt>
                <c:pt idx="9416">
                  <c:v>53.333335866530739</c:v>
                </c:pt>
                <c:pt idx="9417">
                  <c:v>53.333335866530739</c:v>
                </c:pt>
                <c:pt idx="9418">
                  <c:v>60.000003625949198</c:v>
                </c:pt>
                <c:pt idx="9419">
                  <c:v>53.333335866530739</c:v>
                </c:pt>
                <c:pt idx="9420">
                  <c:v>53.333335866530739</c:v>
                </c:pt>
                <c:pt idx="9421">
                  <c:v>53.333335866530739</c:v>
                </c:pt>
                <c:pt idx="9422">
                  <c:v>53.333335866530739</c:v>
                </c:pt>
                <c:pt idx="9423">
                  <c:v>53.333335866530739</c:v>
                </c:pt>
                <c:pt idx="9424">
                  <c:v>53.333335866530739</c:v>
                </c:pt>
                <c:pt idx="9425">
                  <c:v>53.333335866530739</c:v>
                </c:pt>
                <c:pt idx="9426">
                  <c:v>60.000003625949198</c:v>
                </c:pt>
                <c:pt idx="9427">
                  <c:v>66.666671385368005</c:v>
                </c:pt>
                <c:pt idx="9428">
                  <c:v>86.66667466362334</c:v>
                </c:pt>
                <c:pt idx="9429">
                  <c:v>166.66668156782802</c:v>
                </c:pt>
                <c:pt idx="9430">
                  <c:v>366.66641632715869</c:v>
                </c:pt>
                <c:pt idx="9431">
                  <c:v>600.00002384185802</c:v>
                </c:pt>
                <c:pt idx="9432">
                  <c:v>720.00026702880666</c:v>
                </c:pt>
                <c:pt idx="9433">
                  <c:v>780.00038862228678</c:v>
                </c:pt>
                <c:pt idx="9434">
                  <c:v>820.00046968460003</c:v>
                </c:pt>
                <c:pt idx="9435">
                  <c:v>846.66719039281338</c:v>
                </c:pt>
                <c:pt idx="9436">
                  <c:v>873.33391110102673</c:v>
                </c:pt>
                <c:pt idx="9437">
                  <c:v>913.33399216333999</c:v>
                </c:pt>
                <c:pt idx="9438">
                  <c:v>946.66739304860675</c:v>
                </c:pt>
                <c:pt idx="9439">
                  <c:v>966.66743357975997</c:v>
                </c:pt>
                <c:pt idx="9440">
                  <c:v>960.00075340270655</c:v>
                </c:pt>
                <c:pt idx="9441">
                  <c:v>966.66743357975997</c:v>
                </c:pt>
                <c:pt idx="9442">
                  <c:v>966.66743357975997</c:v>
                </c:pt>
                <c:pt idx="9443">
                  <c:v>960.00075340270655</c:v>
                </c:pt>
                <c:pt idx="9444">
                  <c:v>960.00075340270655</c:v>
                </c:pt>
                <c:pt idx="9445">
                  <c:v>946.66739304860675</c:v>
                </c:pt>
                <c:pt idx="9446">
                  <c:v>940.00071287155345</c:v>
                </c:pt>
                <c:pt idx="9447">
                  <c:v>933.33403269450002</c:v>
                </c:pt>
                <c:pt idx="9448">
                  <c:v>926.6673525174466</c:v>
                </c:pt>
                <c:pt idx="9449">
                  <c:v>913.33399216333999</c:v>
                </c:pt>
                <c:pt idx="9450">
                  <c:v>906.66731198628668</c:v>
                </c:pt>
                <c:pt idx="9451">
                  <c:v>900.00063180923325</c:v>
                </c:pt>
                <c:pt idx="9452">
                  <c:v>886.66727145512652</c:v>
                </c:pt>
                <c:pt idx="9453">
                  <c:v>886.66727145512652</c:v>
                </c:pt>
                <c:pt idx="9454">
                  <c:v>873.33391110102673</c:v>
                </c:pt>
                <c:pt idx="9455">
                  <c:v>860.00055074692</c:v>
                </c:pt>
                <c:pt idx="9456">
                  <c:v>860.00055074692</c:v>
                </c:pt>
                <c:pt idx="9457">
                  <c:v>846.66719039281338</c:v>
                </c:pt>
                <c:pt idx="9458">
                  <c:v>840.00051021575996</c:v>
                </c:pt>
                <c:pt idx="9459">
                  <c:v>833.33383003870665</c:v>
                </c:pt>
                <c:pt idx="9460">
                  <c:v>826.66714986165346</c:v>
                </c:pt>
                <c:pt idx="9461">
                  <c:v>813.33378950754661</c:v>
                </c:pt>
                <c:pt idx="9462">
                  <c:v>806.6671093304933</c:v>
                </c:pt>
                <c:pt idx="9463">
                  <c:v>800.00042915344</c:v>
                </c:pt>
                <c:pt idx="9464">
                  <c:v>786.66706879933997</c:v>
                </c:pt>
                <c:pt idx="9465">
                  <c:v>786.66706879933997</c:v>
                </c:pt>
                <c:pt idx="9466">
                  <c:v>773.33370844523336</c:v>
                </c:pt>
                <c:pt idx="9467">
                  <c:v>766.66702826818005</c:v>
                </c:pt>
                <c:pt idx="9468">
                  <c:v>760.00034809112674</c:v>
                </c:pt>
                <c:pt idx="9469">
                  <c:v>740.0003075599667</c:v>
                </c:pt>
                <c:pt idx="9470">
                  <c:v>733.33362738291328</c:v>
                </c:pt>
                <c:pt idx="9471">
                  <c:v>726.66694720585997</c:v>
                </c:pt>
                <c:pt idx="9472">
                  <c:v>713.33358685175335</c:v>
                </c:pt>
                <c:pt idx="9473">
                  <c:v>700.00022649765333</c:v>
                </c:pt>
                <c:pt idx="9474">
                  <c:v>686.6668661435466</c:v>
                </c:pt>
                <c:pt idx="9475">
                  <c:v>666.66682561238667</c:v>
                </c:pt>
                <c:pt idx="9476">
                  <c:v>653.33346525828063</c:v>
                </c:pt>
                <c:pt idx="9477">
                  <c:v>633.33342472712195</c:v>
                </c:pt>
                <c:pt idx="9478">
                  <c:v>606.66670401891065</c:v>
                </c:pt>
                <c:pt idx="9479">
                  <c:v>573.33330313364661</c:v>
                </c:pt>
                <c:pt idx="9480">
                  <c:v>546.66658242543531</c:v>
                </c:pt>
                <c:pt idx="9481">
                  <c:v>526.66654189427663</c:v>
                </c:pt>
                <c:pt idx="9482">
                  <c:v>519.99986171722401</c:v>
                </c:pt>
                <c:pt idx="9483">
                  <c:v>506.6665013631187</c:v>
                </c:pt>
                <c:pt idx="9484">
                  <c:v>493.33314100901265</c:v>
                </c:pt>
                <c:pt idx="9485">
                  <c:v>479.99978065490734</c:v>
                </c:pt>
                <c:pt idx="9486">
                  <c:v>459.99974012374867</c:v>
                </c:pt>
                <c:pt idx="9487">
                  <c:v>453.33305994669598</c:v>
                </c:pt>
                <c:pt idx="9488">
                  <c:v>439.99969959259067</c:v>
                </c:pt>
                <c:pt idx="9489">
                  <c:v>426.66633923848468</c:v>
                </c:pt>
                <c:pt idx="9490">
                  <c:v>413.33300371964805</c:v>
                </c:pt>
                <c:pt idx="9491">
                  <c:v>406.6663483778633</c:v>
                </c:pt>
                <c:pt idx="9492">
                  <c:v>399.99969303607929</c:v>
                </c:pt>
                <c:pt idx="9493">
                  <c:v>386.66638235251133</c:v>
                </c:pt>
                <c:pt idx="9494">
                  <c:v>373.33307166894264</c:v>
                </c:pt>
                <c:pt idx="9495">
                  <c:v>359.99976098537468</c:v>
                </c:pt>
                <c:pt idx="9496">
                  <c:v>359.99976098537468</c:v>
                </c:pt>
                <c:pt idx="9497">
                  <c:v>346.66645030180604</c:v>
                </c:pt>
                <c:pt idx="9498">
                  <c:v>333.33313961823802</c:v>
                </c:pt>
                <c:pt idx="9499">
                  <c:v>333.33313961823802</c:v>
                </c:pt>
                <c:pt idx="9500">
                  <c:v>319.99982893466938</c:v>
                </c:pt>
                <c:pt idx="9501">
                  <c:v>313.33317359288532</c:v>
                </c:pt>
                <c:pt idx="9502">
                  <c:v>306.66651825110131</c:v>
                </c:pt>
                <c:pt idx="9503">
                  <c:v>306.66651825110131</c:v>
                </c:pt>
                <c:pt idx="9504">
                  <c:v>299.9998629093173</c:v>
                </c:pt>
                <c:pt idx="9505">
                  <c:v>293.33320756753267</c:v>
                </c:pt>
                <c:pt idx="9506">
                  <c:v>286.66655222574866</c:v>
                </c:pt>
                <c:pt idx="9507">
                  <c:v>279.99989688396465</c:v>
                </c:pt>
                <c:pt idx="9508">
                  <c:v>279.99989688396465</c:v>
                </c:pt>
                <c:pt idx="9509">
                  <c:v>266.66658620039595</c:v>
                </c:pt>
                <c:pt idx="9510">
                  <c:v>266.66658620039595</c:v>
                </c:pt>
                <c:pt idx="9511">
                  <c:v>266.66658620039595</c:v>
                </c:pt>
                <c:pt idx="9512">
                  <c:v>259.999930858612</c:v>
                </c:pt>
                <c:pt idx="9513">
                  <c:v>253.333275516828</c:v>
                </c:pt>
                <c:pt idx="9514">
                  <c:v>246.66662017504402</c:v>
                </c:pt>
                <c:pt idx="9515">
                  <c:v>246.66662017504402</c:v>
                </c:pt>
                <c:pt idx="9516">
                  <c:v>239.99996483325933</c:v>
                </c:pt>
                <c:pt idx="9517">
                  <c:v>239.99996483325933</c:v>
                </c:pt>
                <c:pt idx="9518">
                  <c:v>226.66665414969137</c:v>
                </c:pt>
                <c:pt idx="9519">
                  <c:v>233.33330949147532</c:v>
                </c:pt>
                <c:pt idx="9520">
                  <c:v>219.99999880790736</c:v>
                </c:pt>
                <c:pt idx="9521">
                  <c:v>226.66665414969137</c:v>
                </c:pt>
                <c:pt idx="9522">
                  <c:v>213.33334346612267</c:v>
                </c:pt>
                <c:pt idx="9523">
                  <c:v>213.33334346612267</c:v>
                </c:pt>
                <c:pt idx="9524">
                  <c:v>213.33334346612267</c:v>
                </c:pt>
                <c:pt idx="9525">
                  <c:v>206.66668812433866</c:v>
                </c:pt>
                <c:pt idx="9526">
                  <c:v>206.66668812433866</c:v>
                </c:pt>
                <c:pt idx="9527">
                  <c:v>206.66668812433866</c:v>
                </c:pt>
                <c:pt idx="9528">
                  <c:v>193.333352605502</c:v>
                </c:pt>
                <c:pt idx="9529">
                  <c:v>200.00002036492</c:v>
                </c:pt>
                <c:pt idx="9530">
                  <c:v>193.333352605502</c:v>
                </c:pt>
                <c:pt idx="9531">
                  <c:v>193.333352605502</c:v>
                </c:pt>
                <c:pt idx="9532">
                  <c:v>193.333352605502</c:v>
                </c:pt>
                <c:pt idx="9533">
                  <c:v>186.66668484608331</c:v>
                </c:pt>
                <c:pt idx="9534">
                  <c:v>186.66668484608331</c:v>
                </c:pt>
                <c:pt idx="9535">
                  <c:v>186.66668484608331</c:v>
                </c:pt>
                <c:pt idx="9536">
                  <c:v>186.66668484608331</c:v>
                </c:pt>
                <c:pt idx="9537">
                  <c:v>186.66668484608331</c:v>
                </c:pt>
                <c:pt idx="9538">
                  <c:v>186.66668484608331</c:v>
                </c:pt>
                <c:pt idx="9539">
                  <c:v>180.00001708666468</c:v>
                </c:pt>
                <c:pt idx="9540">
                  <c:v>180.00001708666468</c:v>
                </c:pt>
                <c:pt idx="9541">
                  <c:v>180.00001708666468</c:v>
                </c:pt>
                <c:pt idx="9542">
                  <c:v>180.00001708666468</c:v>
                </c:pt>
                <c:pt idx="9543">
                  <c:v>180.00001708666468</c:v>
                </c:pt>
                <c:pt idx="9544">
                  <c:v>173.33334932724668</c:v>
                </c:pt>
                <c:pt idx="9545">
                  <c:v>173.33334932724668</c:v>
                </c:pt>
                <c:pt idx="9546">
                  <c:v>173.33334932724668</c:v>
                </c:pt>
                <c:pt idx="9547">
                  <c:v>173.33334932724668</c:v>
                </c:pt>
                <c:pt idx="9548">
                  <c:v>173.33334932724668</c:v>
                </c:pt>
                <c:pt idx="9549">
                  <c:v>166.66668156782802</c:v>
                </c:pt>
                <c:pt idx="9550">
                  <c:v>173.33334932724668</c:v>
                </c:pt>
                <c:pt idx="9551">
                  <c:v>166.66668156782802</c:v>
                </c:pt>
                <c:pt idx="9552">
                  <c:v>166.66668156782802</c:v>
                </c:pt>
                <c:pt idx="9553">
                  <c:v>160.00001380840931</c:v>
                </c:pt>
                <c:pt idx="9554">
                  <c:v>166.66668156782802</c:v>
                </c:pt>
                <c:pt idx="9555">
                  <c:v>166.66668156782802</c:v>
                </c:pt>
                <c:pt idx="9556">
                  <c:v>160.00001380840931</c:v>
                </c:pt>
                <c:pt idx="9557">
                  <c:v>160.00001380840931</c:v>
                </c:pt>
                <c:pt idx="9558">
                  <c:v>160.00001380840931</c:v>
                </c:pt>
                <c:pt idx="9559">
                  <c:v>160.00001380840931</c:v>
                </c:pt>
                <c:pt idx="9560">
                  <c:v>153.33334604899068</c:v>
                </c:pt>
                <c:pt idx="9561">
                  <c:v>160.00001380840931</c:v>
                </c:pt>
                <c:pt idx="9562">
                  <c:v>153.33334604899068</c:v>
                </c:pt>
                <c:pt idx="9563">
                  <c:v>153.33334604899068</c:v>
                </c:pt>
                <c:pt idx="9564">
                  <c:v>153.33334604899068</c:v>
                </c:pt>
                <c:pt idx="9565">
                  <c:v>153.33334604899068</c:v>
                </c:pt>
                <c:pt idx="9566">
                  <c:v>153.33334604899068</c:v>
                </c:pt>
                <c:pt idx="9567">
                  <c:v>146.66667828957267</c:v>
                </c:pt>
                <c:pt idx="9568">
                  <c:v>153.33334604899068</c:v>
                </c:pt>
                <c:pt idx="9569">
                  <c:v>146.66667828957267</c:v>
                </c:pt>
                <c:pt idx="9570">
                  <c:v>146.66667828957267</c:v>
                </c:pt>
                <c:pt idx="9571">
                  <c:v>146.66667828957267</c:v>
                </c:pt>
                <c:pt idx="9572">
                  <c:v>146.66667828957267</c:v>
                </c:pt>
                <c:pt idx="9573">
                  <c:v>146.66667828957267</c:v>
                </c:pt>
                <c:pt idx="9574">
                  <c:v>140.00001053015401</c:v>
                </c:pt>
                <c:pt idx="9575">
                  <c:v>140.00001053015401</c:v>
                </c:pt>
                <c:pt idx="9576">
                  <c:v>140.00001053015401</c:v>
                </c:pt>
                <c:pt idx="9577">
                  <c:v>140.00001053015401</c:v>
                </c:pt>
                <c:pt idx="9578">
                  <c:v>140.00001053015401</c:v>
                </c:pt>
                <c:pt idx="9579">
                  <c:v>140.00001053015401</c:v>
                </c:pt>
                <c:pt idx="9580">
                  <c:v>133.33334277073533</c:v>
                </c:pt>
                <c:pt idx="9581">
                  <c:v>133.33334277073533</c:v>
                </c:pt>
                <c:pt idx="9582">
                  <c:v>140.00001053015401</c:v>
                </c:pt>
                <c:pt idx="9583">
                  <c:v>133.33334277073533</c:v>
                </c:pt>
                <c:pt idx="9584">
                  <c:v>133.33334277073533</c:v>
                </c:pt>
                <c:pt idx="9585">
                  <c:v>126.66667501131664</c:v>
                </c:pt>
                <c:pt idx="9586">
                  <c:v>133.33334277073533</c:v>
                </c:pt>
                <c:pt idx="9587">
                  <c:v>133.33334277073533</c:v>
                </c:pt>
                <c:pt idx="9588">
                  <c:v>126.66667501131664</c:v>
                </c:pt>
                <c:pt idx="9589">
                  <c:v>126.66667501131664</c:v>
                </c:pt>
                <c:pt idx="9590">
                  <c:v>133.33334277073533</c:v>
                </c:pt>
                <c:pt idx="9591">
                  <c:v>126.66667501131664</c:v>
                </c:pt>
                <c:pt idx="9592">
                  <c:v>133.33334277073533</c:v>
                </c:pt>
                <c:pt idx="9593">
                  <c:v>126.66667501131664</c:v>
                </c:pt>
                <c:pt idx="9594">
                  <c:v>140.00001053015401</c:v>
                </c:pt>
                <c:pt idx="9595">
                  <c:v>133.33334277073533</c:v>
                </c:pt>
                <c:pt idx="9596">
                  <c:v>133.33334277073533</c:v>
                </c:pt>
                <c:pt idx="9597">
                  <c:v>140.00001053015401</c:v>
                </c:pt>
                <c:pt idx="9598">
                  <c:v>140.00001053015401</c:v>
                </c:pt>
                <c:pt idx="9599">
                  <c:v>140.00001053015401</c:v>
                </c:pt>
                <c:pt idx="9600">
                  <c:v>146.66667828957267</c:v>
                </c:pt>
                <c:pt idx="9601">
                  <c:v>140.00001053015401</c:v>
                </c:pt>
                <c:pt idx="9602">
                  <c:v>146.66667828957267</c:v>
                </c:pt>
                <c:pt idx="9603">
                  <c:v>146.66667828957267</c:v>
                </c:pt>
                <c:pt idx="9604">
                  <c:v>146.66667828957267</c:v>
                </c:pt>
                <c:pt idx="9605">
                  <c:v>153.33334604899068</c:v>
                </c:pt>
                <c:pt idx="9606">
                  <c:v>146.66667828957267</c:v>
                </c:pt>
                <c:pt idx="9607">
                  <c:v>153.33334604899068</c:v>
                </c:pt>
                <c:pt idx="9608">
                  <c:v>160.00001380840931</c:v>
                </c:pt>
                <c:pt idx="9609">
                  <c:v>153.33334604899068</c:v>
                </c:pt>
                <c:pt idx="9610">
                  <c:v>153.33334604899068</c:v>
                </c:pt>
                <c:pt idx="9611">
                  <c:v>153.33334604899068</c:v>
                </c:pt>
                <c:pt idx="9612">
                  <c:v>146.66667828957267</c:v>
                </c:pt>
                <c:pt idx="9613">
                  <c:v>153.33334604899068</c:v>
                </c:pt>
                <c:pt idx="9614">
                  <c:v>153.33334604899068</c:v>
                </c:pt>
                <c:pt idx="9615">
                  <c:v>146.66667828957267</c:v>
                </c:pt>
                <c:pt idx="9616">
                  <c:v>146.66667828957267</c:v>
                </c:pt>
                <c:pt idx="9617">
                  <c:v>146.66667828957267</c:v>
                </c:pt>
                <c:pt idx="9618">
                  <c:v>146.66667828957267</c:v>
                </c:pt>
                <c:pt idx="9619">
                  <c:v>146.66667828957267</c:v>
                </c:pt>
                <c:pt idx="9620">
                  <c:v>146.66667828957267</c:v>
                </c:pt>
                <c:pt idx="9621">
                  <c:v>140.00001053015401</c:v>
                </c:pt>
                <c:pt idx="9622">
                  <c:v>140.00001053015401</c:v>
                </c:pt>
                <c:pt idx="9623">
                  <c:v>140.00001053015401</c:v>
                </c:pt>
                <c:pt idx="9624">
                  <c:v>140.00001053015401</c:v>
                </c:pt>
                <c:pt idx="9625">
                  <c:v>140.00001053015401</c:v>
                </c:pt>
                <c:pt idx="9626">
                  <c:v>133.33334277073533</c:v>
                </c:pt>
                <c:pt idx="9627">
                  <c:v>140.00001053015401</c:v>
                </c:pt>
                <c:pt idx="9628">
                  <c:v>146.66667828957267</c:v>
                </c:pt>
                <c:pt idx="9629">
                  <c:v>153.33334604899068</c:v>
                </c:pt>
                <c:pt idx="9630">
                  <c:v>173.33334932724668</c:v>
                </c:pt>
                <c:pt idx="9631">
                  <c:v>180.00001708666468</c:v>
                </c:pt>
                <c:pt idx="9632">
                  <c:v>186.66668484608331</c:v>
                </c:pt>
                <c:pt idx="9633">
                  <c:v>193.333352605502</c:v>
                </c:pt>
                <c:pt idx="9634">
                  <c:v>193.333352605502</c:v>
                </c:pt>
                <c:pt idx="9635">
                  <c:v>200.00002036492</c:v>
                </c:pt>
                <c:pt idx="9636">
                  <c:v>200.00002036492</c:v>
                </c:pt>
                <c:pt idx="9637">
                  <c:v>200.00002036492</c:v>
                </c:pt>
                <c:pt idx="9638">
                  <c:v>206.66668812433866</c:v>
                </c:pt>
                <c:pt idx="9639">
                  <c:v>200.00002036492</c:v>
                </c:pt>
                <c:pt idx="9640">
                  <c:v>200.00002036492</c:v>
                </c:pt>
                <c:pt idx="9641">
                  <c:v>200.00002036492</c:v>
                </c:pt>
                <c:pt idx="9642">
                  <c:v>206.66668812433866</c:v>
                </c:pt>
                <c:pt idx="9643">
                  <c:v>200.00002036492</c:v>
                </c:pt>
                <c:pt idx="9644">
                  <c:v>200.00002036492</c:v>
                </c:pt>
                <c:pt idx="9645">
                  <c:v>200.00002036492</c:v>
                </c:pt>
                <c:pt idx="9646">
                  <c:v>193.333352605502</c:v>
                </c:pt>
                <c:pt idx="9647">
                  <c:v>200.00002036492</c:v>
                </c:pt>
                <c:pt idx="9648">
                  <c:v>193.333352605502</c:v>
                </c:pt>
                <c:pt idx="9649">
                  <c:v>200.00002036492</c:v>
                </c:pt>
                <c:pt idx="9650">
                  <c:v>193.333352605502</c:v>
                </c:pt>
                <c:pt idx="9651">
                  <c:v>186.66668484608331</c:v>
                </c:pt>
                <c:pt idx="9652">
                  <c:v>193.333352605502</c:v>
                </c:pt>
                <c:pt idx="9653">
                  <c:v>186.66668484608331</c:v>
                </c:pt>
                <c:pt idx="9654">
                  <c:v>186.66668484608331</c:v>
                </c:pt>
                <c:pt idx="9655">
                  <c:v>186.66668484608331</c:v>
                </c:pt>
                <c:pt idx="9656">
                  <c:v>186.66668484608331</c:v>
                </c:pt>
                <c:pt idx="9657">
                  <c:v>180.00001708666468</c:v>
                </c:pt>
                <c:pt idx="9658">
                  <c:v>180.00001708666468</c:v>
                </c:pt>
                <c:pt idx="9659">
                  <c:v>180.00001708666468</c:v>
                </c:pt>
                <c:pt idx="9660">
                  <c:v>180.00001708666468</c:v>
                </c:pt>
                <c:pt idx="9661">
                  <c:v>173.33334932724668</c:v>
                </c:pt>
                <c:pt idx="9662">
                  <c:v>173.33334932724668</c:v>
                </c:pt>
                <c:pt idx="9663">
                  <c:v>173.33334932724668</c:v>
                </c:pt>
                <c:pt idx="9664">
                  <c:v>166.66668156782802</c:v>
                </c:pt>
                <c:pt idx="9665">
                  <c:v>173.33334932724668</c:v>
                </c:pt>
                <c:pt idx="9666">
                  <c:v>166.66668156782802</c:v>
                </c:pt>
                <c:pt idx="9667">
                  <c:v>166.66668156782802</c:v>
                </c:pt>
                <c:pt idx="9668">
                  <c:v>160.00001380840931</c:v>
                </c:pt>
                <c:pt idx="9669">
                  <c:v>166.66668156782802</c:v>
                </c:pt>
                <c:pt idx="9670">
                  <c:v>160.00001380840931</c:v>
                </c:pt>
                <c:pt idx="9671">
                  <c:v>160.00001380840931</c:v>
                </c:pt>
                <c:pt idx="9672">
                  <c:v>153.33334604899068</c:v>
                </c:pt>
                <c:pt idx="9673">
                  <c:v>160.00001380840931</c:v>
                </c:pt>
                <c:pt idx="9674">
                  <c:v>153.33334604899068</c:v>
                </c:pt>
                <c:pt idx="9675">
                  <c:v>153.33334604899068</c:v>
                </c:pt>
                <c:pt idx="9676">
                  <c:v>146.66667828957267</c:v>
                </c:pt>
                <c:pt idx="9677">
                  <c:v>146.66667828957267</c:v>
                </c:pt>
                <c:pt idx="9678">
                  <c:v>153.33334604899068</c:v>
                </c:pt>
                <c:pt idx="9679">
                  <c:v>140.00001053015401</c:v>
                </c:pt>
                <c:pt idx="9680">
                  <c:v>146.66667828957267</c:v>
                </c:pt>
                <c:pt idx="9681">
                  <c:v>140.00001053015401</c:v>
                </c:pt>
                <c:pt idx="9682">
                  <c:v>146.66667828957267</c:v>
                </c:pt>
                <c:pt idx="9683">
                  <c:v>133.33334277073533</c:v>
                </c:pt>
                <c:pt idx="9684">
                  <c:v>140.00001053015401</c:v>
                </c:pt>
                <c:pt idx="9685">
                  <c:v>133.33334277073533</c:v>
                </c:pt>
                <c:pt idx="9686">
                  <c:v>140.00001053015401</c:v>
                </c:pt>
                <c:pt idx="9687">
                  <c:v>133.33334277073533</c:v>
                </c:pt>
                <c:pt idx="9688">
                  <c:v>126.66667501131664</c:v>
                </c:pt>
                <c:pt idx="9689">
                  <c:v>133.33334277073533</c:v>
                </c:pt>
                <c:pt idx="9690">
                  <c:v>126.66667501131664</c:v>
                </c:pt>
                <c:pt idx="9691">
                  <c:v>126.66667501131664</c:v>
                </c:pt>
                <c:pt idx="9692">
                  <c:v>126.66667501131664</c:v>
                </c:pt>
                <c:pt idx="9693">
                  <c:v>120.00000725189867</c:v>
                </c:pt>
                <c:pt idx="9694">
                  <c:v>126.66667501131664</c:v>
                </c:pt>
                <c:pt idx="9695">
                  <c:v>120.00000725189867</c:v>
                </c:pt>
                <c:pt idx="9696">
                  <c:v>120.00000725189867</c:v>
                </c:pt>
                <c:pt idx="9697">
                  <c:v>120.00000725189867</c:v>
                </c:pt>
                <c:pt idx="9698">
                  <c:v>113.33333949248001</c:v>
                </c:pt>
                <c:pt idx="9699">
                  <c:v>120.00000725189867</c:v>
                </c:pt>
                <c:pt idx="9700">
                  <c:v>113.33333949248001</c:v>
                </c:pt>
                <c:pt idx="9701">
                  <c:v>113.33333949248001</c:v>
                </c:pt>
                <c:pt idx="9702">
                  <c:v>113.33333949248001</c:v>
                </c:pt>
                <c:pt idx="9703">
                  <c:v>106.66667173306134</c:v>
                </c:pt>
                <c:pt idx="9704">
                  <c:v>113.33333949248001</c:v>
                </c:pt>
                <c:pt idx="9705">
                  <c:v>106.66667173306134</c:v>
                </c:pt>
                <c:pt idx="9706">
                  <c:v>106.66667173306134</c:v>
                </c:pt>
                <c:pt idx="9707">
                  <c:v>106.66667173306134</c:v>
                </c:pt>
                <c:pt idx="9708">
                  <c:v>106.66667173306134</c:v>
                </c:pt>
                <c:pt idx="9709">
                  <c:v>106.66667173306134</c:v>
                </c:pt>
                <c:pt idx="9710">
                  <c:v>106.66667173306134</c:v>
                </c:pt>
                <c:pt idx="9711">
                  <c:v>100.00001018246</c:v>
                </c:pt>
                <c:pt idx="9712">
                  <c:v>100.00001018246</c:v>
                </c:pt>
                <c:pt idx="9713">
                  <c:v>100.00001018246</c:v>
                </c:pt>
                <c:pt idx="9714">
                  <c:v>100.00001018246</c:v>
                </c:pt>
                <c:pt idx="9715">
                  <c:v>100.00001018246</c:v>
                </c:pt>
                <c:pt idx="9716">
                  <c:v>100.00001018246</c:v>
                </c:pt>
                <c:pt idx="9717">
                  <c:v>93.333342423041344</c:v>
                </c:pt>
                <c:pt idx="9718">
                  <c:v>93.333342423041344</c:v>
                </c:pt>
                <c:pt idx="9719">
                  <c:v>93.333342423041344</c:v>
                </c:pt>
                <c:pt idx="9720">
                  <c:v>100.00001018246</c:v>
                </c:pt>
                <c:pt idx="9721">
                  <c:v>93.333342423041344</c:v>
                </c:pt>
                <c:pt idx="9722">
                  <c:v>86.66667466362334</c:v>
                </c:pt>
                <c:pt idx="9723">
                  <c:v>93.333342423041344</c:v>
                </c:pt>
                <c:pt idx="9724">
                  <c:v>93.333342423041344</c:v>
                </c:pt>
                <c:pt idx="9725">
                  <c:v>93.333342423041344</c:v>
                </c:pt>
                <c:pt idx="9726">
                  <c:v>86.66667466362334</c:v>
                </c:pt>
                <c:pt idx="9727">
                  <c:v>86.66667466362334</c:v>
                </c:pt>
                <c:pt idx="9728">
                  <c:v>93.333342423041344</c:v>
                </c:pt>
                <c:pt idx="9729">
                  <c:v>86.66667466362334</c:v>
                </c:pt>
                <c:pt idx="9730">
                  <c:v>86.66667466362334</c:v>
                </c:pt>
                <c:pt idx="9731">
                  <c:v>86.66667466362334</c:v>
                </c:pt>
                <c:pt idx="9732">
                  <c:v>93.333342423041344</c:v>
                </c:pt>
                <c:pt idx="9733">
                  <c:v>86.66667466362334</c:v>
                </c:pt>
                <c:pt idx="9734">
                  <c:v>86.66667466362334</c:v>
                </c:pt>
                <c:pt idx="9735">
                  <c:v>86.66667466362334</c:v>
                </c:pt>
                <c:pt idx="9736">
                  <c:v>80.000006904204653</c:v>
                </c:pt>
                <c:pt idx="9737">
                  <c:v>86.66667466362334</c:v>
                </c:pt>
                <c:pt idx="9738">
                  <c:v>86.66667466362334</c:v>
                </c:pt>
                <c:pt idx="9739">
                  <c:v>86.66667466362334</c:v>
                </c:pt>
                <c:pt idx="9740">
                  <c:v>80.000006904204653</c:v>
                </c:pt>
                <c:pt idx="9741">
                  <c:v>86.66667466362334</c:v>
                </c:pt>
                <c:pt idx="9742">
                  <c:v>86.66667466362334</c:v>
                </c:pt>
                <c:pt idx="9743">
                  <c:v>80.000006904204653</c:v>
                </c:pt>
                <c:pt idx="9744">
                  <c:v>86.66667466362334</c:v>
                </c:pt>
                <c:pt idx="9745">
                  <c:v>80.000006904204653</c:v>
                </c:pt>
                <c:pt idx="9746">
                  <c:v>80.000006904204653</c:v>
                </c:pt>
                <c:pt idx="9747">
                  <c:v>80.000006904204653</c:v>
                </c:pt>
                <c:pt idx="9748">
                  <c:v>86.66667466362334</c:v>
                </c:pt>
                <c:pt idx="9749">
                  <c:v>80.000006904204653</c:v>
                </c:pt>
                <c:pt idx="9750">
                  <c:v>80.000006904204653</c:v>
                </c:pt>
                <c:pt idx="9751">
                  <c:v>80.000006904204653</c:v>
                </c:pt>
                <c:pt idx="9752">
                  <c:v>80.000006904204653</c:v>
                </c:pt>
                <c:pt idx="9753">
                  <c:v>80.000006904204653</c:v>
                </c:pt>
                <c:pt idx="9754">
                  <c:v>80.000006904204653</c:v>
                </c:pt>
                <c:pt idx="9755">
                  <c:v>73.333339144785995</c:v>
                </c:pt>
                <c:pt idx="9756">
                  <c:v>80.000006904204653</c:v>
                </c:pt>
                <c:pt idx="9757">
                  <c:v>80.000006904204653</c:v>
                </c:pt>
                <c:pt idx="9758">
                  <c:v>73.333339144785995</c:v>
                </c:pt>
                <c:pt idx="9759">
                  <c:v>80.000006904204653</c:v>
                </c:pt>
                <c:pt idx="9760">
                  <c:v>73.333339144785995</c:v>
                </c:pt>
                <c:pt idx="9761">
                  <c:v>73.333339144785995</c:v>
                </c:pt>
                <c:pt idx="9762">
                  <c:v>80.000006904204653</c:v>
                </c:pt>
                <c:pt idx="9763">
                  <c:v>73.333339144785995</c:v>
                </c:pt>
                <c:pt idx="9764">
                  <c:v>73.333339144785995</c:v>
                </c:pt>
                <c:pt idx="9765">
                  <c:v>73.333339144785995</c:v>
                </c:pt>
                <c:pt idx="9766">
                  <c:v>73.333339144785995</c:v>
                </c:pt>
                <c:pt idx="9767">
                  <c:v>73.333339144785995</c:v>
                </c:pt>
                <c:pt idx="9768">
                  <c:v>73.333339144785995</c:v>
                </c:pt>
                <c:pt idx="9769">
                  <c:v>73.333339144785995</c:v>
                </c:pt>
                <c:pt idx="9770">
                  <c:v>73.333339144785995</c:v>
                </c:pt>
                <c:pt idx="9771">
                  <c:v>73.333339144785995</c:v>
                </c:pt>
                <c:pt idx="9772">
                  <c:v>66.666671385368005</c:v>
                </c:pt>
                <c:pt idx="9773">
                  <c:v>73.333339144785995</c:v>
                </c:pt>
                <c:pt idx="9774">
                  <c:v>73.333339144785995</c:v>
                </c:pt>
                <c:pt idx="9775">
                  <c:v>66.666671385368005</c:v>
                </c:pt>
                <c:pt idx="9776">
                  <c:v>73.333339144785995</c:v>
                </c:pt>
                <c:pt idx="9777">
                  <c:v>66.666671385368005</c:v>
                </c:pt>
                <c:pt idx="9778">
                  <c:v>73.333339144785995</c:v>
                </c:pt>
                <c:pt idx="9779">
                  <c:v>66.666671385368005</c:v>
                </c:pt>
                <c:pt idx="9780">
                  <c:v>73.333339144785995</c:v>
                </c:pt>
                <c:pt idx="9781">
                  <c:v>66.666671385368005</c:v>
                </c:pt>
                <c:pt idx="9782">
                  <c:v>66.666671385368005</c:v>
                </c:pt>
                <c:pt idx="9783">
                  <c:v>73.333339144785995</c:v>
                </c:pt>
                <c:pt idx="9784">
                  <c:v>66.666671385368005</c:v>
                </c:pt>
                <c:pt idx="9785">
                  <c:v>66.666671385368005</c:v>
                </c:pt>
                <c:pt idx="9786">
                  <c:v>66.666671385368005</c:v>
                </c:pt>
                <c:pt idx="9787">
                  <c:v>66.666671385368005</c:v>
                </c:pt>
                <c:pt idx="9788">
                  <c:v>73.333339144785995</c:v>
                </c:pt>
                <c:pt idx="9789">
                  <c:v>66.666671385368005</c:v>
                </c:pt>
                <c:pt idx="9790">
                  <c:v>66.666671385368005</c:v>
                </c:pt>
                <c:pt idx="9791">
                  <c:v>66.666671385368005</c:v>
                </c:pt>
                <c:pt idx="9792">
                  <c:v>66.666671385368005</c:v>
                </c:pt>
                <c:pt idx="9793">
                  <c:v>66.666671385368005</c:v>
                </c:pt>
                <c:pt idx="9794">
                  <c:v>60.000003625949198</c:v>
                </c:pt>
                <c:pt idx="9795">
                  <c:v>66.666671385368005</c:v>
                </c:pt>
                <c:pt idx="9796">
                  <c:v>66.666671385368005</c:v>
                </c:pt>
                <c:pt idx="9797">
                  <c:v>66.666671385368005</c:v>
                </c:pt>
                <c:pt idx="9798">
                  <c:v>66.666671385368005</c:v>
                </c:pt>
                <c:pt idx="9799">
                  <c:v>60.000003625949198</c:v>
                </c:pt>
                <c:pt idx="9800">
                  <c:v>66.666671385368005</c:v>
                </c:pt>
                <c:pt idx="9801">
                  <c:v>60.000003625949198</c:v>
                </c:pt>
                <c:pt idx="9802">
                  <c:v>66.666671385368005</c:v>
                </c:pt>
                <c:pt idx="9803">
                  <c:v>60.000003625949198</c:v>
                </c:pt>
                <c:pt idx="9804">
                  <c:v>66.666671385368005</c:v>
                </c:pt>
                <c:pt idx="9805">
                  <c:v>60.000003625949198</c:v>
                </c:pt>
                <c:pt idx="9806">
                  <c:v>60.000003625949198</c:v>
                </c:pt>
                <c:pt idx="9807">
                  <c:v>66.666671385368005</c:v>
                </c:pt>
                <c:pt idx="9808">
                  <c:v>60.000003625949198</c:v>
                </c:pt>
                <c:pt idx="9809">
                  <c:v>60.000003625949198</c:v>
                </c:pt>
                <c:pt idx="9810">
                  <c:v>60.000003625949198</c:v>
                </c:pt>
                <c:pt idx="9811">
                  <c:v>60.000003625949198</c:v>
                </c:pt>
                <c:pt idx="9812">
                  <c:v>66.666671385368005</c:v>
                </c:pt>
                <c:pt idx="9813">
                  <c:v>60.000003625949198</c:v>
                </c:pt>
                <c:pt idx="9814">
                  <c:v>60.000003625949198</c:v>
                </c:pt>
                <c:pt idx="9815">
                  <c:v>53.333335866530739</c:v>
                </c:pt>
                <c:pt idx="9816">
                  <c:v>60.000003625949198</c:v>
                </c:pt>
                <c:pt idx="9817">
                  <c:v>60.000003625949198</c:v>
                </c:pt>
                <c:pt idx="9818">
                  <c:v>60.000003625949198</c:v>
                </c:pt>
                <c:pt idx="9819">
                  <c:v>60.000003625949198</c:v>
                </c:pt>
                <c:pt idx="9820">
                  <c:v>53.333335866530739</c:v>
                </c:pt>
                <c:pt idx="9821">
                  <c:v>60.000003625949198</c:v>
                </c:pt>
                <c:pt idx="9822">
                  <c:v>60.000003625949198</c:v>
                </c:pt>
                <c:pt idx="9823">
                  <c:v>53.333335866530739</c:v>
                </c:pt>
                <c:pt idx="9824">
                  <c:v>60.000003625949198</c:v>
                </c:pt>
                <c:pt idx="9825">
                  <c:v>60.000003625949198</c:v>
                </c:pt>
                <c:pt idx="9826">
                  <c:v>53.333335866530739</c:v>
                </c:pt>
                <c:pt idx="9827">
                  <c:v>60.000003625949198</c:v>
                </c:pt>
                <c:pt idx="9828">
                  <c:v>53.333335866530739</c:v>
                </c:pt>
                <c:pt idx="9829">
                  <c:v>53.333335866530739</c:v>
                </c:pt>
                <c:pt idx="9830">
                  <c:v>60.000003625949198</c:v>
                </c:pt>
                <c:pt idx="9831">
                  <c:v>53.333335866530739</c:v>
                </c:pt>
                <c:pt idx="9832">
                  <c:v>53.333335866530739</c:v>
                </c:pt>
                <c:pt idx="9833">
                  <c:v>60.000003625949198</c:v>
                </c:pt>
                <c:pt idx="9834">
                  <c:v>53.333335866530739</c:v>
                </c:pt>
                <c:pt idx="9835">
                  <c:v>53.333335866530739</c:v>
                </c:pt>
                <c:pt idx="9836">
                  <c:v>53.333335866530739</c:v>
                </c:pt>
                <c:pt idx="9837">
                  <c:v>53.333335866530739</c:v>
                </c:pt>
                <c:pt idx="9838">
                  <c:v>60.000003625949198</c:v>
                </c:pt>
                <c:pt idx="9839">
                  <c:v>53.333335866530739</c:v>
                </c:pt>
                <c:pt idx="9840">
                  <c:v>53.333335866530739</c:v>
                </c:pt>
                <c:pt idx="9841">
                  <c:v>53.333335866530739</c:v>
                </c:pt>
                <c:pt idx="9842">
                  <c:v>53.333335866530739</c:v>
                </c:pt>
                <c:pt idx="9843">
                  <c:v>53.333335866530739</c:v>
                </c:pt>
                <c:pt idx="9844">
                  <c:v>53.333335866530739</c:v>
                </c:pt>
                <c:pt idx="9845">
                  <c:v>53.333335866530739</c:v>
                </c:pt>
                <c:pt idx="9846">
                  <c:v>53.333335866530739</c:v>
                </c:pt>
                <c:pt idx="9847">
                  <c:v>53.333335866530739</c:v>
                </c:pt>
                <c:pt idx="9848">
                  <c:v>53.333335866530739</c:v>
                </c:pt>
                <c:pt idx="9849">
                  <c:v>53.333335866530739</c:v>
                </c:pt>
                <c:pt idx="9850">
                  <c:v>53.333335866530739</c:v>
                </c:pt>
                <c:pt idx="9851">
                  <c:v>46.6666712115208</c:v>
                </c:pt>
                <c:pt idx="9852">
                  <c:v>53.333335866530739</c:v>
                </c:pt>
                <c:pt idx="9853">
                  <c:v>53.333335866530739</c:v>
                </c:pt>
                <c:pt idx="9854">
                  <c:v>53.333335866530739</c:v>
                </c:pt>
                <c:pt idx="9855">
                  <c:v>46.6666712115208</c:v>
                </c:pt>
                <c:pt idx="9856">
                  <c:v>53.333335866530739</c:v>
                </c:pt>
                <c:pt idx="9857">
                  <c:v>46.6666712115208</c:v>
                </c:pt>
                <c:pt idx="9858">
                  <c:v>53.333335866530739</c:v>
                </c:pt>
                <c:pt idx="9859">
                  <c:v>53.333335866530739</c:v>
                </c:pt>
                <c:pt idx="9860">
                  <c:v>46.6666712115208</c:v>
                </c:pt>
                <c:pt idx="9861">
                  <c:v>53.333335866530739</c:v>
                </c:pt>
                <c:pt idx="9862">
                  <c:v>46.6666712115208</c:v>
                </c:pt>
                <c:pt idx="9863">
                  <c:v>46.6666712115208</c:v>
                </c:pt>
                <c:pt idx="9864">
                  <c:v>53.333335866530739</c:v>
                </c:pt>
                <c:pt idx="9865">
                  <c:v>46.6666712115208</c:v>
                </c:pt>
                <c:pt idx="9866">
                  <c:v>46.6666712115208</c:v>
                </c:pt>
                <c:pt idx="9867">
                  <c:v>53.333335866530739</c:v>
                </c:pt>
                <c:pt idx="9868">
                  <c:v>46.6666712115208</c:v>
                </c:pt>
                <c:pt idx="9869">
                  <c:v>46.6666712115208</c:v>
                </c:pt>
                <c:pt idx="9870">
                  <c:v>46.6666712115208</c:v>
                </c:pt>
                <c:pt idx="9871">
                  <c:v>53.333335866530739</c:v>
                </c:pt>
                <c:pt idx="9872">
                  <c:v>46.6666712115208</c:v>
                </c:pt>
                <c:pt idx="9873">
                  <c:v>46.6666712115208</c:v>
                </c:pt>
                <c:pt idx="9874">
                  <c:v>46.6666712115208</c:v>
                </c:pt>
                <c:pt idx="9875">
                  <c:v>46.6666712115208</c:v>
                </c:pt>
                <c:pt idx="9876">
                  <c:v>53.333335866530739</c:v>
                </c:pt>
                <c:pt idx="9877">
                  <c:v>46.6666712115208</c:v>
                </c:pt>
                <c:pt idx="9878">
                  <c:v>46.6666712115208</c:v>
                </c:pt>
                <c:pt idx="9879">
                  <c:v>46.6666712115208</c:v>
                </c:pt>
                <c:pt idx="9880">
                  <c:v>46.6666712115208</c:v>
                </c:pt>
                <c:pt idx="9881">
                  <c:v>46.6666712115208</c:v>
                </c:pt>
                <c:pt idx="9882">
                  <c:v>53.333335866530739</c:v>
                </c:pt>
                <c:pt idx="9883">
                  <c:v>46.6666712115208</c:v>
                </c:pt>
                <c:pt idx="9884">
                  <c:v>46.6666712115208</c:v>
                </c:pt>
                <c:pt idx="9885">
                  <c:v>46.6666712115208</c:v>
                </c:pt>
                <c:pt idx="9886">
                  <c:v>46.6666712115208</c:v>
                </c:pt>
                <c:pt idx="9887">
                  <c:v>46.6666712115208</c:v>
                </c:pt>
                <c:pt idx="9888">
                  <c:v>53.333335866530739</c:v>
                </c:pt>
                <c:pt idx="9889">
                  <c:v>46.6666712115208</c:v>
                </c:pt>
                <c:pt idx="9890">
                  <c:v>46.6666712115208</c:v>
                </c:pt>
                <c:pt idx="9891">
                  <c:v>46.6666712115208</c:v>
                </c:pt>
                <c:pt idx="9892">
                  <c:v>46.6666712115208</c:v>
                </c:pt>
                <c:pt idx="9893">
                  <c:v>46.6666712115208</c:v>
                </c:pt>
                <c:pt idx="9894">
                  <c:v>46.6666712115208</c:v>
                </c:pt>
                <c:pt idx="9895">
                  <c:v>46.6666712115208</c:v>
                </c:pt>
                <c:pt idx="9896">
                  <c:v>46.6666712115208</c:v>
                </c:pt>
                <c:pt idx="9897">
                  <c:v>46.6666712115208</c:v>
                </c:pt>
                <c:pt idx="9898">
                  <c:v>46.6666712115208</c:v>
                </c:pt>
                <c:pt idx="9899">
                  <c:v>46.6666712115208</c:v>
                </c:pt>
                <c:pt idx="9900">
                  <c:v>46.6666712115208</c:v>
                </c:pt>
                <c:pt idx="9901">
                  <c:v>40.000003452102327</c:v>
                </c:pt>
                <c:pt idx="9902">
                  <c:v>46.6666712115208</c:v>
                </c:pt>
                <c:pt idx="9903">
                  <c:v>46.6666712115208</c:v>
                </c:pt>
                <c:pt idx="9904">
                  <c:v>46.6666712115208</c:v>
                </c:pt>
                <c:pt idx="9905">
                  <c:v>46.6666712115208</c:v>
                </c:pt>
                <c:pt idx="9906">
                  <c:v>46.6666712115208</c:v>
                </c:pt>
                <c:pt idx="9907">
                  <c:v>46.6666712115208</c:v>
                </c:pt>
                <c:pt idx="9908">
                  <c:v>40.000003452102327</c:v>
                </c:pt>
                <c:pt idx="9909">
                  <c:v>46.6666712115208</c:v>
                </c:pt>
                <c:pt idx="9910">
                  <c:v>46.6666712115208</c:v>
                </c:pt>
                <c:pt idx="9911">
                  <c:v>46.6666712115208</c:v>
                </c:pt>
                <c:pt idx="9912">
                  <c:v>40.000003452102327</c:v>
                </c:pt>
                <c:pt idx="9913">
                  <c:v>46.6666712115208</c:v>
                </c:pt>
                <c:pt idx="9914">
                  <c:v>40.000003452102327</c:v>
                </c:pt>
                <c:pt idx="9915">
                  <c:v>46.6666712115208</c:v>
                </c:pt>
                <c:pt idx="9916">
                  <c:v>40.000003452102327</c:v>
                </c:pt>
                <c:pt idx="9917">
                  <c:v>46.6666712115208</c:v>
                </c:pt>
                <c:pt idx="9918">
                  <c:v>40.000003452102327</c:v>
                </c:pt>
                <c:pt idx="9919">
                  <c:v>46.6666712115208</c:v>
                </c:pt>
                <c:pt idx="9920">
                  <c:v>40.000003452102327</c:v>
                </c:pt>
                <c:pt idx="9921">
                  <c:v>40.000003452102327</c:v>
                </c:pt>
                <c:pt idx="9922">
                  <c:v>46.6666712115208</c:v>
                </c:pt>
                <c:pt idx="9923">
                  <c:v>40.000003452102327</c:v>
                </c:pt>
                <c:pt idx="9924">
                  <c:v>40.000003452102327</c:v>
                </c:pt>
                <c:pt idx="9925">
                  <c:v>46.6666712115208</c:v>
                </c:pt>
                <c:pt idx="9926">
                  <c:v>40.000003452102327</c:v>
                </c:pt>
                <c:pt idx="9927">
                  <c:v>40.000003452102327</c:v>
                </c:pt>
                <c:pt idx="9928">
                  <c:v>40.000003452102327</c:v>
                </c:pt>
                <c:pt idx="9929">
                  <c:v>40.000003452102327</c:v>
                </c:pt>
                <c:pt idx="9930">
                  <c:v>46.6666712115208</c:v>
                </c:pt>
                <c:pt idx="9931">
                  <c:v>40.000003452102327</c:v>
                </c:pt>
                <c:pt idx="9932">
                  <c:v>40.000003452102327</c:v>
                </c:pt>
                <c:pt idx="9933">
                  <c:v>40.000003452102327</c:v>
                </c:pt>
                <c:pt idx="9934">
                  <c:v>40.000003452102327</c:v>
                </c:pt>
                <c:pt idx="9935">
                  <c:v>46.6666712115208</c:v>
                </c:pt>
                <c:pt idx="9936">
                  <c:v>40.000003452102327</c:v>
                </c:pt>
                <c:pt idx="9937">
                  <c:v>40.000003452102327</c:v>
                </c:pt>
                <c:pt idx="9938">
                  <c:v>40.000003452102327</c:v>
                </c:pt>
                <c:pt idx="9939">
                  <c:v>40.000003452102327</c:v>
                </c:pt>
                <c:pt idx="9940">
                  <c:v>40.000003452102327</c:v>
                </c:pt>
                <c:pt idx="9941">
                  <c:v>40.000003452102327</c:v>
                </c:pt>
                <c:pt idx="9942">
                  <c:v>40.000003452102327</c:v>
                </c:pt>
                <c:pt idx="9943">
                  <c:v>40.000003452102327</c:v>
                </c:pt>
                <c:pt idx="9944">
                  <c:v>40.000003452102327</c:v>
                </c:pt>
                <c:pt idx="9945">
                  <c:v>40.000003452102327</c:v>
                </c:pt>
                <c:pt idx="9946">
                  <c:v>40.000003452102327</c:v>
                </c:pt>
                <c:pt idx="9947">
                  <c:v>40.000003452102327</c:v>
                </c:pt>
                <c:pt idx="9948">
                  <c:v>40.000003452102327</c:v>
                </c:pt>
                <c:pt idx="9949">
                  <c:v>40.000003452102327</c:v>
                </c:pt>
                <c:pt idx="9950">
                  <c:v>40.000003452102327</c:v>
                </c:pt>
                <c:pt idx="9951">
                  <c:v>40.000003452102327</c:v>
                </c:pt>
                <c:pt idx="9952">
                  <c:v>40.000003452102327</c:v>
                </c:pt>
                <c:pt idx="9953">
                  <c:v>40.000003452102327</c:v>
                </c:pt>
                <c:pt idx="9954">
                  <c:v>33.333335692683868</c:v>
                </c:pt>
                <c:pt idx="9955">
                  <c:v>40.000003452102327</c:v>
                </c:pt>
                <c:pt idx="9956">
                  <c:v>40.000003452102327</c:v>
                </c:pt>
                <c:pt idx="9957">
                  <c:v>40.000003452102327</c:v>
                </c:pt>
                <c:pt idx="9958">
                  <c:v>33.333335692683868</c:v>
                </c:pt>
                <c:pt idx="9959">
                  <c:v>40.000003452102327</c:v>
                </c:pt>
                <c:pt idx="9960">
                  <c:v>40.000003452102327</c:v>
                </c:pt>
                <c:pt idx="9961">
                  <c:v>33.333335692683868</c:v>
                </c:pt>
                <c:pt idx="9962">
                  <c:v>40.000003452102327</c:v>
                </c:pt>
                <c:pt idx="9963">
                  <c:v>40.000003452102327</c:v>
                </c:pt>
                <c:pt idx="9964">
                  <c:v>33.333335692683868</c:v>
                </c:pt>
                <c:pt idx="9965">
                  <c:v>40.000003452102327</c:v>
                </c:pt>
                <c:pt idx="9966">
                  <c:v>33.333335692683868</c:v>
                </c:pt>
                <c:pt idx="9967">
                  <c:v>40.000003452102327</c:v>
                </c:pt>
                <c:pt idx="9968">
                  <c:v>40.000003452102327</c:v>
                </c:pt>
                <c:pt idx="9969">
                  <c:v>33.333335692683868</c:v>
                </c:pt>
                <c:pt idx="9970">
                  <c:v>40.000003452102327</c:v>
                </c:pt>
                <c:pt idx="9971">
                  <c:v>40.000003452102327</c:v>
                </c:pt>
                <c:pt idx="9972">
                  <c:v>33.333335692683868</c:v>
                </c:pt>
                <c:pt idx="9973">
                  <c:v>40.000003452102327</c:v>
                </c:pt>
                <c:pt idx="9974">
                  <c:v>40.000003452102327</c:v>
                </c:pt>
                <c:pt idx="9975">
                  <c:v>33.333335692683868</c:v>
                </c:pt>
                <c:pt idx="9976">
                  <c:v>40.000003452102327</c:v>
                </c:pt>
                <c:pt idx="9977">
                  <c:v>33.333335692683868</c:v>
                </c:pt>
                <c:pt idx="9978">
                  <c:v>40.000003452102327</c:v>
                </c:pt>
                <c:pt idx="9979">
                  <c:v>40.000003452102327</c:v>
                </c:pt>
                <c:pt idx="9980">
                  <c:v>40.000003452102327</c:v>
                </c:pt>
                <c:pt idx="9981">
                  <c:v>33.333335692683868</c:v>
                </c:pt>
                <c:pt idx="9982">
                  <c:v>40.000003452102327</c:v>
                </c:pt>
                <c:pt idx="9983">
                  <c:v>40.000003452102327</c:v>
                </c:pt>
                <c:pt idx="9984">
                  <c:v>40.000003452102327</c:v>
                </c:pt>
                <c:pt idx="9985">
                  <c:v>40.000003452102327</c:v>
                </c:pt>
                <c:pt idx="9986">
                  <c:v>33.333335692683868</c:v>
                </c:pt>
                <c:pt idx="9987">
                  <c:v>40.000003452102327</c:v>
                </c:pt>
                <c:pt idx="9988">
                  <c:v>40.000003452102327</c:v>
                </c:pt>
                <c:pt idx="9989">
                  <c:v>40.000003452102327</c:v>
                </c:pt>
                <c:pt idx="9990">
                  <c:v>40.000003452102327</c:v>
                </c:pt>
                <c:pt idx="9991">
                  <c:v>33.333335692683868</c:v>
                </c:pt>
                <c:pt idx="9992">
                  <c:v>40.000003452102327</c:v>
                </c:pt>
                <c:pt idx="9993">
                  <c:v>40.000003452102327</c:v>
                </c:pt>
                <c:pt idx="9994">
                  <c:v>40.000003452102327</c:v>
                </c:pt>
                <c:pt idx="9995">
                  <c:v>40.000003452102327</c:v>
                </c:pt>
                <c:pt idx="9996">
                  <c:v>33.333335692683868</c:v>
                </c:pt>
                <c:pt idx="9997">
                  <c:v>40.000003452102327</c:v>
                </c:pt>
                <c:pt idx="9998">
                  <c:v>40.000003452102327</c:v>
                </c:pt>
                <c:pt idx="9999">
                  <c:v>40.000003452102327</c:v>
                </c:pt>
                <c:pt idx="10000">
                  <c:v>40.000003452102327</c:v>
                </c:pt>
                <c:pt idx="10001">
                  <c:v>40.000003452102327</c:v>
                </c:pt>
                <c:pt idx="10002">
                  <c:v>33.333335692683868</c:v>
                </c:pt>
                <c:pt idx="10003">
                  <c:v>40.000003452102327</c:v>
                </c:pt>
                <c:pt idx="10004">
                  <c:v>40.000003452102327</c:v>
                </c:pt>
                <c:pt idx="10005">
                  <c:v>40.000003452102327</c:v>
                </c:pt>
                <c:pt idx="10006">
                  <c:v>40.000003452102327</c:v>
                </c:pt>
                <c:pt idx="10007">
                  <c:v>40.000003452102327</c:v>
                </c:pt>
                <c:pt idx="10008">
                  <c:v>40.000003452102327</c:v>
                </c:pt>
                <c:pt idx="10009">
                  <c:v>33.333335692683868</c:v>
                </c:pt>
                <c:pt idx="10010">
                  <c:v>40.000003452102327</c:v>
                </c:pt>
                <c:pt idx="10011">
                  <c:v>40.000003452102327</c:v>
                </c:pt>
                <c:pt idx="10012">
                  <c:v>33.333335692683868</c:v>
                </c:pt>
                <c:pt idx="10013">
                  <c:v>40.000003452102327</c:v>
                </c:pt>
                <c:pt idx="10014">
                  <c:v>40.000003452102327</c:v>
                </c:pt>
                <c:pt idx="10015">
                  <c:v>33.333335692683868</c:v>
                </c:pt>
                <c:pt idx="10016">
                  <c:v>40.000003452102327</c:v>
                </c:pt>
                <c:pt idx="10017">
                  <c:v>33.333335692683868</c:v>
                </c:pt>
                <c:pt idx="10018">
                  <c:v>40.000003452102327</c:v>
                </c:pt>
                <c:pt idx="10019">
                  <c:v>40.000003452102327</c:v>
                </c:pt>
                <c:pt idx="10020">
                  <c:v>33.333335692683868</c:v>
                </c:pt>
                <c:pt idx="10021">
                  <c:v>40.000003452102327</c:v>
                </c:pt>
                <c:pt idx="10022">
                  <c:v>40.000003452102327</c:v>
                </c:pt>
                <c:pt idx="10023">
                  <c:v>33.333335692683868</c:v>
                </c:pt>
                <c:pt idx="10024">
                  <c:v>40.000003452102327</c:v>
                </c:pt>
                <c:pt idx="10025">
                  <c:v>33.333335692683868</c:v>
                </c:pt>
                <c:pt idx="10026">
                  <c:v>0</c:v>
                </c:pt>
                <c:pt idx="10027">
                  <c:v>33.333335692683868</c:v>
                </c:pt>
                <c:pt idx="10028">
                  <c:v>40.000003452102327</c:v>
                </c:pt>
                <c:pt idx="10029">
                  <c:v>33.333335692683868</c:v>
                </c:pt>
                <c:pt idx="10030">
                  <c:v>40.000003452102327</c:v>
                </c:pt>
                <c:pt idx="10031">
                  <c:v>33.333335692683868</c:v>
                </c:pt>
                <c:pt idx="10032">
                  <c:v>40.000003452102327</c:v>
                </c:pt>
                <c:pt idx="10033">
                  <c:v>33.333335692683868</c:v>
                </c:pt>
                <c:pt idx="10034">
                  <c:v>40.000003452102327</c:v>
                </c:pt>
                <c:pt idx="10035">
                  <c:v>33.333335692683868</c:v>
                </c:pt>
                <c:pt idx="10036">
                  <c:v>40.000003452102327</c:v>
                </c:pt>
                <c:pt idx="10037">
                  <c:v>40.000003452102327</c:v>
                </c:pt>
                <c:pt idx="10038">
                  <c:v>33.333335692683868</c:v>
                </c:pt>
                <c:pt idx="10039">
                  <c:v>40.000003452102327</c:v>
                </c:pt>
                <c:pt idx="10040">
                  <c:v>33.333335692683868</c:v>
                </c:pt>
                <c:pt idx="10041">
                  <c:v>40.000003452102327</c:v>
                </c:pt>
                <c:pt idx="10042">
                  <c:v>33.333335692683868</c:v>
                </c:pt>
                <c:pt idx="10043">
                  <c:v>40.000003452102327</c:v>
                </c:pt>
                <c:pt idx="10044">
                  <c:v>33.333335692683868</c:v>
                </c:pt>
                <c:pt idx="10045">
                  <c:v>40.000003452102327</c:v>
                </c:pt>
                <c:pt idx="10046">
                  <c:v>33.333335692683868</c:v>
                </c:pt>
                <c:pt idx="10047">
                  <c:v>40.000003452102327</c:v>
                </c:pt>
                <c:pt idx="10048">
                  <c:v>33.333335692683868</c:v>
                </c:pt>
                <c:pt idx="10049">
                  <c:v>40.000003452102327</c:v>
                </c:pt>
                <c:pt idx="10050">
                  <c:v>33.333335692683868</c:v>
                </c:pt>
                <c:pt idx="10051">
                  <c:v>33.333335692683868</c:v>
                </c:pt>
                <c:pt idx="10052">
                  <c:v>40.000003452102327</c:v>
                </c:pt>
                <c:pt idx="10053">
                  <c:v>33.333335692683868</c:v>
                </c:pt>
                <c:pt idx="10054">
                  <c:v>33.333335692683868</c:v>
                </c:pt>
                <c:pt idx="10055">
                  <c:v>40.000003452102327</c:v>
                </c:pt>
                <c:pt idx="10056">
                  <c:v>33.333335692683868</c:v>
                </c:pt>
                <c:pt idx="10057">
                  <c:v>33.333335692683868</c:v>
                </c:pt>
                <c:pt idx="10058">
                  <c:v>40.000003452102327</c:v>
                </c:pt>
                <c:pt idx="10059">
                  <c:v>33.333335692683868</c:v>
                </c:pt>
                <c:pt idx="10060">
                  <c:v>33.333335692683868</c:v>
                </c:pt>
                <c:pt idx="10061">
                  <c:v>40.000003452102327</c:v>
                </c:pt>
                <c:pt idx="10062">
                  <c:v>33.333335692683868</c:v>
                </c:pt>
                <c:pt idx="10063">
                  <c:v>33.333335692683868</c:v>
                </c:pt>
                <c:pt idx="10064">
                  <c:v>33.333335692683868</c:v>
                </c:pt>
                <c:pt idx="10065">
                  <c:v>40.000003452102327</c:v>
                </c:pt>
                <c:pt idx="10066">
                  <c:v>33.333335692683868</c:v>
                </c:pt>
                <c:pt idx="10067">
                  <c:v>33.333335692683868</c:v>
                </c:pt>
                <c:pt idx="10068">
                  <c:v>0</c:v>
                </c:pt>
                <c:pt idx="10069">
                  <c:v>33.333335692683868</c:v>
                </c:pt>
                <c:pt idx="10070">
                  <c:v>33.333335692683868</c:v>
                </c:pt>
                <c:pt idx="10071">
                  <c:v>40.000003452102327</c:v>
                </c:pt>
                <c:pt idx="10072">
                  <c:v>33.333335692683868</c:v>
                </c:pt>
                <c:pt idx="10073">
                  <c:v>33.333335692683868</c:v>
                </c:pt>
                <c:pt idx="10074">
                  <c:v>33.333335692683868</c:v>
                </c:pt>
                <c:pt idx="10075">
                  <c:v>40.000003452102327</c:v>
                </c:pt>
                <c:pt idx="10076">
                  <c:v>33.333335692683868</c:v>
                </c:pt>
                <c:pt idx="10077">
                  <c:v>40.000003452102327</c:v>
                </c:pt>
                <c:pt idx="10078">
                  <c:v>33.333335692683868</c:v>
                </c:pt>
                <c:pt idx="10079">
                  <c:v>33.333335692683868</c:v>
                </c:pt>
                <c:pt idx="10080">
                  <c:v>33.333335692683868</c:v>
                </c:pt>
                <c:pt idx="10081">
                  <c:v>40.000003452102327</c:v>
                </c:pt>
                <c:pt idx="10082">
                  <c:v>33.333335692683868</c:v>
                </c:pt>
                <c:pt idx="10083">
                  <c:v>33.333335692683868</c:v>
                </c:pt>
                <c:pt idx="10084">
                  <c:v>40.000003452102327</c:v>
                </c:pt>
                <c:pt idx="10085">
                  <c:v>33.333335692683868</c:v>
                </c:pt>
                <c:pt idx="10086">
                  <c:v>0</c:v>
                </c:pt>
                <c:pt idx="10087">
                  <c:v>33.333335692683868</c:v>
                </c:pt>
                <c:pt idx="10088">
                  <c:v>33.333335692683868</c:v>
                </c:pt>
                <c:pt idx="10089">
                  <c:v>40.000003452102327</c:v>
                </c:pt>
                <c:pt idx="10090">
                  <c:v>33.333335692683868</c:v>
                </c:pt>
                <c:pt idx="10091">
                  <c:v>33.333335692683868</c:v>
                </c:pt>
                <c:pt idx="10092">
                  <c:v>40.000003452102327</c:v>
                </c:pt>
                <c:pt idx="10093">
                  <c:v>33.333335692683868</c:v>
                </c:pt>
                <c:pt idx="10094">
                  <c:v>40.000003452102327</c:v>
                </c:pt>
                <c:pt idx="10095">
                  <c:v>40.000003452102327</c:v>
                </c:pt>
                <c:pt idx="10096">
                  <c:v>33.333335692683868</c:v>
                </c:pt>
                <c:pt idx="10097">
                  <c:v>40.000003452102327</c:v>
                </c:pt>
                <c:pt idx="10098">
                  <c:v>33.333335692683868</c:v>
                </c:pt>
                <c:pt idx="10099">
                  <c:v>33.333335692683868</c:v>
                </c:pt>
                <c:pt idx="10100">
                  <c:v>40.000003452102327</c:v>
                </c:pt>
                <c:pt idx="10101">
                  <c:v>33.333335692683868</c:v>
                </c:pt>
                <c:pt idx="10102">
                  <c:v>40.000003452102327</c:v>
                </c:pt>
                <c:pt idx="10103">
                  <c:v>33.333335692683868</c:v>
                </c:pt>
                <c:pt idx="10104">
                  <c:v>33.333335692683868</c:v>
                </c:pt>
                <c:pt idx="10105">
                  <c:v>40.000003452102327</c:v>
                </c:pt>
                <c:pt idx="10106">
                  <c:v>33.333335692683868</c:v>
                </c:pt>
                <c:pt idx="10107">
                  <c:v>33.333335692683868</c:v>
                </c:pt>
                <c:pt idx="10108">
                  <c:v>33.333335692683868</c:v>
                </c:pt>
                <c:pt idx="10109">
                  <c:v>40.000003452102327</c:v>
                </c:pt>
                <c:pt idx="10110">
                  <c:v>33.333335692683868</c:v>
                </c:pt>
                <c:pt idx="10111">
                  <c:v>33.333335692683868</c:v>
                </c:pt>
                <c:pt idx="10112">
                  <c:v>33.333335692683868</c:v>
                </c:pt>
                <c:pt idx="10113">
                  <c:v>40.000003452102327</c:v>
                </c:pt>
                <c:pt idx="10114">
                  <c:v>33.333335692683868</c:v>
                </c:pt>
                <c:pt idx="10115">
                  <c:v>33.333335692683868</c:v>
                </c:pt>
                <c:pt idx="10116">
                  <c:v>33.333335692683868</c:v>
                </c:pt>
                <c:pt idx="10117">
                  <c:v>40.000003452102327</c:v>
                </c:pt>
                <c:pt idx="10118">
                  <c:v>33.333335692683868</c:v>
                </c:pt>
                <c:pt idx="10119">
                  <c:v>33.333335692683868</c:v>
                </c:pt>
                <c:pt idx="10120">
                  <c:v>40.000003452102327</c:v>
                </c:pt>
                <c:pt idx="10121">
                  <c:v>33.333335692683868</c:v>
                </c:pt>
                <c:pt idx="10122">
                  <c:v>33.333335692683868</c:v>
                </c:pt>
                <c:pt idx="10123">
                  <c:v>33.333335692683868</c:v>
                </c:pt>
                <c:pt idx="10124">
                  <c:v>33.333335692683868</c:v>
                </c:pt>
                <c:pt idx="10125">
                  <c:v>40.000003452102327</c:v>
                </c:pt>
                <c:pt idx="10126">
                  <c:v>33.333335692683868</c:v>
                </c:pt>
                <c:pt idx="10127">
                  <c:v>33.333335692683868</c:v>
                </c:pt>
                <c:pt idx="10128">
                  <c:v>33.333335692683868</c:v>
                </c:pt>
                <c:pt idx="10129">
                  <c:v>40.000003452102327</c:v>
                </c:pt>
                <c:pt idx="10130">
                  <c:v>33.333335692683868</c:v>
                </c:pt>
                <c:pt idx="10131">
                  <c:v>33.333335692683868</c:v>
                </c:pt>
                <c:pt idx="10132">
                  <c:v>33.333335692683868</c:v>
                </c:pt>
                <c:pt idx="10133">
                  <c:v>33.333335692683868</c:v>
                </c:pt>
                <c:pt idx="10134">
                  <c:v>40.000003452102327</c:v>
                </c:pt>
                <c:pt idx="10135">
                  <c:v>33.333335692683868</c:v>
                </c:pt>
                <c:pt idx="10136">
                  <c:v>33.333335692683868</c:v>
                </c:pt>
                <c:pt idx="10137">
                  <c:v>33.333335692683868</c:v>
                </c:pt>
                <c:pt idx="10138">
                  <c:v>33.333335692683868</c:v>
                </c:pt>
                <c:pt idx="10139">
                  <c:v>33.333335692683868</c:v>
                </c:pt>
                <c:pt idx="10140">
                  <c:v>40.000003452102327</c:v>
                </c:pt>
                <c:pt idx="10141">
                  <c:v>33.333335692683868</c:v>
                </c:pt>
                <c:pt idx="10142">
                  <c:v>33.333335692683868</c:v>
                </c:pt>
                <c:pt idx="10143">
                  <c:v>33.333335692683868</c:v>
                </c:pt>
                <c:pt idx="10144">
                  <c:v>33.333335692683868</c:v>
                </c:pt>
                <c:pt idx="10145">
                  <c:v>33.333335692683868</c:v>
                </c:pt>
                <c:pt idx="10146">
                  <c:v>33.333335692683868</c:v>
                </c:pt>
                <c:pt idx="10147">
                  <c:v>33.333335692683868</c:v>
                </c:pt>
                <c:pt idx="10148">
                  <c:v>40.000003452102327</c:v>
                </c:pt>
                <c:pt idx="10149">
                  <c:v>33.333335692683868</c:v>
                </c:pt>
                <c:pt idx="10150">
                  <c:v>33.333335692683868</c:v>
                </c:pt>
                <c:pt idx="10151">
                  <c:v>33.333335692683868</c:v>
                </c:pt>
                <c:pt idx="10152">
                  <c:v>33.333335692683868</c:v>
                </c:pt>
                <c:pt idx="10153">
                  <c:v>33.333335692683868</c:v>
                </c:pt>
                <c:pt idx="10154">
                  <c:v>33.333335692683868</c:v>
                </c:pt>
                <c:pt idx="10155">
                  <c:v>33.333335692683868</c:v>
                </c:pt>
                <c:pt idx="10156">
                  <c:v>33.333335692683868</c:v>
                </c:pt>
                <c:pt idx="10157">
                  <c:v>33.333335692683868</c:v>
                </c:pt>
                <c:pt idx="10158">
                  <c:v>33.333335692683868</c:v>
                </c:pt>
                <c:pt idx="10159">
                  <c:v>33.333335692683868</c:v>
                </c:pt>
                <c:pt idx="10160">
                  <c:v>33.333335692683868</c:v>
                </c:pt>
                <c:pt idx="10161">
                  <c:v>33.333335692683868</c:v>
                </c:pt>
                <c:pt idx="10162">
                  <c:v>33.333335692683868</c:v>
                </c:pt>
                <c:pt idx="10163">
                  <c:v>33.333335692683868</c:v>
                </c:pt>
                <c:pt idx="10164">
                  <c:v>33.333335692683868</c:v>
                </c:pt>
                <c:pt idx="10165">
                  <c:v>33.333335692683868</c:v>
                </c:pt>
                <c:pt idx="10166">
                  <c:v>33.333335692683868</c:v>
                </c:pt>
                <c:pt idx="10167">
                  <c:v>33.333335692683868</c:v>
                </c:pt>
                <c:pt idx="10168">
                  <c:v>33.333335692683868</c:v>
                </c:pt>
                <c:pt idx="10169">
                  <c:v>40.000003452102327</c:v>
                </c:pt>
                <c:pt idx="10170">
                  <c:v>33.333335692683868</c:v>
                </c:pt>
                <c:pt idx="10171">
                  <c:v>33.333335692683868</c:v>
                </c:pt>
                <c:pt idx="10172">
                  <c:v>33.333335692683868</c:v>
                </c:pt>
                <c:pt idx="10173">
                  <c:v>33.333335692683868</c:v>
                </c:pt>
                <c:pt idx="10174">
                  <c:v>33.333335692683868</c:v>
                </c:pt>
                <c:pt idx="10175">
                  <c:v>33.333335692683868</c:v>
                </c:pt>
                <c:pt idx="10176">
                  <c:v>33.333335692683868</c:v>
                </c:pt>
                <c:pt idx="10177">
                  <c:v>33.333335692683868</c:v>
                </c:pt>
                <c:pt idx="10178">
                  <c:v>33.333335692683868</c:v>
                </c:pt>
                <c:pt idx="10179">
                  <c:v>33.333335692683868</c:v>
                </c:pt>
                <c:pt idx="10180">
                  <c:v>40.000003452102327</c:v>
                </c:pt>
                <c:pt idx="10181">
                  <c:v>33.333335692683868</c:v>
                </c:pt>
                <c:pt idx="10182">
                  <c:v>33.333335692683868</c:v>
                </c:pt>
                <c:pt idx="10183">
                  <c:v>33.333335692683868</c:v>
                </c:pt>
                <c:pt idx="10184">
                  <c:v>33.333335692683868</c:v>
                </c:pt>
                <c:pt idx="10185">
                  <c:v>33.333335692683868</c:v>
                </c:pt>
                <c:pt idx="10186">
                  <c:v>33.333335692683868</c:v>
                </c:pt>
                <c:pt idx="10187">
                  <c:v>33.333335692683868</c:v>
                </c:pt>
                <c:pt idx="10188">
                  <c:v>33.333335692683868</c:v>
                </c:pt>
                <c:pt idx="10189">
                  <c:v>33.333335692683868</c:v>
                </c:pt>
                <c:pt idx="10190">
                  <c:v>33.333335692683868</c:v>
                </c:pt>
                <c:pt idx="10191">
                  <c:v>33.333335692683868</c:v>
                </c:pt>
                <c:pt idx="10192">
                  <c:v>33.333335692683868</c:v>
                </c:pt>
                <c:pt idx="10193">
                  <c:v>33.333335692683868</c:v>
                </c:pt>
                <c:pt idx="10194">
                  <c:v>33.333335692683868</c:v>
                </c:pt>
                <c:pt idx="10195">
                  <c:v>33.333335692683868</c:v>
                </c:pt>
                <c:pt idx="10196">
                  <c:v>33.333335692683868</c:v>
                </c:pt>
                <c:pt idx="10197">
                  <c:v>33.333335692683868</c:v>
                </c:pt>
                <c:pt idx="10198">
                  <c:v>26.666667933265401</c:v>
                </c:pt>
                <c:pt idx="10199">
                  <c:v>33.333335692683868</c:v>
                </c:pt>
                <c:pt idx="10200">
                  <c:v>33.333335692683868</c:v>
                </c:pt>
                <c:pt idx="10201">
                  <c:v>33.333335692683868</c:v>
                </c:pt>
                <c:pt idx="10202">
                  <c:v>33.333335692683868</c:v>
                </c:pt>
                <c:pt idx="10203">
                  <c:v>33.333335692683868</c:v>
                </c:pt>
                <c:pt idx="10204">
                  <c:v>26.666667933265401</c:v>
                </c:pt>
                <c:pt idx="10205">
                  <c:v>33.333335692683868</c:v>
                </c:pt>
                <c:pt idx="10206">
                  <c:v>0</c:v>
                </c:pt>
                <c:pt idx="10207">
                  <c:v>33.333335692683868</c:v>
                </c:pt>
                <c:pt idx="10208">
                  <c:v>26.666667933265401</c:v>
                </c:pt>
                <c:pt idx="10209">
                  <c:v>33.333335692683868</c:v>
                </c:pt>
                <c:pt idx="10210">
                  <c:v>33.333335692683868</c:v>
                </c:pt>
                <c:pt idx="10211">
                  <c:v>26.666667933265401</c:v>
                </c:pt>
                <c:pt idx="10212">
                  <c:v>0</c:v>
                </c:pt>
                <c:pt idx="10213">
                  <c:v>33.333335692683868</c:v>
                </c:pt>
                <c:pt idx="10214">
                  <c:v>26.666667933265401</c:v>
                </c:pt>
                <c:pt idx="10215">
                  <c:v>33.333335692683868</c:v>
                </c:pt>
                <c:pt idx="10216">
                  <c:v>0</c:v>
                </c:pt>
                <c:pt idx="10217">
                  <c:v>33.333335692683868</c:v>
                </c:pt>
                <c:pt idx="10218">
                  <c:v>26.666667933265401</c:v>
                </c:pt>
                <c:pt idx="10219">
                  <c:v>33.333335692683868</c:v>
                </c:pt>
                <c:pt idx="10220">
                  <c:v>33.333335692683868</c:v>
                </c:pt>
                <c:pt idx="10221">
                  <c:v>26.666667933265401</c:v>
                </c:pt>
                <c:pt idx="10222">
                  <c:v>33.333335692683868</c:v>
                </c:pt>
                <c:pt idx="10223">
                  <c:v>33.333335692683868</c:v>
                </c:pt>
                <c:pt idx="10224">
                  <c:v>26.666667933265401</c:v>
                </c:pt>
                <c:pt idx="10225">
                  <c:v>33.333335692683868</c:v>
                </c:pt>
                <c:pt idx="10226">
                  <c:v>33.333335692683868</c:v>
                </c:pt>
                <c:pt idx="10227">
                  <c:v>26.666667933265401</c:v>
                </c:pt>
                <c:pt idx="10228">
                  <c:v>33.333335692683868</c:v>
                </c:pt>
                <c:pt idx="10229">
                  <c:v>33.333335692683868</c:v>
                </c:pt>
                <c:pt idx="10230">
                  <c:v>26.666667933265401</c:v>
                </c:pt>
                <c:pt idx="10231">
                  <c:v>33.333335692683868</c:v>
                </c:pt>
                <c:pt idx="10232">
                  <c:v>26.666667933265401</c:v>
                </c:pt>
                <c:pt idx="10233">
                  <c:v>33.333335692683868</c:v>
                </c:pt>
                <c:pt idx="10234">
                  <c:v>33.333335692683868</c:v>
                </c:pt>
                <c:pt idx="10235">
                  <c:v>26.666667933265401</c:v>
                </c:pt>
                <c:pt idx="10236">
                  <c:v>33.333335692683868</c:v>
                </c:pt>
                <c:pt idx="10237">
                  <c:v>26.666667933265401</c:v>
                </c:pt>
                <c:pt idx="10238">
                  <c:v>33.333335692683868</c:v>
                </c:pt>
                <c:pt idx="10239">
                  <c:v>33.333335692683868</c:v>
                </c:pt>
                <c:pt idx="10240">
                  <c:v>0</c:v>
                </c:pt>
                <c:pt idx="10241">
                  <c:v>33.333335692683868</c:v>
                </c:pt>
                <c:pt idx="10242">
                  <c:v>26.666667933265401</c:v>
                </c:pt>
                <c:pt idx="10243">
                  <c:v>33.333335692683868</c:v>
                </c:pt>
                <c:pt idx="10244">
                  <c:v>26.666667933265401</c:v>
                </c:pt>
                <c:pt idx="10245">
                  <c:v>33.333335692683868</c:v>
                </c:pt>
                <c:pt idx="10246">
                  <c:v>26.666667933265401</c:v>
                </c:pt>
                <c:pt idx="10247">
                  <c:v>40.000003452102327</c:v>
                </c:pt>
                <c:pt idx="10248">
                  <c:v>40.000003452102327</c:v>
                </c:pt>
                <c:pt idx="10249">
                  <c:v>40.000003452102327</c:v>
                </c:pt>
                <c:pt idx="10250">
                  <c:v>0</c:v>
                </c:pt>
                <c:pt idx="10251">
                  <c:v>46.6666712115208</c:v>
                </c:pt>
                <c:pt idx="10252">
                  <c:v>46.6666712115208</c:v>
                </c:pt>
                <c:pt idx="10253">
                  <c:v>46.6666712115208</c:v>
                </c:pt>
                <c:pt idx="10254">
                  <c:v>46.6666712115208</c:v>
                </c:pt>
                <c:pt idx="10255">
                  <c:v>40.000003452102327</c:v>
                </c:pt>
                <c:pt idx="10256">
                  <c:v>46.6666712115208</c:v>
                </c:pt>
                <c:pt idx="10257">
                  <c:v>46.6666712115208</c:v>
                </c:pt>
                <c:pt idx="10258">
                  <c:v>40.000003452102327</c:v>
                </c:pt>
                <c:pt idx="10259">
                  <c:v>46.6666712115208</c:v>
                </c:pt>
                <c:pt idx="10260">
                  <c:v>40.000003452102327</c:v>
                </c:pt>
                <c:pt idx="10261">
                  <c:v>46.6666712115208</c:v>
                </c:pt>
                <c:pt idx="10262">
                  <c:v>40.000003452102327</c:v>
                </c:pt>
                <c:pt idx="10263">
                  <c:v>46.6666712115208</c:v>
                </c:pt>
                <c:pt idx="10264">
                  <c:v>40.000003452102327</c:v>
                </c:pt>
                <c:pt idx="10265">
                  <c:v>46.6666712115208</c:v>
                </c:pt>
                <c:pt idx="10266">
                  <c:v>40.000003452102327</c:v>
                </c:pt>
                <c:pt idx="10267">
                  <c:v>40.000003452102327</c:v>
                </c:pt>
                <c:pt idx="10268">
                  <c:v>46.6666712115208</c:v>
                </c:pt>
                <c:pt idx="10269">
                  <c:v>40.000003452102327</c:v>
                </c:pt>
                <c:pt idx="10270">
                  <c:v>40.000003452102327</c:v>
                </c:pt>
                <c:pt idx="10271">
                  <c:v>46.6666712115208</c:v>
                </c:pt>
                <c:pt idx="10272">
                  <c:v>40.000003452102327</c:v>
                </c:pt>
                <c:pt idx="10273">
                  <c:v>40.000003452102327</c:v>
                </c:pt>
                <c:pt idx="10274">
                  <c:v>40.000003452102327</c:v>
                </c:pt>
                <c:pt idx="10275">
                  <c:v>46.6666712115208</c:v>
                </c:pt>
                <c:pt idx="10276">
                  <c:v>40.000003452102327</c:v>
                </c:pt>
                <c:pt idx="10277">
                  <c:v>40.000003452102327</c:v>
                </c:pt>
                <c:pt idx="10278">
                  <c:v>40.000003452102327</c:v>
                </c:pt>
                <c:pt idx="10279">
                  <c:v>46.6666712115208</c:v>
                </c:pt>
                <c:pt idx="10280">
                  <c:v>40.000003452102327</c:v>
                </c:pt>
                <c:pt idx="10281">
                  <c:v>40.000003452102327</c:v>
                </c:pt>
                <c:pt idx="10282">
                  <c:v>40.000003452102327</c:v>
                </c:pt>
                <c:pt idx="10283">
                  <c:v>40.000003452102327</c:v>
                </c:pt>
                <c:pt idx="10284">
                  <c:v>40.000003452102327</c:v>
                </c:pt>
                <c:pt idx="10285">
                  <c:v>40.000003452102327</c:v>
                </c:pt>
                <c:pt idx="10286">
                  <c:v>40.000003452102327</c:v>
                </c:pt>
                <c:pt idx="10287">
                  <c:v>40.000003452102327</c:v>
                </c:pt>
                <c:pt idx="10288">
                  <c:v>40.000003452102327</c:v>
                </c:pt>
                <c:pt idx="10289">
                  <c:v>40.000003452102327</c:v>
                </c:pt>
                <c:pt idx="10290">
                  <c:v>40.000003452102327</c:v>
                </c:pt>
                <c:pt idx="10291">
                  <c:v>33.333335692683868</c:v>
                </c:pt>
                <c:pt idx="10292">
                  <c:v>40.000003452102327</c:v>
                </c:pt>
                <c:pt idx="10293">
                  <c:v>40.000003452102327</c:v>
                </c:pt>
                <c:pt idx="10294">
                  <c:v>40.000003452102327</c:v>
                </c:pt>
                <c:pt idx="10295">
                  <c:v>33.333335692683868</c:v>
                </c:pt>
                <c:pt idx="10296">
                  <c:v>40.000003452102327</c:v>
                </c:pt>
                <c:pt idx="10297">
                  <c:v>40.000003452102327</c:v>
                </c:pt>
                <c:pt idx="10298">
                  <c:v>33.333335692683868</c:v>
                </c:pt>
                <c:pt idx="10299">
                  <c:v>40.000003452102327</c:v>
                </c:pt>
                <c:pt idx="10300">
                  <c:v>80.000006904204653</c:v>
                </c:pt>
                <c:pt idx="10301">
                  <c:v>233.33330949147532</c:v>
                </c:pt>
                <c:pt idx="10302">
                  <c:v>399.99969303607929</c:v>
                </c:pt>
                <c:pt idx="10303">
                  <c:v>459.99974012374867</c:v>
                </c:pt>
                <c:pt idx="10304">
                  <c:v>459.99974012374867</c:v>
                </c:pt>
                <c:pt idx="10305">
                  <c:v>439.99969959259067</c:v>
                </c:pt>
                <c:pt idx="10306">
                  <c:v>406.6663483778633</c:v>
                </c:pt>
                <c:pt idx="10307">
                  <c:v>379.99972701072664</c:v>
                </c:pt>
                <c:pt idx="10308">
                  <c:v>353.33310564358999</c:v>
                </c:pt>
                <c:pt idx="10309">
                  <c:v>339.99979496002203</c:v>
                </c:pt>
                <c:pt idx="10310">
                  <c:v>313.33317359288532</c:v>
                </c:pt>
                <c:pt idx="10311">
                  <c:v>299.9998629093173</c:v>
                </c:pt>
                <c:pt idx="10312">
                  <c:v>279.99989688396465</c:v>
                </c:pt>
                <c:pt idx="10313">
                  <c:v>266.66658620039595</c:v>
                </c:pt>
                <c:pt idx="10314">
                  <c:v>246.66662017504402</c:v>
                </c:pt>
                <c:pt idx="10315">
                  <c:v>239.99996483325933</c:v>
                </c:pt>
                <c:pt idx="10316">
                  <c:v>233.33330949147532</c:v>
                </c:pt>
                <c:pt idx="10317">
                  <c:v>219.99999880790736</c:v>
                </c:pt>
                <c:pt idx="10318">
                  <c:v>213.33334346612267</c:v>
                </c:pt>
                <c:pt idx="10319">
                  <c:v>200.00002036492</c:v>
                </c:pt>
                <c:pt idx="10320">
                  <c:v>200.00002036492</c:v>
                </c:pt>
                <c:pt idx="10321">
                  <c:v>186.66668484608331</c:v>
                </c:pt>
                <c:pt idx="10322">
                  <c:v>186.66668484608331</c:v>
                </c:pt>
                <c:pt idx="10323">
                  <c:v>180.00001708666468</c:v>
                </c:pt>
                <c:pt idx="10324">
                  <c:v>173.33334932724668</c:v>
                </c:pt>
                <c:pt idx="10325">
                  <c:v>166.66668156782802</c:v>
                </c:pt>
                <c:pt idx="10326">
                  <c:v>160.00001380840931</c:v>
                </c:pt>
                <c:pt idx="10327">
                  <c:v>160.00001380840931</c:v>
                </c:pt>
                <c:pt idx="10328">
                  <c:v>153.33334604899068</c:v>
                </c:pt>
                <c:pt idx="10329">
                  <c:v>153.33334604899068</c:v>
                </c:pt>
                <c:pt idx="10330">
                  <c:v>146.66667828957267</c:v>
                </c:pt>
                <c:pt idx="10331">
                  <c:v>146.66667828957267</c:v>
                </c:pt>
                <c:pt idx="10332">
                  <c:v>140.00001053015401</c:v>
                </c:pt>
                <c:pt idx="10333">
                  <c:v>140.00001053015401</c:v>
                </c:pt>
                <c:pt idx="10334">
                  <c:v>133.33334277073533</c:v>
                </c:pt>
                <c:pt idx="10335">
                  <c:v>133.33334277073533</c:v>
                </c:pt>
                <c:pt idx="10336">
                  <c:v>133.33334277073533</c:v>
                </c:pt>
                <c:pt idx="10337">
                  <c:v>126.66667501131664</c:v>
                </c:pt>
                <c:pt idx="10338">
                  <c:v>126.66667501131664</c:v>
                </c:pt>
                <c:pt idx="10339">
                  <c:v>126.66667501131664</c:v>
                </c:pt>
                <c:pt idx="10340">
                  <c:v>120.00000725189867</c:v>
                </c:pt>
                <c:pt idx="10341">
                  <c:v>120.00000725189867</c:v>
                </c:pt>
                <c:pt idx="10342">
                  <c:v>120.00000725189867</c:v>
                </c:pt>
                <c:pt idx="10343">
                  <c:v>120.00000725189867</c:v>
                </c:pt>
                <c:pt idx="10344">
                  <c:v>113.33333949248001</c:v>
                </c:pt>
                <c:pt idx="10345">
                  <c:v>120.00000725189867</c:v>
                </c:pt>
                <c:pt idx="10346">
                  <c:v>106.66667173306134</c:v>
                </c:pt>
                <c:pt idx="10347">
                  <c:v>113.33333949248001</c:v>
                </c:pt>
                <c:pt idx="10348">
                  <c:v>113.33333949248001</c:v>
                </c:pt>
                <c:pt idx="10349">
                  <c:v>106.66667173306134</c:v>
                </c:pt>
                <c:pt idx="10350">
                  <c:v>106.66667173306134</c:v>
                </c:pt>
                <c:pt idx="10351">
                  <c:v>100.00001018246</c:v>
                </c:pt>
                <c:pt idx="10352">
                  <c:v>106.66667173306134</c:v>
                </c:pt>
                <c:pt idx="10353">
                  <c:v>100.00001018246</c:v>
                </c:pt>
                <c:pt idx="10354">
                  <c:v>100.00001018246</c:v>
                </c:pt>
                <c:pt idx="10355">
                  <c:v>100.00001018246</c:v>
                </c:pt>
                <c:pt idx="10356">
                  <c:v>100.00001018246</c:v>
                </c:pt>
                <c:pt idx="10357">
                  <c:v>93.333342423041344</c:v>
                </c:pt>
                <c:pt idx="10358">
                  <c:v>93.333342423041344</c:v>
                </c:pt>
                <c:pt idx="10359">
                  <c:v>100.00001018246</c:v>
                </c:pt>
                <c:pt idx="10360">
                  <c:v>93.333342423041344</c:v>
                </c:pt>
                <c:pt idx="10361">
                  <c:v>86.66667466362334</c:v>
                </c:pt>
                <c:pt idx="10362">
                  <c:v>0</c:v>
                </c:pt>
                <c:pt idx="10363">
                  <c:v>93.333342423041344</c:v>
                </c:pt>
                <c:pt idx="10364">
                  <c:v>86.66667466362334</c:v>
                </c:pt>
                <c:pt idx="10365">
                  <c:v>86.66667466362334</c:v>
                </c:pt>
                <c:pt idx="10366">
                  <c:v>0</c:v>
                </c:pt>
                <c:pt idx="10367">
                  <c:v>86.66667466362334</c:v>
                </c:pt>
                <c:pt idx="10368">
                  <c:v>86.66667466362334</c:v>
                </c:pt>
                <c:pt idx="10369">
                  <c:v>86.66667466362334</c:v>
                </c:pt>
                <c:pt idx="10370">
                  <c:v>86.66667466362334</c:v>
                </c:pt>
                <c:pt idx="10371">
                  <c:v>86.66667466362334</c:v>
                </c:pt>
                <c:pt idx="10372">
                  <c:v>80.000006904204653</c:v>
                </c:pt>
                <c:pt idx="10373">
                  <c:v>86.66667466362334</c:v>
                </c:pt>
                <c:pt idx="10374">
                  <c:v>80.000006904204653</c:v>
                </c:pt>
                <c:pt idx="10375">
                  <c:v>86.66667466362334</c:v>
                </c:pt>
                <c:pt idx="10376">
                  <c:v>80.000006904204653</c:v>
                </c:pt>
                <c:pt idx="10377">
                  <c:v>80.000006904204653</c:v>
                </c:pt>
                <c:pt idx="10378">
                  <c:v>86.66667466362334</c:v>
                </c:pt>
                <c:pt idx="10379">
                  <c:v>80.000006904204653</c:v>
                </c:pt>
                <c:pt idx="10380">
                  <c:v>80.000006904204653</c:v>
                </c:pt>
                <c:pt idx="10381">
                  <c:v>80.000006904204653</c:v>
                </c:pt>
                <c:pt idx="10382">
                  <c:v>80.000006904204653</c:v>
                </c:pt>
                <c:pt idx="10383">
                  <c:v>80.000006904204653</c:v>
                </c:pt>
                <c:pt idx="10384">
                  <c:v>73.333339144785995</c:v>
                </c:pt>
                <c:pt idx="10385">
                  <c:v>80.000006904204653</c:v>
                </c:pt>
                <c:pt idx="10386">
                  <c:v>80.000006904204653</c:v>
                </c:pt>
                <c:pt idx="10387">
                  <c:v>73.333339144785995</c:v>
                </c:pt>
                <c:pt idx="10388">
                  <c:v>80.000006904204653</c:v>
                </c:pt>
                <c:pt idx="10389">
                  <c:v>73.333339144785995</c:v>
                </c:pt>
                <c:pt idx="10390">
                  <c:v>73.333339144785995</c:v>
                </c:pt>
                <c:pt idx="10391">
                  <c:v>80.000006904204653</c:v>
                </c:pt>
                <c:pt idx="10392">
                  <c:v>73.333339144785995</c:v>
                </c:pt>
                <c:pt idx="10393">
                  <c:v>73.333339144785995</c:v>
                </c:pt>
                <c:pt idx="10394">
                  <c:v>73.333339144785995</c:v>
                </c:pt>
                <c:pt idx="10395">
                  <c:v>73.333339144785995</c:v>
                </c:pt>
                <c:pt idx="10396">
                  <c:v>73.333339144785995</c:v>
                </c:pt>
                <c:pt idx="10397">
                  <c:v>66.666671385368005</c:v>
                </c:pt>
                <c:pt idx="10398">
                  <c:v>73.333339144785995</c:v>
                </c:pt>
                <c:pt idx="10399">
                  <c:v>73.333339144785995</c:v>
                </c:pt>
                <c:pt idx="10400">
                  <c:v>66.666671385368005</c:v>
                </c:pt>
                <c:pt idx="10401">
                  <c:v>73.333339144785995</c:v>
                </c:pt>
                <c:pt idx="10402">
                  <c:v>73.333339144785995</c:v>
                </c:pt>
                <c:pt idx="10403">
                  <c:v>66.666671385368005</c:v>
                </c:pt>
                <c:pt idx="10404">
                  <c:v>66.666671385368005</c:v>
                </c:pt>
                <c:pt idx="10405">
                  <c:v>73.333339144785995</c:v>
                </c:pt>
                <c:pt idx="10406">
                  <c:v>66.666671385368005</c:v>
                </c:pt>
                <c:pt idx="10407">
                  <c:v>66.666671385368005</c:v>
                </c:pt>
                <c:pt idx="10408">
                  <c:v>73.333339144785995</c:v>
                </c:pt>
                <c:pt idx="10409">
                  <c:v>66.666671385368005</c:v>
                </c:pt>
                <c:pt idx="10410">
                  <c:v>66.666671385368005</c:v>
                </c:pt>
                <c:pt idx="10411">
                  <c:v>66.666671385368005</c:v>
                </c:pt>
                <c:pt idx="10412">
                  <c:v>0</c:v>
                </c:pt>
                <c:pt idx="10413">
                  <c:v>66.666671385368005</c:v>
                </c:pt>
                <c:pt idx="10414">
                  <c:v>73.333339144785995</c:v>
                </c:pt>
                <c:pt idx="10415">
                  <c:v>66.666671385368005</c:v>
                </c:pt>
                <c:pt idx="10416">
                  <c:v>66.666671385368005</c:v>
                </c:pt>
                <c:pt idx="10417">
                  <c:v>66.666671385368005</c:v>
                </c:pt>
                <c:pt idx="10418">
                  <c:v>60.000003625949198</c:v>
                </c:pt>
                <c:pt idx="10419">
                  <c:v>66.666671385368005</c:v>
                </c:pt>
                <c:pt idx="10420">
                  <c:v>66.666671385368005</c:v>
                </c:pt>
                <c:pt idx="10421">
                  <c:v>66.666671385368005</c:v>
                </c:pt>
                <c:pt idx="10422">
                  <c:v>66.666671385368005</c:v>
                </c:pt>
                <c:pt idx="10423">
                  <c:v>60.000003625949198</c:v>
                </c:pt>
                <c:pt idx="10424">
                  <c:v>66.666671385368005</c:v>
                </c:pt>
                <c:pt idx="10425">
                  <c:v>66.666671385368005</c:v>
                </c:pt>
                <c:pt idx="10426">
                  <c:v>60.000003625949198</c:v>
                </c:pt>
                <c:pt idx="10427">
                  <c:v>66.666671385368005</c:v>
                </c:pt>
                <c:pt idx="10428">
                  <c:v>66.666671385368005</c:v>
                </c:pt>
                <c:pt idx="10429">
                  <c:v>60.000003625949198</c:v>
                </c:pt>
                <c:pt idx="10430">
                  <c:v>66.666671385368005</c:v>
                </c:pt>
                <c:pt idx="10431">
                  <c:v>66.666671385368005</c:v>
                </c:pt>
                <c:pt idx="10432">
                  <c:v>66.666671385368005</c:v>
                </c:pt>
                <c:pt idx="10433">
                  <c:v>60.000003625949198</c:v>
                </c:pt>
                <c:pt idx="10434">
                  <c:v>66.666671385368005</c:v>
                </c:pt>
                <c:pt idx="10435">
                  <c:v>66.666671385368005</c:v>
                </c:pt>
                <c:pt idx="10436">
                  <c:v>73.333339144785995</c:v>
                </c:pt>
                <c:pt idx="10437">
                  <c:v>66.666671385368005</c:v>
                </c:pt>
                <c:pt idx="10438">
                  <c:v>66.666671385368005</c:v>
                </c:pt>
                <c:pt idx="10439">
                  <c:v>73.333339144785995</c:v>
                </c:pt>
                <c:pt idx="10440">
                  <c:v>73.333339144785995</c:v>
                </c:pt>
                <c:pt idx="10441">
                  <c:v>66.666671385368005</c:v>
                </c:pt>
                <c:pt idx="10442">
                  <c:v>73.333339144785995</c:v>
                </c:pt>
                <c:pt idx="10443">
                  <c:v>73.333339144785995</c:v>
                </c:pt>
                <c:pt idx="10444">
                  <c:v>80.000006904204653</c:v>
                </c:pt>
                <c:pt idx="10445">
                  <c:v>73.333339144785995</c:v>
                </c:pt>
                <c:pt idx="10446">
                  <c:v>73.333339144785995</c:v>
                </c:pt>
                <c:pt idx="10447">
                  <c:v>73.333339144785995</c:v>
                </c:pt>
                <c:pt idx="10448">
                  <c:v>73.333339144785995</c:v>
                </c:pt>
                <c:pt idx="10449">
                  <c:v>80.000006904204653</c:v>
                </c:pt>
                <c:pt idx="10450">
                  <c:v>73.333339144785995</c:v>
                </c:pt>
                <c:pt idx="10451">
                  <c:v>73.333339144785995</c:v>
                </c:pt>
                <c:pt idx="10452">
                  <c:v>73.333339144785995</c:v>
                </c:pt>
                <c:pt idx="10453">
                  <c:v>73.333339144785995</c:v>
                </c:pt>
                <c:pt idx="10454">
                  <c:v>80.000006904204653</c:v>
                </c:pt>
                <c:pt idx="10455">
                  <c:v>73.333339144785995</c:v>
                </c:pt>
                <c:pt idx="10456">
                  <c:v>73.333339144785995</c:v>
                </c:pt>
                <c:pt idx="10457">
                  <c:v>73.333339144785995</c:v>
                </c:pt>
                <c:pt idx="10458">
                  <c:v>73.333339144785995</c:v>
                </c:pt>
                <c:pt idx="10459">
                  <c:v>73.333339144785995</c:v>
                </c:pt>
                <c:pt idx="10460">
                  <c:v>73.333339144785995</c:v>
                </c:pt>
                <c:pt idx="10461">
                  <c:v>73.333339144785995</c:v>
                </c:pt>
                <c:pt idx="10462">
                  <c:v>73.333339144785995</c:v>
                </c:pt>
                <c:pt idx="10463">
                  <c:v>66.666671385368005</c:v>
                </c:pt>
                <c:pt idx="10464">
                  <c:v>73.333339144785995</c:v>
                </c:pt>
                <c:pt idx="10465">
                  <c:v>73.333339144785995</c:v>
                </c:pt>
                <c:pt idx="10466">
                  <c:v>73.333339144785995</c:v>
                </c:pt>
                <c:pt idx="10467">
                  <c:v>66.666671385368005</c:v>
                </c:pt>
                <c:pt idx="10468">
                  <c:v>73.333339144785995</c:v>
                </c:pt>
                <c:pt idx="10469">
                  <c:v>66.666671385368005</c:v>
                </c:pt>
                <c:pt idx="10470">
                  <c:v>73.333339144785995</c:v>
                </c:pt>
                <c:pt idx="10471">
                  <c:v>66.666671385368005</c:v>
                </c:pt>
                <c:pt idx="10472">
                  <c:v>0</c:v>
                </c:pt>
                <c:pt idx="10473">
                  <c:v>66.666671385368005</c:v>
                </c:pt>
                <c:pt idx="10474">
                  <c:v>66.666671385368005</c:v>
                </c:pt>
                <c:pt idx="10475">
                  <c:v>73.333339144785995</c:v>
                </c:pt>
                <c:pt idx="10476">
                  <c:v>66.666671385368005</c:v>
                </c:pt>
                <c:pt idx="10477">
                  <c:v>66.666671385368005</c:v>
                </c:pt>
                <c:pt idx="10478">
                  <c:v>73.333339144785995</c:v>
                </c:pt>
                <c:pt idx="10479">
                  <c:v>66.666671385368005</c:v>
                </c:pt>
                <c:pt idx="10480">
                  <c:v>66.666671385368005</c:v>
                </c:pt>
                <c:pt idx="10481">
                  <c:v>66.666671385368005</c:v>
                </c:pt>
                <c:pt idx="10482">
                  <c:v>66.666671385368005</c:v>
                </c:pt>
                <c:pt idx="10483">
                  <c:v>66.666671385368005</c:v>
                </c:pt>
                <c:pt idx="10484">
                  <c:v>66.666671385368005</c:v>
                </c:pt>
                <c:pt idx="10485">
                  <c:v>66.666671385368005</c:v>
                </c:pt>
                <c:pt idx="10486">
                  <c:v>0</c:v>
                </c:pt>
                <c:pt idx="10487">
                  <c:v>66.666671385368005</c:v>
                </c:pt>
                <c:pt idx="10488">
                  <c:v>66.666671385368005</c:v>
                </c:pt>
                <c:pt idx="10489">
                  <c:v>66.666671385368005</c:v>
                </c:pt>
                <c:pt idx="10490">
                  <c:v>66.666671385368005</c:v>
                </c:pt>
                <c:pt idx="10491">
                  <c:v>66.666671385368005</c:v>
                </c:pt>
                <c:pt idx="10492">
                  <c:v>60.000003625949198</c:v>
                </c:pt>
                <c:pt idx="10493">
                  <c:v>66.666671385368005</c:v>
                </c:pt>
                <c:pt idx="10494">
                  <c:v>60.000003625949198</c:v>
                </c:pt>
                <c:pt idx="10495">
                  <c:v>66.666671385368005</c:v>
                </c:pt>
                <c:pt idx="10496">
                  <c:v>0</c:v>
                </c:pt>
                <c:pt idx="10497">
                  <c:v>60.000003625949198</c:v>
                </c:pt>
                <c:pt idx="10498">
                  <c:v>66.666671385368005</c:v>
                </c:pt>
                <c:pt idx="10499">
                  <c:v>60.000003625949198</c:v>
                </c:pt>
                <c:pt idx="10500">
                  <c:v>60.000003625949198</c:v>
                </c:pt>
                <c:pt idx="10501">
                  <c:v>66.666671385368005</c:v>
                </c:pt>
                <c:pt idx="10502">
                  <c:v>60.000003625949198</c:v>
                </c:pt>
                <c:pt idx="10503">
                  <c:v>66.666671385368005</c:v>
                </c:pt>
                <c:pt idx="10504">
                  <c:v>60.000003625949198</c:v>
                </c:pt>
                <c:pt idx="10505">
                  <c:v>60.000003625949198</c:v>
                </c:pt>
                <c:pt idx="10506">
                  <c:v>66.666671385368005</c:v>
                </c:pt>
                <c:pt idx="10507">
                  <c:v>60.000003625949198</c:v>
                </c:pt>
                <c:pt idx="10508">
                  <c:v>60.000003625949198</c:v>
                </c:pt>
                <c:pt idx="10509">
                  <c:v>60.000003625949198</c:v>
                </c:pt>
                <c:pt idx="10510">
                  <c:v>66.666671385368005</c:v>
                </c:pt>
                <c:pt idx="10511">
                  <c:v>60.000003625949198</c:v>
                </c:pt>
                <c:pt idx="10512">
                  <c:v>60.000003625949198</c:v>
                </c:pt>
                <c:pt idx="10513">
                  <c:v>60.000003625949198</c:v>
                </c:pt>
                <c:pt idx="10514">
                  <c:v>60.000003625949198</c:v>
                </c:pt>
                <c:pt idx="10515">
                  <c:v>60.000003625949198</c:v>
                </c:pt>
                <c:pt idx="10516">
                  <c:v>60.000003625949198</c:v>
                </c:pt>
                <c:pt idx="10517">
                  <c:v>60.000003625949198</c:v>
                </c:pt>
                <c:pt idx="10518">
                  <c:v>60.000003625949198</c:v>
                </c:pt>
                <c:pt idx="10519">
                  <c:v>60.000003625949198</c:v>
                </c:pt>
                <c:pt idx="10520">
                  <c:v>66.666671385368005</c:v>
                </c:pt>
                <c:pt idx="10521">
                  <c:v>66.666671385368005</c:v>
                </c:pt>
                <c:pt idx="10522">
                  <c:v>86.66667466362334</c:v>
                </c:pt>
                <c:pt idx="10523">
                  <c:v>166.66668156782802</c:v>
                </c:pt>
                <c:pt idx="10524">
                  <c:v>273.3332415421807</c:v>
                </c:pt>
                <c:pt idx="10525">
                  <c:v>379.99972701072664</c:v>
                </c:pt>
                <c:pt idx="10526">
                  <c:v>453.33305994669598</c:v>
                </c:pt>
                <c:pt idx="10527">
                  <c:v>493.33314100901265</c:v>
                </c:pt>
                <c:pt idx="10528">
                  <c:v>559.99994277954124</c:v>
                </c:pt>
                <c:pt idx="10529">
                  <c:v>646.66678508122743</c:v>
                </c:pt>
                <c:pt idx="10530">
                  <c:v>713.33358685175335</c:v>
                </c:pt>
                <c:pt idx="10531">
                  <c:v>786.66706879933997</c:v>
                </c:pt>
                <c:pt idx="10532">
                  <c:v>813.33378950754661</c:v>
                </c:pt>
                <c:pt idx="10533">
                  <c:v>813.33378950754661</c:v>
                </c:pt>
                <c:pt idx="10534">
                  <c:v>826.66714986165346</c:v>
                </c:pt>
                <c:pt idx="10535">
                  <c:v>833.33383003870665</c:v>
                </c:pt>
                <c:pt idx="10536">
                  <c:v>840.00051021575996</c:v>
                </c:pt>
                <c:pt idx="10537">
                  <c:v>853.33387056986658</c:v>
                </c:pt>
                <c:pt idx="10538">
                  <c:v>860.00055074692</c:v>
                </c:pt>
                <c:pt idx="10539">
                  <c:v>866.66723092397331</c:v>
                </c:pt>
                <c:pt idx="10540">
                  <c:v>866.66723092397331</c:v>
                </c:pt>
                <c:pt idx="10541">
                  <c:v>860.00055074692</c:v>
                </c:pt>
                <c:pt idx="10542">
                  <c:v>860.00055074692</c:v>
                </c:pt>
                <c:pt idx="10543">
                  <c:v>853.33387056986658</c:v>
                </c:pt>
                <c:pt idx="10544">
                  <c:v>846.66719039281338</c:v>
                </c:pt>
                <c:pt idx="10545">
                  <c:v>840.00051021575996</c:v>
                </c:pt>
                <c:pt idx="10546">
                  <c:v>826.66714986165346</c:v>
                </c:pt>
                <c:pt idx="10547">
                  <c:v>820.00046968460003</c:v>
                </c:pt>
                <c:pt idx="10548">
                  <c:v>813.33378950754661</c:v>
                </c:pt>
                <c:pt idx="10549">
                  <c:v>806.6671093304933</c:v>
                </c:pt>
                <c:pt idx="10550">
                  <c:v>786.66706879933997</c:v>
                </c:pt>
                <c:pt idx="10551">
                  <c:v>786.66706879933997</c:v>
                </c:pt>
                <c:pt idx="10552">
                  <c:v>766.66702826818005</c:v>
                </c:pt>
                <c:pt idx="10553">
                  <c:v>766.66702826818005</c:v>
                </c:pt>
                <c:pt idx="10554">
                  <c:v>746.66698773702012</c:v>
                </c:pt>
                <c:pt idx="10555">
                  <c:v>726.66694720585997</c:v>
                </c:pt>
                <c:pt idx="10556">
                  <c:v>713.33358685175335</c:v>
                </c:pt>
                <c:pt idx="10557">
                  <c:v>693.33354632060002</c:v>
                </c:pt>
                <c:pt idx="10558">
                  <c:v>673.33350578943998</c:v>
                </c:pt>
                <c:pt idx="10559">
                  <c:v>640.00010490417469</c:v>
                </c:pt>
                <c:pt idx="10560">
                  <c:v>606.66670401891065</c:v>
                </c:pt>
                <c:pt idx="10561">
                  <c:v>539.99990224838268</c:v>
                </c:pt>
                <c:pt idx="10562">
                  <c:v>499.99982118606601</c:v>
                </c:pt>
                <c:pt idx="10563">
                  <c:v>446.66637976964336</c:v>
                </c:pt>
                <c:pt idx="10564">
                  <c:v>419.999659061432</c:v>
                </c:pt>
                <c:pt idx="10565">
                  <c:v>399.99969303607929</c:v>
                </c:pt>
                <c:pt idx="10566">
                  <c:v>386.66638235251133</c:v>
                </c:pt>
                <c:pt idx="10567">
                  <c:v>366.66641632715869</c:v>
                </c:pt>
                <c:pt idx="10568">
                  <c:v>359.99976098537468</c:v>
                </c:pt>
                <c:pt idx="10569">
                  <c:v>346.66645030180604</c:v>
                </c:pt>
                <c:pt idx="10570">
                  <c:v>333.33313961823802</c:v>
                </c:pt>
                <c:pt idx="10571">
                  <c:v>313.33317359288532</c:v>
                </c:pt>
                <c:pt idx="10572">
                  <c:v>306.66651825110131</c:v>
                </c:pt>
                <c:pt idx="10573">
                  <c:v>299.9998629093173</c:v>
                </c:pt>
                <c:pt idx="10574">
                  <c:v>0</c:v>
                </c:pt>
                <c:pt idx="10575">
                  <c:v>273.3332415421807</c:v>
                </c:pt>
                <c:pt idx="10576">
                  <c:v>266.66658620039595</c:v>
                </c:pt>
                <c:pt idx="10577">
                  <c:v>253.333275516828</c:v>
                </c:pt>
                <c:pt idx="10578">
                  <c:v>246.66662017504402</c:v>
                </c:pt>
                <c:pt idx="10579">
                  <c:v>239.99996483325933</c:v>
                </c:pt>
                <c:pt idx="10580">
                  <c:v>233.33330949147532</c:v>
                </c:pt>
                <c:pt idx="10581">
                  <c:v>226.66665414969137</c:v>
                </c:pt>
                <c:pt idx="10582">
                  <c:v>233.33330949147532</c:v>
                </c:pt>
                <c:pt idx="10583">
                  <c:v>259.999930858612</c:v>
                </c:pt>
                <c:pt idx="10584">
                  <c:v>266.66658620039595</c:v>
                </c:pt>
                <c:pt idx="10585">
                  <c:v>286.66655222574866</c:v>
                </c:pt>
                <c:pt idx="10586">
                  <c:v>293.33320756753267</c:v>
                </c:pt>
                <c:pt idx="10587">
                  <c:v>299.9998629093173</c:v>
                </c:pt>
                <c:pt idx="10588">
                  <c:v>293.33320756753267</c:v>
                </c:pt>
                <c:pt idx="10589">
                  <c:v>293.33320756753267</c:v>
                </c:pt>
                <c:pt idx="10590">
                  <c:v>293.33320756753267</c:v>
                </c:pt>
                <c:pt idx="10591">
                  <c:v>293.33320756753267</c:v>
                </c:pt>
                <c:pt idx="10592">
                  <c:v>279.99989688396465</c:v>
                </c:pt>
                <c:pt idx="10593">
                  <c:v>286.66655222574866</c:v>
                </c:pt>
                <c:pt idx="10594">
                  <c:v>279.99989688396465</c:v>
                </c:pt>
                <c:pt idx="10595">
                  <c:v>273.3332415421807</c:v>
                </c:pt>
                <c:pt idx="10596">
                  <c:v>273.3332415421807</c:v>
                </c:pt>
                <c:pt idx="10597">
                  <c:v>259.999930858612</c:v>
                </c:pt>
                <c:pt idx="10598">
                  <c:v>266.66658620039595</c:v>
                </c:pt>
                <c:pt idx="10599">
                  <c:v>253.333275516828</c:v>
                </c:pt>
                <c:pt idx="10600">
                  <c:v>253.333275516828</c:v>
                </c:pt>
                <c:pt idx="10601">
                  <c:v>246.66662017504402</c:v>
                </c:pt>
                <c:pt idx="10602">
                  <c:v>246.66662017504402</c:v>
                </c:pt>
                <c:pt idx="10603">
                  <c:v>239.99996483325933</c:v>
                </c:pt>
                <c:pt idx="10604">
                  <c:v>233.33330949147532</c:v>
                </c:pt>
                <c:pt idx="10605">
                  <c:v>233.33330949147532</c:v>
                </c:pt>
                <c:pt idx="10606">
                  <c:v>226.66665414969137</c:v>
                </c:pt>
                <c:pt idx="10607">
                  <c:v>226.66665414969137</c:v>
                </c:pt>
                <c:pt idx="10608">
                  <c:v>219.99999880790736</c:v>
                </c:pt>
                <c:pt idx="10609">
                  <c:v>213.33334346612267</c:v>
                </c:pt>
                <c:pt idx="10610">
                  <c:v>213.33334346612267</c:v>
                </c:pt>
                <c:pt idx="10611">
                  <c:v>213.33334346612267</c:v>
                </c:pt>
                <c:pt idx="10612">
                  <c:v>206.66668812433866</c:v>
                </c:pt>
                <c:pt idx="10613">
                  <c:v>206.66668812433866</c:v>
                </c:pt>
                <c:pt idx="10614">
                  <c:v>200.00002036492</c:v>
                </c:pt>
                <c:pt idx="10615">
                  <c:v>193.333352605502</c:v>
                </c:pt>
                <c:pt idx="10616">
                  <c:v>200.00002036492</c:v>
                </c:pt>
                <c:pt idx="10617">
                  <c:v>186.66668484608331</c:v>
                </c:pt>
                <c:pt idx="10618">
                  <c:v>193.333352605502</c:v>
                </c:pt>
                <c:pt idx="10619">
                  <c:v>186.66668484608331</c:v>
                </c:pt>
                <c:pt idx="10620">
                  <c:v>180.00001708666468</c:v>
                </c:pt>
                <c:pt idx="10621">
                  <c:v>180.00001708666468</c:v>
                </c:pt>
                <c:pt idx="10622">
                  <c:v>180.00001708666468</c:v>
                </c:pt>
                <c:pt idx="10623">
                  <c:v>173.33334932724668</c:v>
                </c:pt>
                <c:pt idx="10624">
                  <c:v>173.33334932724668</c:v>
                </c:pt>
                <c:pt idx="10625">
                  <c:v>173.33334932724668</c:v>
                </c:pt>
                <c:pt idx="10626">
                  <c:v>166.66668156782802</c:v>
                </c:pt>
                <c:pt idx="10627">
                  <c:v>166.66668156782802</c:v>
                </c:pt>
                <c:pt idx="10628">
                  <c:v>0</c:v>
                </c:pt>
                <c:pt idx="10629">
                  <c:v>160.00001380840931</c:v>
                </c:pt>
                <c:pt idx="10630">
                  <c:v>160.00001380840931</c:v>
                </c:pt>
                <c:pt idx="10631">
                  <c:v>160.00001380840931</c:v>
                </c:pt>
                <c:pt idx="10632">
                  <c:v>153.33334604899068</c:v>
                </c:pt>
                <c:pt idx="10633">
                  <c:v>160.00001380840931</c:v>
                </c:pt>
                <c:pt idx="10634">
                  <c:v>146.66667828957267</c:v>
                </c:pt>
                <c:pt idx="10635">
                  <c:v>153.33334604899068</c:v>
                </c:pt>
                <c:pt idx="10636">
                  <c:v>0</c:v>
                </c:pt>
                <c:pt idx="10637">
                  <c:v>146.66667828957267</c:v>
                </c:pt>
                <c:pt idx="10638">
                  <c:v>140.00001053015401</c:v>
                </c:pt>
                <c:pt idx="10639">
                  <c:v>146.66667828957267</c:v>
                </c:pt>
                <c:pt idx="10640">
                  <c:v>0</c:v>
                </c:pt>
                <c:pt idx="10641">
                  <c:v>140.00001053015401</c:v>
                </c:pt>
                <c:pt idx="10642">
                  <c:v>133.33334277073533</c:v>
                </c:pt>
                <c:pt idx="10643">
                  <c:v>133.33334277073533</c:v>
                </c:pt>
                <c:pt idx="10644">
                  <c:v>0</c:v>
                </c:pt>
                <c:pt idx="10645">
                  <c:v>126.66667501131664</c:v>
                </c:pt>
                <c:pt idx="10646">
                  <c:v>126.66667501131664</c:v>
                </c:pt>
                <c:pt idx="10647">
                  <c:v>126.66667501131664</c:v>
                </c:pt>
                <c:pt idx="10648">
                  <c:v>120.00000725189867</c:v>
                </c:pt>
                <c:pt idx="10649">
                  <c:v>120.00000725189867</c:v>
                </c:pt>
                <c:pt idx="10650">
                  <c:v>120.00000725189867</c:v>
                </c:pt>
                <c:pt idx="10651">
                  <c:v>113.33333949248001</c:v>
                </c:pt>
                <c:pt idx="10652">
                  <c:v>120.00000725189867</c:v>
                </c:pt>
                <c:pt idx="10653">
                  <c:v>113.33333949248001</c:v>
                </c:pt>
                <c:pt idx="10654">
                  <c:v>106.66667173306134</c:v>
                </c:pt>
                <c:pt idx="10655">
                  <c:v>113.33333949248001</c:v>
                </c:pt>
                <c:pt idx="10656">
                  <c:v>106.66667173306134</c:v>
                </c:pt>
                <c:pt idx="10657">
                  <c:v>106.66667173306134</c:v>
                </c:pt>
                <c:pt idx="10658">
                  <c:v>106.66667173306134</c:v>
                </c:pt>
                <c:pt idx="10659">
                  <c:v>106.66667173306134</c:v>
                </c:pt>
                <c:pt idx="10660">
                  <c:v>100.00001018246</c:v>
                </c:pt>
                <c:pt idx="10661">
                  <c:v>100.00001018246</c:v>
                </c:pt>
                <c:pt idx="10662">
                  <c:v>106.66667173306134</c:v>
                </c:pt>
                <c:pt idx="10663">
                  <c:v>100.00001018246</c:v>
                </c:pt>
                <c:pt idx="10664">
                  <c:v>93.333342423041344</c:v>
                </c:pt>
                <c:pt idx="10665">
                  <c:v>100.00001018246</c:v>
                </c:pt>
                <c:pt idx="10666">
                  <c:v>100.00001018246</c:v>
                </c:pt>
                <c:pt idx="10667">
                  <c:v>93.333342423041344</c:v>
                </c:pt>
                <c:pt idx="10668">
                  <c:v>93.333342423041344</c:v>
                </c:pt>
                <c:pt idx="10669">
                  <c:v>100.00001018246</c:v>
                </c:pt>
                <c:pt idx="10670">
                  <c:v>93.333342423041344</c:v>
                </c:pt>
                <c:pt idx="10671">
                  <c:v>93.333342423041344</c:v>
                </c:pt>
                <c:pt idx="10672">
                  <c:v>93.333342423041344</c:v>
                </c:pt>
                <c:pt idx="10673">
                  <c:v>86.66667466362334</c:v>
                </c:pt>
                <c:pt idx="10674">
                  <c:v>93.333342423041344</c:v>
                </c:pt>
                <c:pt idx="10675">
                  <c:v>86.66667466362334</c:v>
                </c:pt>
                <c:pt idx="10676">
                  <c:v>93.333342423041344</c:v>
                </c:pt>
                <c:pt idx="10677">
                  <c:v>86.66667466362334</c:v>
                </c:pt>
                <c:pt idx="10678">
                  <c:v>86.66667466362334</c:v>
                </c:pt>
                <c:pt idx="10679">
                  <c:v>86.66667466362334</c:v>
                </c:pt>
                <c:pt idx="10680">
                  <c:v>86.66667466362334</c:v>
                </c:pt>
                <c:pt idx="10681">
                  <c:v>93.333342423041344</c:v>
                </c:pt>
                <c:pt idx="10682">
                  <c:v>80.000006904204653</c:v>
                </c:pt>
                <c:pt idx="10683">
                  <c:v>86.66667466362334</c:v>
                </c:pt>
                <c:pt idx="10684">
                  <c:v>86.66667466362334</c:v>
                </c:pt>
                <c:pt idx="10685">
                  <c:v>86.66667466362334</c:v>
                </c:pt>
                <c:pt idx="10686">
                  <c:v>80.000006904204653</c:v>
                </c:pt>
                <c:pt idx="10687">
                  <c:v>86.66667466362334</c:v>
                </c:pt>
                <c:pt idx="10688">
                  <c:v>80.000006904204653</c:v>
                </c:pt>
                <c:pt idx="10689">
                  <c:v>86.66667466362334</c:v>
                </c:pt>
                <c:pt idx="10690">
                  <c:v>80.000006904204653</c:v>
                </c:pt>
                <c:pt idx="10691">
                  <c:v>80.000006904204653</c:v>
                </c:pt>
                <c:pt idx="10692">
                  <c:v>80.000006904204653</c:v>
                </c:pt>
                <c:pt idx="10693">
                  <c:v>80.000006904204653</c:v>
                </c:pt>
                <c:pt idx="10694">
                  <c:v>80.000006904204653</c:v>
                </c:pt>
                <c:pt idx="10695">
                  <c:v>80.000006904204653</c:v>
                </c:pt>
                <c:pt idx="10696">
                  <c:v>80.000006904204653</c:v>
                </c:pt>
                <c:pt idx="10697">
                  <c:v>80.000006904204653</c:v>
                </c:pt>
                <c:pt idx="10698">
                  <c:v>80.000006904204653</c:v>
                </c:pt>
                <c:pt idx="10699">
                  <c:v>80.000006904204653</c:v>
                </c:pt>
                <c:pt idx="10700">
                  <c:v>80.000006904204653</c:v>
                </c:pt>
                <c:pt idx="10701">
                  <c:v>80.000006904204653</c:v>
                </c:pt>
                <c:pt idx="10702">
                  <c:v>73.333339144785995</c:v>
                </c:pt>
                <c:pt idx="10703">
                  <c:v>80.000006904204653</c:v>
                </c:pt>
                <c:pt idx="10704">
                  <c:v>80.000006904204653</c:v>
                </c:pt>
                <c:pt idx="10705">
                  <c:v>73.333339144785995</c:v>
                </c:pt>
                <c:pt idx="10706">
                  <c:v>80.000006904204653</c:v>
                </c:pt>
                <c:pt idx="10707">
                  <c:v>80.000006904204653</c:v>
                </c:pt>
                <c:pt idx="10708">
                  <c:v>73.333339144785995</c:v>
                </c:pt>
                <c:pt idx="10709">
                  <c:v>80.000006904204653</c:v>
                </c:pt>
                <c:pt idx="10710">
                  <c:v>73.333339144785995</c:v>
                </c:pt>
                <c:pt idx="10711">
                  <c:v>73.333339144785995</c:v>
                </c:pt>
                <c:pt idx="10712">
                  <c:v>80.000006904204653</c:v>
                </c:pt>
                <c:pt idx="10713">
                  <c:v>73.333339144785995</c:v>
                </c:pt>
                <c:pt idx="10714">
                  <c:v>73.333339144785995</c:v>
                </c:pt>
                <c:pt idx="10715">
                  <c:v>73.333339144785995</c:v>
                </c:pt>
                <c:pt idx="10716">
                  <c:v>73.333339144785995</c:v>
                </c:pt>
                <c:pt idx="10717">
                  <c:v>80.000006904204653</c:v>
                </c:pt>
                <c:pt idx="10718">
                  <c:v>73.333339144785995</c:v>
                </c:pt>
                <c:pt idx="10719">
                  <c:v>73.333339144785995</c:v>
                </c:pt>
                <c:pt idx="10720">
                  <c:v>73.333339144785995</c:v>
                </c:pt>
                <c:pt idx="10721">
                  <c:v>73.333339144785995</c:v>
                </c:pt>
                <c:pt idx="10722">
                  <c:v>73.333339144785995</c:v>
                </c:pt>
                <c:pt idx="10723">
                  <c:v>66.666671385368005</c:v>
                </c:pt>
                <c:pt idx="10724">
                  <c:v>73.333339144785995</c:v>
                </c:pt>
                <c:pt idx="10725">
                  <c:v>73.333339144785995</c:v>
                </c:pt>
                <c:pt idx="10726">
                  <c:v>66.666671385368005</c:v>
                </c:pt>
                <c:pt idx="10727">
                  <c:v>73.333339144785995</c:v>
                </c:pt>
                <c:pt idx="10728">
                  <c:v>73.333339144785995</c:v>
                </c:pt>
                <c:pt idx="10729">
                  <c:v>66.666671385368005</c:v>
                </c:pt>
                <c:pt idx="10730">
                  <c:v>73.333339144785995</c:v>
                </c:pt>
                <c:pt idx="10731">
                  <c:v>66.666671385368005</c:v>
                </c:pt>
                <c:pt idx="10732">
                  <c:v>66.666671385368005</c:v>
                </c:pt>
                <c:pt idx="10733">
                  <c:v>73.333339144785995</c:v>
                </c:pt>
                <c:pt idx="10734">
                  <c:v>66.666671385368005</c:v>
                </c:pt>
                <c:pt idx="10735">
                  <c:v>66.666671385368005</c:v>
                </c:pt>
                <c:pt idx="10736">
                  <c:v>66.666671385368005</c:v>
                </c:pt>
                <c:pt idx="10737">
                  <c:v>66.666671385368005</c:v>
                </c:pt>
                <c:pt idx="10738">
                  <c:v>73.333339144785995</c:v>
                </c:pt>
                <c:pt idx="10739">
                  <c:v>66.666671385368005</c:v>
                </c:pt>
                <c:pt idx="10740">
                  <c:v>66.666671385368005</c:v>
                </c:pt>
                <c:pt idx="10741">
                  <c:v>66.666671385368005</c:v>
                </c:pt>
                <c:pt idx="10742">
                  <c:v>73.333339144785995</c:v>
                </c:pt>
                <c:pt idx="10743">
                  <c:v>66.666671385368005</c:v>
                </c:pt>
                <c:pt idx="10744">
                  <c:v>66.666671385368005</c:v>
                </c:pt>
                <c:pt idx="10745">
                  <c:v>66.666671385368005</c:v>
                </c:pt>
                <c:pt idx="10746">
                  <c:v>66.666671385368005</c:v>
                </c:pt>
                <c:pt idx="10747">
                  <c:v>66.666671385368005</c:v>
                </c:pt>
                <c:pt idx="10748">
                  <c:v>66.666671385368005</c:v>
                </c:pt>
                <c:pt idx="10749">
                  <c:v>66.666671385368005</c:v>
                </c:pt>
                <c:pt idx="10750">
                  <c:v>66.666671385368005</c:v>
                </c:pt>
                <c:pt idx="10751">
                  <c:v>66.666671385368005</c:v>
                </c:pt>
                <c:pt idx="10752">
                  <c:v>66.666671385368005</c:v>
                </c:pt>
                <c:pt idx="10753">
                  <c:v>66.666671385368005</c:v>
                </c:pt>
                <c:pt idx="10754">
                  <c:v>66.666671385368005</c:v>
                </c:pt>
                <c:pt idx="10755">
                  <c:v>66.666671385368005</c:v>
                </c:pt>
                <c:pt idx="10756">
                  <c:v>66.666671385368005</c:v>
                </c:pt>
                <c:pt idx="10757">
                  <c:v>60.000003625949198</c:v>
                </c:pt>
                <c:pt idx="10758">
                  <c:v>66.666671385368005</c:v>
                </c:pt>
                <c:pt idx="10759">
                  <c:v>66.666671385368005</c:v>
                </c:pt>
                <c:pt idx="10760">
                  <c:v>60.000003625949198</c:v>
                </c:pt>
                <c:pt idx="10761">
                  <c:v>66.666671385368005</c:v>
                </c:pt>
                <c:pt idx="10762">
                  <c:v>66.666671385368005</c:v>
                </c:pt>
                <c:pt idx="10763">
                  <c:v>60.000003625949198</c:v>
                </c:pt>
                <c:pt idx="10764">
                  <c:v>66.666671385368005</c:v>
                </c:pt>
                <c:pt idx="10765">
                  <c:v>60.000003625949198</c:v>
                </c:pt>
                <c:pt idx="10766">
                  <c:v>66.666671385368005</c:v>
                </c:pt>
                <c:pt idx="10767">
                  <c:v>60.000003625949198</c:v>
                </c:pt>
                <c:pt idx="10768">
                  <c:v>66.666671385368005</c:v>
                </c:pt>
                <c:pt idx="10769">
                  <c:v>60.000003625949198</c:v>
                </c:pt>
                <c:pt idx="10770">
                  <c:v>66.666671385368005</c:v>
                </c:pt>
                <c:pt idx="10771">
                  <c:v>60.000003625949198</c:v>
                </c:pt>
                <c:pt idx="10772">
                  <c:v>60.000003625949198</c:v>
                </c:pt>
                <c:pt idx="10773">
                  <c:v>66.666671385368005</c:v>
                </c:pt>
                <c:pt idx="10774">
                  <c:v>60.000003625949198</c:v>
                </c:pt>
                <c:pt idx="10775">
                  <c:v>60.000003625949198</c:v>
                </c:pt>
                <c:pt idx="10776">
                  <c:v>60.000003625949198</c:v>
                </c:pt>
                <c:pt idx="10777">
                  <c:v>60.000003625949198</c:v>
                </c:pt>
                <c:pt idx="10778">
                  <c:v>60.000003625949198</c:v>
                </c:pt>
                <c:pt idx="10779">
                  <c:v>66.666671385368005</c:v>
                </c:pt>
                <c:pt idx="10780">
                  <c:v>0</c:v>
                </c:pt>
                <c:pt idx="10781">
                  <c:v>60.000003625949198</c:v>
                </c:pt>
                <c:pt idx="10782">
                  <c:v>60.000003625949198</c:v>
                </c:pt>
                <c:pt idx="10783">
                  <c:v>60.000003625949198</c:v>
                </c:pt>
                <c:pt idx="10784">
                  <c:v>60.000003625949198</c:v>
                </c:pt>
                <c:pt idx="10785">
                  <c:v>60.000003625949198</c:v>
                </c:pt>
                <c:pt idx="10786">
                  <c:v>60.000003625949198</c:v>
                </c:pt>
                <c:pt idx="10787">
                  <c:v>60.000003625949198</c:v>
                </c:pt>
                <c:pt idx="10788">
                  <c:v>53.333335866530739</c:v>
                </c:pt>
                <c:pt idx="10789">
                  <c:v>60.000003625949198</c:v>
                </c:pt>
                <c:pt idx="10790">
                  <c:v>60.000003625949198</c:v>
                </c:pt>
                <c:pt idx="10791">
                  <c:v>60.000003625949198</c:v>
                </c:pt>
                <c:pt idx="10792">
                  <c:v>60.000003625949198</c:v>
                </c:pt>
                <c:pt idx="10793">
                  <c:v>53.333335866530739</c:v>
                </c:pt>
                <c:pt idx="10794">
                  <c:v>60.000003625949198</c:v>
                </c:pt>
                <c:pt idx="10795">
                  <c:v>60.000003625949198</c:v>
                </c:pt>
                <c:pt idx="10796">
                  <c:v>60.000003625949198</c:v>
                </c:pt>
                <c:pt idx="10797">
                  <c:v>53.333335866530739</c:v>
                </c:pt>
                <c:pt idx="10798">
                  <c:v>60.000003625949198</c:v>
                </c:pt>
                <c:pt idx="10799">
                  <c:v>60.000003625949198</c:v>
                </c:pt>
                <c:pt idx="10800">
                  <c:v>53.333335866530739</c:v>
                </c:pt>
                <c:pt idx="10801">
                  <c:v>60.000003625949198</c:v>
                </c:pt>
                <c:pt idx="10802">
                  <c:v>53.333335866530739</c:v>
                </c:pt>
                <c:pt idx="10803">
                  <c:v>60.000003625949198</c:v>
                </c:pt>
                <c:pt idx="10804">
                  <c:v>53.333335866530739</c:v>
                </c:pt>
                <c:pt idx="10805">
                  <c:v>60.000003625949198</c:v>
                </c:pt>
                <c:pt idx="10806">
                  <c:v>53.333335866530739</c:v>
                </c:pt>
                <c:pt idx="10807">
                  <c:v>60.000003625949198</c:v>
                </c:pt>
                <c:pt idx="10808">
                  <c:v>53.333335866530739</c:v>
                </c:pt>
                <c:pt idx="10809">
                  <c:v>60.000003625949198</c:v>
                </c:pt>
                <c:pt idx="10810">
                  <c:v>53.333335866530739</c:v>
                </c:pt>
                <c:pt idx="10811">
                  <c:v>60.000003625949198</c:v>
                </c:pt>
                <c:pt idx="10812">
                  <c:v>53.333335866530739</c:v>
                </c:pt>
                <c:pt idx="10813">
                  <c:v>53.333335866530739</c:v>
                </c:pt>
                <c:pt idx="10814">
                  <c:v>60.000003625949198</c:v>
                </c:pt>
                <c:pt idx="10815">
                  <c:v>53.333335866530739</c:v>
                </c:pt>
                <c:pt idx="10816">
                  <c:v>53.333335866530739</c:v>
                </c:pt>
                <c:pt idx="10817">
                  <c:v>60.000003625949198</c:v>
                </c:pt>
                <c:pt idx="10818">
                  <c:v>53.333335866530739</c:v>
                </c:pt>
                <c:pt idx="10819">
                  <c:v>53.333335866530739</c:v>
                </c:pt>
                <c:pt idx="10820">
                  <c:v>53.333335866530739</c:v>
                </c:pt>
                <c:pt idx="10821">
                  <c:v>60.000003625949198</c:v>
                </c:pt>
                <c:pt idx="10822">
                  <c:v>53.333335866530739</c:v>
                </c:pt>
                <c:pt idx="10823">
                  <c:v>53.333335866530739</c:v>
                </c:pt>
                <c:pt idx="10824">
                  <c:v>53.333335866530739</c:v>
                </c:pt>
                <c:pt idx="10825">
                  <c:v>53.333335866530739</c:v>
                </c:pt>
                <c:pt idx="10826">
                  <c:v>53.333335866530739</c:v>
                </c:pt>
                <c:pt idx="10827">
                  <c:v>53.333335866530739</c:v>
                </c:pt>
                <c:pt idx="10828">
                  <c:v>53.333335866530739</c:v>
                </c:pt>
                <c:pt idx="10829">
                  <c:v>60.000003625949198</c:v>
                </c:pt>
                <c:pt idx="10830">
                  <c:v>53.333335866530739</c:v>
                </c:pt>
                <c:pt idx="10831">
                  <c:v>53.333335866530739</c:v>
                </c:pt>
                <c:pt idx="10832">
                  <c:v>53.333335866530739</c:v>
                </c:pt>
                <c:pt idx="10833">
                  <c:v>53.333335866530739</c:v>
                </c:pt>
                <c:pt idx="10834">
                  <c:v>53.333335866530739</c:v>
                </c:pt>
                <c:pt idx="10835">
                  <c:v>53.333335866530739</c:v>
                </c:pt>
                <c:pt idx="10836">
                  <c:v>53.333335866530739</c:v>
                </c:pt>
                <c:pt idx="10837">
                  <c:v>53.333335866530739</c:v>
                </c:pt>
                <c:pt idx="10838">
                  <c:v>53.333335866530739</c:v>
                </c:pt>
                <c:pt idx="10839">
                  <c:v>53.333335866530739</c:v>
                </c:pt>
                <c:pt idx="10840">
                  <c:v>53.333335866530739</c:v>
                </c:pt>
                <c:pt idx="10841">
                  <c:v>53.333335866530739</c:v>
                </c:pt>
                <c:pt idx="10842">
                  <c:v>60.000003625949198</c:v>
                </c:pt>
                <c:pt idx="10843">
                  <c:v>53.333335866530739</c:v>
                </c:pt>
                <c:pt idx="10844">
                  <c:v>53.333335866530739</c:v>
                </c:pt>
                <c:pt idx="10845">
                  <c:v>53.333335866530739</c:v>
                </c:pt>
                <c:pt idx="10846">
                  <c:v>53.333335866530739</c:v>
                </c:pt>
                <c:pt idx="10847">
                  <c:v>53.333335866530739</c:v>
                </c:pt>
                <c:pt idx="10848">
                  <c:v>53.333335866530739</c:v>
                </c:pt>
                <c:pt idx="10849">
                  <c:v>53.333335866530739</c:v>
                </c:pt>
                <c:pt idx="10850">
                  <c:v>60.000003625949198</c:v>
                </c:pt>
                <c:pt idx="10851">
                  <c:v>53.333335866530739</c:v>
                </c:pt>
                <c:pt idx="10852">
                  <c:v>53.333335866530739</c:v>
                </c:pt>
                <c:pt idx="10853">
                  <c:v>53.333335866530739</c:v>
                </c:pt>
                <c:pt idx="10854">
                  <c:v>53.333335866530739</c:v>
                </c:pt>
                <c:pt idx="10855">
                  <c:v>53.333335866530739</c:v>
                </c:pt>
                <c:pt idx="10856">
                  <c:v>0</c:v>
                </c:pt>
                <c:pt idx="10857">
                  <c:v>53.333335866530739</c:v>
                </c:pt>
                <c:pt idx="10858">
                  <c:v>53.333335866530739</c:v>
                </c:pt>
                <c:pt idx="10859">
                  <c:v>53.333335866530739</c:v>
                </c:pt>
                <c:pt idx="10860">
                  <c:v>53.333335866530739</c:v>
                </c:pt>
                <c:pt idx="10861">
                  <c:v>53.333335866530739</c:v>
                </c:pt>
                <c:pt idx="10862">
                  <c:v>53.333335866530739</c:v>
                </c:pt>
                <c:pt idx="10863">
                  <c:v>60.000003625949198</c:v>
                </c:pt>
                <c:pt idx="10864">
                  <c:v>53.333335866530739</c:v>
                </c:pt>
                <c:pt idx="10865">
                  <c:v>53.333335866530739</c:v>
                </c:pt>
                <c:pt idx="10866">
                  <c:v>53.333335866530739</c:v>
                </c:pt>
                <c:pt idx="10867">
                  <c:v>53.333335866530739</c:v>
                </c:pt>
                <c:pt idx="10868">
                  <c:v>53.333335866530739</c:v>
                </c:pt>
                <c:pt idx="10869">
                  <c:v>53.333335866530739</c:v>
                </c:pt>
                <c:pt idx="10870">
                  <c:v>53.333335866530739</c:v>
                </c:pt>
                <c:pt idx="10871">
                  <c:v>53.333335866530739</c:v>
                </c:pt>
                <c:pt idx="10872">
                  <c:v>53.333335866530739</c:v>
                </c:pt>
                <c:pt idx="10873">
                  <c:v>53.333335866530739</c:v>
                </c:pt>
                <c:pt idx="10874">
                  <c:v>53.333335866530739</c:v>
                </c:pt>
                <c:pt idx="10875">
                  <c:v>53.333335866530739</c:v>
                </c:pt>
                <c:pt idx="10876">
                  <c:v>53.333335866530739</c:v>
                </c:pt>
                <c:pt idx="10877">
                  <c:v>53.333335866530739</c:v>
                </c:pt>
                <c:pt idx="10878">
                  <c:v>46.6666712115208</c:v>
                </c:pt>
                <c:pt idx="10879">
                  <c:v>53.333335866530739</c:v>
                </c:pt>
                <c:pt idx="10880">
                  <c:v>53.333335866530739</c:v>
                </c:pt>
                <c:pt idx="10881">
                  <c:v>53.333335866530739</c:v>
                </c:pt>
                <c:pt idx="10882">
                  <c:v>53.333335866530739</c:v>
                </c:pt>
                <c:pt idx="10883">
                  <c:v>46.6666712115208</c:v>
                </c:pt>
                <c:pt idx="10884">
                  <c:v>53.333335866530739</c:v>
                </c:pt>
                <c:pt idx="10885">
                  <c:v>53.333335866530739</c:v>
                </c:pt>
                <c:pt idx="10886">
                  <c:v>46.6666712115208</c:v>
                </c:pt>
                <c:pt idx="10887">
                  <c:v>53.333335866530739</c:v>
                </c:pt>
                <c:pt idx="10888">
                  <c:v>53.333335866530739</c:v>
                </c:pt>
                <c:pt idx="10889">
                  <c:v>46.6666712115208</c:v>
                </c:pt>
                <c:pt idx="10890">
                  <c:v>53.333335866530739</c:v>
                </c:pt>
                <c:pt idx="10891">
                  <c:v>53.333335866530739</c:v>
                </c:pt>
                <c:pt idx="10892">
                  <c:v>46.6666712115208</c:v>
                </c:pt>
                <c:pt idx="10893">
                  <c:v>53.333335866530739</c:v>
                </c:pt>
                <c:pt idx="10894">
                  <c:v>53.333335866530739</c:v>
                </c:pt>
                <c:pt idx="10895">
                  <c:v>46.6666712115208</c:v>
                </c:pt>
                <c:pt idx="10896">
                  <c:v>53.333335866530739</c:v>
                </c:pt>
                <c:pt idx="10897">
                  <c:v>46.6666712115208</c:v>
                </c:pt>
                <c:pt idx="10898">
                  <c:v>53.333335866530739</c:v>
                </c:pt>
                <c:pt idx="10899">
                  <c:v>46.6666712115208</c:v>
                </c:pt>
                <c:pt idx="10900">
                  <c:v>53.333335866530739</c:v>
                </c:pt>
                <c:pt idx="10901">
                  <c:v>46.6666712115208</c:v>
                </c:pt>
                <c:pt idx="10902">
                  <c:v>53.333335866530739</c:v>
                </c:pt>
                <c:pt idx="10903">
                  <c:v>46.6666712115208</c:v>
                </c:pt>
                <c:pt idx="10904">
                  <c:v>46.6666712115208</c:v>
                </c:pt>
                <c:pt idx="10905">
                  <c:v>53.333335866530739</c:v>
                </c:pt>
                <c:pt idx="10906">
                  <c:v>46.6666712115208</c:v>
                </c:pt>
                <c:pt idx="10907">
                  <c:v>53.333335866530739</c:v>
                </c:pt>
                <c:pt idx="10908">
                  <c:v>46.6666712115208</c:v>
                </c:pt>
                <c:pt idx="10909">
                  <c:v>53.333335866530739</c:v>
                </c:pt>
                <c:pt idx="10910">
                  <c:v>46.6666712115208</c:v>
                </c:pt>
                <c:pt idx="10911">
                  <c:v>53.333335866530739</c:v>
                </c:pt>
                <c:pt idx="10912">
                  <c:v>46.6666712115208</c:v>
                </c:pt>
                <c:pt idx="10913">
                  <c:v>53.333335866530739</c:v>
                </c:pt>
                <c:pt idx="10914">
                  <c:v>46.6666712115208</c:v>
                </c:pt>
                <c:pt idx="10915">
                  <c:v>46.6666712115208</c:v>
                </c:pt>
                <c:pt idx="10916">
                  <c:v>53.333335866530739</c:v>
                </c:pt>
                <c:pt idx="10917">
                  <c:v>46.6666712115208</c:v>
                </c:pt>
                <c:pt idx="10918">
                  <c:v>46.6666712115208</c:v>
                </c:pt>
                <c:pt idx="10919">
                  <c:v>46.6666712115208</c:v>
                </c:pt>
                <c:pt idx="10920">
                  <c:v>53.333335866530739</c:v>
                </c:pt>
                <c:pt idx="10921">
                  <c:v>46.6666712115208</c:v>
                </c:pt>
                <c:pt idx="10922">
                  <c:v>46.6666712115208</c:v>
                </c:pt>
                <c:pt idx="10923">
                  <c:v>46.6666712115208</c:v>
                </c:pt>
                <c:pt idx="10924">
                  <c:v>53.333335866530739</c:v>
                </c:pt>
                <c:pt idx="10925">
                  <c:v>46.6666712115208</c:v>
                </c:pt>
                <c:pt idx="10926">
                  <c:v>46.6666712115208</c:v>
                </c:pt>
                <c:pt idx="10927">
                  <c:v>46.6666712115208</c:v>
                </c:pt>
                <c:pt idx="10928">
                  <c:v>53.333335866530739</c:v>
                </c:pt>
                <c:pt idx="10929">
                  <c:v>46.6666712115208</c:v>
                </c:pt>
                <c:pt idx="10930">
                  <c:v>46.6666712115208</c:v>
                </c:pt>
                <c:pt idx="10931">
                  <c:v>46.6666712115208</c:v>
                </c:pt>
                <c:pt idx="10932">
                  <c:v>46.6666712115208</c:v>
                </c:pt>
                <c:pt idx="10933">
                  <c:v>53.333335866530739</c:v>
                </c:pt>
                <c:pt idx="10934">
                  <c:v>46.6666712115208</c:v>
                </c:pt>
                <c:pt idx="10935">
                  <c:v>46.6666712115208</c:v>
                </c:pt>
                <c:pt idx="10936">
                  <c:v>46.6666712115208</c:v>
                </c:pt>
                <c:pt idx="10937">
                  <c:v>46.6666712115208</c:v>
                </c:pt>
                <c:pt idx="10938">
                  <c:v>0</c:v>
                </c:pt>
                <c:pt idx="10939">
                  <c:v>46.6666712115208</c:v>
                </c:pt>
                <c:pt idx="10940">
                  <c:v>53.333335866530739</c:v>
                </c:pt>
                <c:pt idx="10941">
                  <c:v>46.6666712115208</c:v>
                </c:pt>
                <c:pt idx="10942">
                  <c:v>46.6666712115208</c:v>
                </c:pt>
                <c:pt idx="10943">
                  <c:v>46.6666712115208</c:v>
                </c:pt>
                <c:pt idx="10944">
                  <c:v>46.6666712115208</c:v>
                </c:pt>
                <c:pt idx="10945">
                  <c:v>46.6666712115208</c:v>
                </c:pt>
                <c:pt idx="10946">
                  <c:v>46.6666712115208</c:v>
                </c:pt>
                <c:pt idx="10947">
                  <c:v>46.6666712115208</c:v>
                </c:pt>
                <c:pt idx="10948">
                  <c:v>46.6666712115208</c:v>
                </c:pt>
                <c:pt idx="10949">
                  <c:v>46.6666712115208</c:v>
                </c:pt>
                <c:pt idx="10950">
                  <c:v>46.6666712115208</c:v>
                </c:pt>
                <c:pt idx="10951">
                  <c:v>46.6666712115208</c:v>
                </c:pt>
                <c:pt idx="10952">
                  <c:v>46.6666712115208</c:v>
                </c:pt>
                <c:pt idx="10953">
                  <c:v>46.6666712115208</c:v>
                </c:pt>
                <c:pt idx="10954">
                  <c:v>46.6666712115208</c:v>
                </c:pt>
                <c:pt idx="10955">
                  <c:v>40.000003452102327</c:v>
                </c:pt>
                <c:pt idx="10956">
                  <c:v>46.6666712115208</c:v>
                </c:pt>
                <c:pt idx="10957">
                  <c:v>46.6666712115208</c:v>
                </c:pt>
                <c:pt idx="10958">
                  <c:v>46.6666712115208</c:v>
                </c:pt>
                <c:pt idx="10959">
                  <c:v>46.6666712115208</c:v>
                </c:pt>
                <c:pt idx="10960">
                  <c:v>46.6666712115208</c:v>
                </c:pt>
                <c:pt idx="10961">
                  <c:v>46.6666712115208</c:v>
                </c:pt>
                <c:pt idx="10962">
                  <c:v>40.000003452102327</c:v>
                </c:pt>
                <c:pt idx="10963">
                  <c:v>46.6666712115208</c:v>
                </c:pt>
                <c:pt idx="10964">
                  <c:v>46.6666712115208</c:v>
                </c:pt>
                <c:pt idx="10965">
                  <c:v>46.6666712115208</c:v>
                </c:pt>
                <c:pt idx="10966">
                  <c:v>40.000003452102327</c:v>
                </c:pt>
                <c:pt idx="10967">
                  <c:v>46.6666712115208</c:v>
                </c:pt>
                <c:pt idx="10968">
                  <c:v>46.6666712115208</c:v>
                </c:pt>
                <c:pt idx="10969">
                  <c:v>40.000003452102327</c:v>
                </c:pt>
                <c:pt idx="10970">
                  <c:v>46.6666712115208</c:v>
                </c:pt>
                <c:pt idx="10971">
                  <c:v>46.6666712115208</c:v>
                </c:pt>
                <c:pt idx="10972">
                  <c:v>40.000003452102327</c:v>
                </c:pt>
                <c:pt idx="10973">
                  <c:v>46.6666712115208</c:v>
                </c:pt>
                <c:pt idx="10974">
                  <c:v>40.000003452102327</c:v>
                </c:pt>
                <c:pt idx="10975">
                  <c:v>46.6666712115208</c:v>
                </c:pt>
                <c:pt idx="10976">
                  <c:v>0</c:v>
                </c:pt>
                <c:pt idx="10977">
                  <c:v>46.6666712115208</c:v>
                </c:pt>
                <c:pt idx="10978">
                  <c:v>40.000003452102327</c:v>
                </c:pt>
                <c:pt idx="10979">
                  <c:v>46.6666712115208</c:v>
                </c:pt>
                <c:pt idx="10980">
                  <c:v>40.000003452102327</c:v>
                </c:pt>
                <c:pt idx="10981">
                  <c:v>46.6666712115208</c:v>
                </c:pt>
                <c:pt idx="10982">
                  <c:v>40.000003452102327</c:v>
                </c:pt>
                <c:pt idx="10983">
                  <c:v>40.000003452102327</c:v>
                </c:pt>
                <c:pt idx="10984">
                  <c:v>46.6666712115208</c:v>
                </c:pt>
                <c:pt idx="10985">
                  <c:v>40.000003452102327</c:v>
                </c:pt>
                <c:pt idx="10986">
                  <c:v>40.000003452102327</c:v>
                </c:pt>
                <c:pt idx="10987">
                  <c:v>46.6666712115208</c:v>
                </c:pt>
                <c:pt idx="10988">
                  <c:v>40.000003452102327</c:v>
                </c:pt>
                <c:pt idx="10989">
                  <c:v>46.6666712115208</c:v>
                </c:pt>
                <c:pt idx="10990">
                  <c:v>40.000003452102327</c:v>
                </c:pt>
                <c:pt idx="10991">
                  <c:v>40.000003452102327</c:v>
                </c:pt>
                <c:pt idx="10992">
                  <c:v>0</c:v>
                </c:pt>
                <c:pt idx="10993">
                  <c:v>46.6666712115208</c:v>
                </c:pt>
                <c:pt idx="10994">
                  <c:v>40.000003452102327</c:v>
                </c:pt>
                <c:pt idx="10995">
                  <c:v>40.000003452102327</c:v>
                </c:pt>
                <c:pt idx="10996">
                  <c:v>46.6666712115208</c:v>
                </c:pt>
                <c:pt idx="10997">
                  <c:v>40.000003452102327</c:v>
                </c:pt>
                <c:pt idx="10998">
                  <c:v>40.000003452102327</c:v>
                </c:pt>
                <c:pt idx="10999">
                  <c:v>40.000003452102327</c:v>
                </c:pt>
                <c:pt idx="11000">
                  <c:v>46.6666712115208</c:v>
                </c:pt>
                <c:pt idx="11001">
                  <c:v>40.000003452102327</c:v>
                </c:pt>
                <c:pt idx="11002">
                  <c:v>40.000003452102327</c:v>
                </c:pt>
                <c:pt idx="11003">
                  <c:v>40.000003452102327</c:v>
                </c:pt>
                <c:pt idx="11004">
                  <c:v>0</c:v>
                </c:pt>
                <c:pt idx="11005">
                  <c:v>40.000003452102327</c:v>
                </c:pt>
                <c:pt idx="11006">
                  <c:v>40.000003452102327</c:v>
                </c:pt>
                <c:pt idx="11007">
                  <c:v>40.000003452102327</c:v>
                </c:pt>
                <c:pt idx="11008">
                  <c:v>40.000003452102327</c:v>
                </c:pt>
                <c:pt idx="11009">
                  <c:v>40.000003452102327</c:v>
                </c:pt>
                <c:pt idx="11010">
                  <c:v>40.000003452102327</c:v>
                </c:pt>
                <c:pt idx="11011">
                  <c:v>40.000003452102327</c:v>
                </c:pt>
                <c:pt idx="11012">
                  <c:v>40.000003452102327</c:v>
                </c:pt>
                <c:pt idx="11013">
                  <c:v>40.000003452102327</c:v>
                </c:pt>
                <c:pt idx="11014">
                  <c:v>40.000003452102327</c:v>
                </c:pt>
                <c:pt idx="11015">
                  <c:v>40.000003452102327</c:v>
                </c:pt>
                <c:pt idx="11016">
                  <c:v>40.000003452102327</c:v>
                </c:pt>
                <c:pt idx="11017">
                  <c:v>40.000003452102327</c:v>
                </c:pt>
                <c:pt idx="11018">
                  <c:v>33.333335692683868</c:v>
                </c:pt>
                <c:pt idx="11019">
                  <c:v>40.000003452102327</c:v>
                </c:pt>
                <c:pt idx="11020">
                  <c:v>40.000003452102327</c:v>
                </c:pt>
                <c:pt idx="11021">
                  <c:v>40.000003452102327</c:v>
                </c:pt>
                <c:pt idx="11022">
                  <c:v>40.000003452102327</c:v>
                </c:pt>
                <c:pt idx="11023">
                  <c:v>33.333335692683868</c:v>
                </c:pt>
                <c:pt idx="11024">
                  <c:v>40.000003452102327</c:v>
                </c:pt>
                <c:pt idx="11025">
                  <c:v>40.000003452102327</c:v>
                </c:pt>
                <c:pt idx="11026">
                  <c:v>40.000003452102327</c:v>
                </c:pt>
                <c:pt idx="11027">
                  <c:v>33.333335692683868</c:v>
                </c:pt>
                <c:pt idx="11028">
                  <c:v>40.000003452102327</c:v>
                </c:pt>
                <c:pt idx="11029">
                  <c:v>40.000003452102327</c:v>
                </c:pt>
                <c:pt idx="11030">
                  <c:v>33.333335692683868</c:v>
                </c:pt>
                <c:pt idx="11031">
                  <c:v>40.000003452102327</c:v>
                </c:pt>
                <c:pt idx="11032">
                  <c:v>40.000003452102327</c:v>
                </c:pt>
                <c:pt idx="11033">
                  <c:v>33.333335692683868</c:v>
                </c:pt>
                <c:pt idx="11034">
                  <c:v>40.000003452102327</c:v>
                </c:pt>
                <c:pt idx="11035">
                  <c:v>40.000003452102327</c:v>
                </c:pt>
                <c:pt idx="11036">
                  <c:v>33.333335692683868</c:v>
                </c:pt>
                <c:pt idx="11037">
                  <c:v>40.000003452102327</c:v>
                </c:pt>
                <c:pt idx="11038">
                  <c:v>33.333335692683868</c:v>
                </c:pt>
                <c:pt idx="11039">
                  <c:v>40.000003452102327</c:v>
                </c:pt>
                <c:pt idx="11040">
                  <c:v>40.000003452102327</c:v>
                </c:pt>
                <c:pt idx="11041">
                  <c:v>33.333335692683868</c:v>
                </c:pt>
                <c:pt idx="11042">
                  <c:v>40.000003452102327</c:v>
                </c:pt>
                <c:pt idx="11043">
                  <c:v>33.333335692683868</c:v>
                </c:pt>
                <c:pt idx="11044">
                  <c:v>40.000003452102327</c:v>
                </c:pt>
                <c:pt idx="11045">
                  <c:v>33.333335692683868</c:v>
                </c:pt>
                <c:pt idx="11046">
                  <c:v>40.000003452102327</c:v>
                </c:pt>
                <c:pt idx="11047">
                  <c:v>33.333335692683868</c:v>
                </c:pt>
                <c:pt idx="11048">
                  <c:v>40.000003452102327</c:v>
                </c:pt>
                <c:pt idx="11049">
                  <c:v>33.333335692683868</c:v>
                </c:pt>
                <c:pt idx="11050">
                  <c:v>33.333335692683868</c:v>
                </c:pt>
                <c:pt idx="11051">
                  <c:v>40.000003452102327</c:v>
                </c:pt>
                <c:pt idx="11052">
                  <c:v>33.333335692683868</c:v>
                </c:pt>
                <c:pt idx="11053">
                  <c:v>40.000003452102327</c:v>
                </c:pt>
                <c:pt idx="11054">
                  <c:v>33.333335692683868</c:v>
                </c:pt>
                <c:pt idx="11055">
                  <c:v>33.333335692683868</c:v>
                </c:pt>
                <c:pt idx="11056">
                  <c:v>40.000003452102327</c:v>
                </c:pt>
                <c:pt idx="11057">
                  <c:v>33.333335692683868</c:v>
                </c:pt>
                <c:pt idx="11058">
                  <c:v>33.333335692683868</c:v>
                </c:pt>
                <c:pt idx="11059">
                  <c:v>40.000003452102327</c:v>
                </c:pt>
                <c:pt idx="11060">
                  <c:v>33.333335692683868</c:v>
                </c:pt>
                <c:pt idx="11061">
                  <c:v>33.333335692683868</c:v>
                </c:pt>
                <c:pt idx="11062">
                  <c:v>33.333335692683868</c:v>
                </c:pt>
                <c:pt idx="11063">
                  <c:v>40.000003452102327</c:v>
                </c:pt>
                <c:pt idx="11064">
                  <c:v>33.333335692683868</c:v>
                </c:pt>
                <c:pt idx="11065">
                  <c:v>33.333335692683868</c:v>
                </c:pt>
                <c:pt idx="11066">
                  <c:v>33.333335692683868</c:v>
                </c:pt>
                <c:pt idx="11067">
                  <c:v>33.333335692683868</c:v>
                </c:pt>
                <c:pt idx="11068">
                  <c:v>0</c:v>
                </c:pt>
                <c:pt idx="11069">
                  <c:v>33.333335692683868</c:v>
                </c:pt>
                <c:pt idx="11070">
                  <c:v>33.333335692683868</c:v>
                </c:pt>
                <c:pt idx="11071">
                  <c:v>33.333335692683868</c:v>
                </c:pt>
                <c:pt idx="11072">
                  <c:v>33.333335692683868</c:v>
                </c:pt>
                <c:pt idx="11073">
                  <c:v>33.333335692683868</c:v>
                </c:pt>
                <c:pt idx="11074">
                  <c:v>33.333335692683868</c:v>
                </c:pt>
                <c:pt idx="11075">
                  <c:v>33.333335692683868</c:v>
                </c:pt>
                <c:pt idx="11076">
                  <c:v>33.333335692683868</c:v>
                </c:pt>
                <c:pt idx="11077">
                  <c:v>33.333335692683868</c:v>
                </c:pt>
                <c:pt idx="11078">
                  <c:v>33.333335692683868</c:v>
                </c:pt>
                <c:pt idx="11079">
                  <c:v>33.333335692683868</c:v>
                </c:pt>
                <c:pt idx="11080">
                  <c:v>33.333335692683868</c:v>
                </c:pt>
                <c:pt idx="11081">
                  <c:v>40.000003452102327</c:v>
                </c:pt>
                <c:pt idx="11082">
                  <c:v>33.333335692683868</c:v>
                </c:pt>
                <c:pt idx="11083">
                  <c:v>33.333335692683868</c:v>
                </c:pt>
                <c:pt idx="11084">
                  <c:v>33.333335692683868</c:v>
                </c:pt>
                <c:pt idx="11085">
                  <c:v>33.333335692683868</c:v>
                </c:pt>
                <c:pt idx="11086">
                  <c:v>33.333335692683868</c:v>
                </c:pt>
                <c:pt idx="11087">
                  <c:v>33.333335692683868</c:v>
                </c:pt>
                <c:pt idx="11088">
                  <c:v>33.333335692683868</c:v>
                </c:pt>
                <c:pt idx="11089">
                  <c:v>33.333335692683868</c:v>
                </c:pt>
                <c:pt idx="11090">
                  <c:v>33.333335692683868</c:v>
                </c:pt>
                <c:pt idx="11091">
                  <c:v>33.333335692683868</c:v>
                </c:pt>
                <c:pt idx="11092">
                  <c:v>33.333335692683868</c:v>
                </c:pt>
                <c:pt idx="11093">
                  <c:v>33.333335692683868</c:v>
                </c:pt>
                <c:pt idx="11094">
                  <c:v>33.333335692683868</c:v>
                </c:pt>
                <c:pt idx="11095">
                  <c:v>40.000003452102327</c:v>
                </c:pt>
                <c:pt idx="11096">
                  <c:v>33.333335692683868</c:v>
                </c:pt>
                <c:pt idx="11097">
                  <c:v>33.333335692683868</c:v>
                </c:pt>
                <c:pt idx="11098">
                  <c:v>33.333335692683868</c:v>
                </c:pt>
                <c:pt idx="11099">
                  <c:v>33.333335692683868</c:v>
                </c:pt>
                <c:pt idx="11100">
                  <c:v>33.333335692683868</c:v>
                </c:pt>
                <c:pt idx="11101">
                  <c:v>33.333335692683868</c:v>
                </c:pt>
                <c:pt idx="11102">
                  <c:v>33.333335692683868</c:v>
                </c:pt>
                <c:pt idx="11103">
                  <c:v>33.333335692683868</c:v>
                </c:pt>
                <c:pt idx="11104">
                  <c:v>33.333335692683868</c:v>
                </c:pt>
                <c:pt idx="11105">
                  <c:v>33.333335692683868</c:v>
                </c:pt>
                <c:pt idx="11106">
                  <c:v>33.333335692683868</c:v>
                </c:pt>
                <c:pt idx="11107">
                  <c:v>33.333335692683868</c:v>
                </c:pt>
                <c:pt idx="11108">
                  <c:v>33.333335692683868</c:v>
                </c:pt>
                <c:pt idx="11109">
                  <c:v>33.333335692683868</c:v>
                </c:pt>
                <c:pt idx="11110">
                  <c:v>33.333335692683868</c:v>
                </c:pt>
                <c:pt idx="11111">
                  <c:v>33.333335692683868</c:v>
                </c:pt>
                <c:pt idx="11112">
                  <c:v>33.333335692683868</c:v>
                </c:pt>
                <c:pt idx="11113">
                  <c:v>33.333335692683868</c:v>
                </c:pt>
                <c:pt idx="11114">
                  <c:v>33.333335692683868</c:v>
                </c:pt>
                <c:pt idx="11115">
                  <c:v>33.333335692683868</c:v>
                </c:pt>
                <c:pt idx="11116">
                  <c:v>33.333335692683868</c:v>
                </c:pt>
                <c:pt idx="11117">
                  <c:v>33.333335692683868</c:v>
                </c:pt>
                <c:pt idx="11118">
                  <c:v>33.333335692683868</c:v>
                </c:pt>
                <c:pt idx="11119">
                  <c:v>33.333335692683868</c:v>
                </c:pt>
                <c:pt idx="11120">
                  <c:v>33.333335692683868</c:v>
                </c:pt>
                <c:pt idx="11121">
                  <c:v>26.666667933265401</c:v>
                </c:pt>
                <c:pt idx="11122">
                  <c:v>33.333335692683868</c:v>
                </c:pt>
                <c:pt idx="11123">
                  <c:v>33.333335692683868</c:v>
                </c:pt>
                <c:pt idx="11124">
                  <c:v>33.333335692683868</c:v>
                </c:pt>
                <c:pt idx="11125">
                  <c:v>33.333335692683868</c:v>
                </c:pt>
                <c:pt idx="11126">
                  <c:v>33.333335692683868</c:v>
                </c:pt>
                <c:pt idx="11127">
                  <c:v>33.333335692683868</c:v>
                </c:pt>
                <c:pt idx="11128">
                  <c:v>33.333335692683868</c:v>
                </c:pt>
                <c:pt idx="11129">
                  <c:v>33.333335692683868</c:v>
                </c:pt>
                <c:pt idx="11130">
                  <c:v>33.333335692683868</c:v>
                </c:pt>
                <c:pt idx="11131">
                  <c:v>33.333335692683868</c:v>
                </c:pt>
                <c:pt idx="11132">
                  <c:v>33.333335692683868</c:v>
                </c:pt>
                <c:pt idx="11133">
                  <c:v>33.333335692683868</c:v>
                </c:pt>
                <c:pt idx="11134">
                  <c:v>33.333335692683868</c:v>
                </c:pt>
                <c:pt idx="11135">
                  <c:v>33.333335692683868</c:v>
                </c:pt>
                <c:pt idx="11136">
                  <c:v>40.000003452102327</c:v>
                </c:pt>
                <c:pt idx="11137">
                  <c:v>33.333335692683868</c:v>
                </c:pt>
                <c:pt idx="11138">
                  <c:v>40.000003452102327</c:v>
                </c:pt>
                <c:pt idx="11139">
                  <c:v>40.000003452102327</c:v>
                </c:pt>
                <c:pt idx="11140">
                  <c:v>46.6666712115208</c:v>
                </c:pt>
                <c:pt idx="11141">
                  <c:v>40.000003452102327</c:v>
                </c:pt>
                <c:pt idx="11142">
                  <c:v>40.000003452102327</c:v>
                </c:pt>
                <c:pt idx="11143">
                  <c:v>40.000003452102327</c:v>
                </c:pt>
                <c:pt idx="11144">
                  <c:v>46.6666712115208</c:v>
                </c:pt>
                <c:pt idx="11145">
                  <c:v>40.000003452102327</c:v>
                </c:pt>
                <c:pt idx="11146">
                  <c:v>40.000003452102327</c:v>
                </c:pt>
                <c:pt idx="11147">
                  <c:v>40.000003452102327</c:v>
                </c:pt>
                <c:pt idx="11148">
                  <c:v>46.6666712115208</c:v>
                </c:pt>
                <c:pt idx="11149">
                  <c:v>40.000003452102327</c:v>
                </c:pt>
                <c:pt idx="11150">
                  <c:v>40.000003452102327</c:v>
                </c:pt>
                <c:pt idx="11151">
                  <c:v>40.000003452102327</c:v>
                </c:pt>
                <c:pt idx="11152">
                  <c:v>40.000003452102327</c:v>
                </c:pt>
                <c:pt idx="11153">
                  <c:v>40.000003452102327</c:v>
                </c:pt>
                <c:pt idx="11154">
                  <c:v>40.000003452102327</c:v>
                </c:pt>
                <c:pt idx="11155">
                  <c:v>40.000003452102327</c:v>
                </c:pt>
                <c:pt idx="11156">
                  <c:v>40.000003452102327</c:v>
                </c:pt>
                <c:pt idx="11157">
                  <c:v>40.000003452102327</c:v>
                </c:pt>
                <c:pt idx="11158">
                  <c:v>40.000003452102327</c:v>
                </c:pt>
                <c:pt idx="11159">
                  <c:v>40.000003452102327</c:v>
                </c:pt>
                <c:pt idx="11160">
                  <c:v>40.000003452102327</c:v>
                </c:pt>
                <c:pt idx="11161">
                  <c:v>40.000003452102327</c:v>
                </c:pt>
                <c:pt idx="11162">
                  <c:v>40.000003452102327</c:v>
                </c:pt>
                <c:pt idx="11163">
                  <c:v>40.000003452102327</c:v>
                </c:pt>
                <c:pt idx="11164">
                  <c:v>40.000003452102327</c:v>
                </c:pt>
                <c:pt idx="11165">
                  <c:v>40.000003452102327</c:v>
                </c:pt>
                <c:pt idx="11166">
                  <c:v>33.333335692683868</c:v>
                </c:pt>
                <c:pt idx="11167">
                  <c:v>40.000003452102327</c:v>
                </c:pt>
                <c:pt idx="11168">
                  <c:v>40.000003452102327</c:v>
                </c:pt>
                <c:pt idx="11169">
                  <c:v>40.000003452102327</c:v>
                </c:pt>
                <c:pt idx="11170">
                  <c:v>40.000003452102327</c:v>
                </c:pt>
                <c:pt idx="11171">
                  <c:v>40.000003452102327</c:v>
                </c:pt>
                <c:pt idx="11172">
                  <c:v>40.000003452102327</c:v>
                </c:pt>
                <c:pt idx="11173">
                  <c:v>33.333335692683868</c:v>
                </c:pt>
                <c:pt idx="11174">
                  <c:v>40.000003452102327</c:v>
                </c:pt>
                <c:pt idx="11175">
                  <c:v>40.000003452102327</c:v>
                </c:pt>
                <c:pt idx="11176">
                  <c:v>40.000003452102327</c:v>
                </c:pt>
                <c:pt idx="11177">
                  <c:v>33.333335692683868</c:v>
                </c:pt>
                <c:pt idx="11178">
                  <c:v>40.000003452102327</c:v>
                </c:pt>
                <c:pt idx="11179">
                  <c:v>40.000003452102327</c:v>
                </c:pt>
                <c:pt idx="11180">
                  <c:v>33.333335692683868</c:v>
                </c:pt>
                <c:pt idx="11181">
                  <c:v>40.000003452102327</c:v>
                </c:pt>
                <c:pt idx="11182">
                  <c:v>40.000003452102327</c:v>
                </c:pt>
                <c:pt idx="11183">
                  <c:v>40.000003452102327</c:v>
                </c:pt>
                <c:pt idx="11184">
                  <c:v>33.333335692683868</c:v>
                </c:pt>
                <c:pt idx="11185">
                  <c:v>40.000003452102327</c:v>
                </c:pt>
                <c:pt idx="11186">
                  <c:v>40.000003452102327</c:v>
                </c:pt>
                <c:pt idx="11187">
                  <c:v>40.000003452102327</c:v>
                </c:pt>
                <c:pt idx="11188">
                  <c:v>33.333335692683868</c:v>
                </c:pt>
                <c:pt idx="11189">
                  <c:v>40.000003452102327</c:v>
                </c:pt>
                <c:pt idx="11190">
                  <c:v>40.000003452102327</c:v>
                </c:pt>
                <c:pt idx="11191">
                  <c:v>33.333335692683868</c:v>
                </c:pt>
                <c:pt idx="11192">
                  <c:v>40.000003452102327</c:v>
                </c:pt>
                <c:pt idx="11193">
                  <c:v>40.000003452102327</c:v>
                </c:pt>
                <c:pt idx="11194">
                  <c:v>33.333335692683868</c:v>
                </c:pt>
                <c:pt idx="11195">
                  <c:v>40.000003452102327</c:v>
                </c:pt>
                <c:pt idx="11196">
                  <c:v>40.000003452102327</c:v>
                </c:pt>
                <c:pt idx="11197">
                  <c:v>33.333335692683868</c:v>
                </c:pt>
                <c:pt idx="11198">
                  <c:v>40.000003452102327</c:v>
                </c:pt>
                <c:pt idx="11199">
                  <c:v>33.333335692683868</c:v>
                </c:pt>
                <c:pt idx="11200">
                  <c:v>40.000003452102327</c:v>
                </c:pt>
                <c:pt idx="11201">
                  <c:v>33.333335692683868</c:v>
                </c:pt>
                <c:pt idx="11202">
                  <c:v>40.000003452102327</c:v>
                </c:pt>
                <c:pt idx="11203">
                  <c:v>33.333335692683868</c:v>
                </c:pt>
                <c:pt idx="11204">
                  <c:v>40.000003452102327</c:v>
                </c:pt>
                <c:pt idx="11205">
                  <c:v>33.333335692683868</c:v>
                </c:pt>
                <c:pt idx="11206">
                  <c:v>40.000003452102327</c:v>
                </c:pt>
                <c:pt idx="11207">
                  <c:v>33.333335692683868</c:v>
                </c:pt>
                <c:pt idx="11208">
                  <c:v>33.333335692683868</c:v>
                </c:pt>
                <c:pt idx="11209">
                  <c:v>40.000003452102327</c:v>
                </c:pt>
                <c:pt idx="11210">
                  <c:v>33.333335692683868</c:v>
                </c:pt>
                <c:pt idx="11211">
                  <c:v>40.000003452102327</c:v>
                </c:pt>
                <c:pt idx="11212">
                  <c:v>33.333335692683868</c:v>
                </c:pt>
                <c:pt idx="11213">
                  <c:v>33.333335692683868</c:v>
                </c:pt>
                <c:pt idx="11214">
                  <c:v>40.000003452102327</c:v>
                </c:pt>
                <c:pt idx="11215">
                  <c:v>33.333335692683868</c:v>
                </c:pt>
                <c:pt idx="11216">
                  <c:v>40.000003452102327</c:v>
                </c:pt>
                <c:pt idx="11217">
                  <c:v>33.333335692683868</c:v>
                </c:pt>
                <c:pt idx="11218">
                  <c:v>33.333335692683868</c:v>
                </c:pt>
                <c:pt idx="11219">
                  <c:v>40.000003452102327</c:v>
                </c:pt>
                <c:pt idx="11220">
                  <c:v>33.333335692683868</c:v>
                </c:pt>
                <c:pt idx="11221">
                  <c:v>33.333335692683868</c:v>
                </c:pt>
                <c:pt idx="11222">
                  <c:v>40.000003452102327</c:v>
                </c:pt>
                <c:pt idx="11223">
                  <c:v>33.333335692683868</c:v>
                </c:pt>
                <c:pt idx="11224">
                  <c:v>40.000003452102327</c:v>
                </c:pt>
                <c:pt idx="11225">
                  <c:v>33.333335692683868</c:v>
                </c:pt>
                <c:pt idx="11226">
                  <c:v>33.333335692683868</c:v>
                </c:pt>
                <c:pt idx="11227">
                  <c:v>40.000003452102327</c:v>
                </c:pt>
                <c:pt idx="11228">
                  <c:v>33.333335692683868</c:v>
                </c:pt>
                <c:pt idx="11229">
                  <c:v>33.333335692683868</c:v>
                </c:pt>
                <c:pt idx="11230">
                  <c:v>40.000003452102327</c:v>
                </c:pt>
                <c:pt idx="11231">
                  <c:v>33.333335692683868</c:v>
                </c:pt>
                <c:pt idx="11232">
                  <c:v>40.000003452102327</c:v>
                </c:pt>
                <c:pt idx="11233">
                  <c:v>33.333335692683868</c:v>
                </c:pt>
                <c:pt idx="11234">
                  <c:v>40.000003452102327</c:v>
                </c:pt>
                <c:pt idx="11235">
                  <c:v>33.333335692683868</c:v>
                </c:pt>
                <c:pt idx="11236">
                  <c:v>40.000003452102327</c:v>
                </c:pt>
                <c:pt idx="11237">
                  <c:v>33.333335692683868</c:v>
                </c:pt>
                <c:pt idx="11238">
                  <c:v>40.000003452102327</c:v>
                </c:pt>
                <c:pt idx="11239">
                  <c:v>33.333335692683868</c:v>
                </c:pt>
                <c:pt idx="11240">
                  <c:v>40.000003452102327</c:v>
                </c:pt>
                <c:pt idx="11241">
                  <c:v>33.333335692683868</c:v>
                </c:pt>
                <c:pt idx="11242">
                  <c:v>33.333335692683868</c:v>
                </c:pt>
                <c:pt idx="11243">
                  <c:v>40.000003452102327</c:v>
                </c:pt>
                <c:pt idx="11244">
                  <c:v>33.333335692683868</c:v>
                </c:pt>
                <c:pt idx="11245">
                  <c:v>40.000003452102327</c:v>
                </c:pt>
                <c:pt idx="11246">
                  <c:v>33.333335692683868</c:v>
                </c:pt>
                <c:pt idx="11247">
                  <c:v>33.333335692683868</c:v>
                </c:pt>
                <c:pt idx="11248">
                  <c:v>40.000003452102327</c:v>
                </c:pt>
                <c:pt idx="11249">
                  <c:v>33.333335692683868</c:v>
                </c:pt>
                <c:pt idx="11250">
                  <c:v>33.333335692683868</c:v>
                </c:pt>
                <c:pt idx="11251">
                  <c:v>40.000003452102327</c:v>
                </c:pt>
                <c:pt idx="11252">
                  <c:v>33.333335692683868</c:v>
                </c:pt>
                <c:pt idx="11253">
                  <c:v>33.333335692683868</c:v>
                </c:pt>
                <c:pt idx="11254">
                  <c:v>40.000003452102327</c:v>
                </c:pt>
                <c:pt idx="11255">
                  <c:v>33.333335692683868</c:v>
                </c:pt>
                <c:pt idx="11256">
                  <c:v>33.333335692683868</c:v>
                </c:pt>
                <c:pt idx="11257">
                  <c:v>33.333335692683868</c:v>
                </c:pt>
                <c:pt idx="11258">
                  <c:v>40.000003452102327</c:v>
                </c:pt>
                <c:pt idx="11259">
                  <c:v>33.333335692683868</c:v>
                </c:pt>
                <c:pt idx="11260">
                  <c:v>33.333335692683868</c:v>
                </c:pt>
                <c:pt idx="11261">
                  <c:v>33.333335692683868</c:v>
                </c:pt>
                <c:pt idx="11262">
                  <c:v>33.333335692683868</c:v>
                </c:pt>
                <c:pt idx="11263">
                  <c:v>33.333335692683868</c:v>
                </c:pt>
                <c:pt idx="11264">
                  <c:v>40.000003452102327</c:v>
                </c:pt>
                <c:pt idx="11265">
                  <c:v>33.333335692683868</c:v>
                </c:pt>
                <c:pt idx="11266">
                  <c:v>33.333335692683868</c:v>
                </c:pt>
                <c:pt idx="11267">
                  <c:v>33.333335692683868</c:v>
                </c:pt>
                <c:pt idx="11268">
                  <c:v>33.333335692683868</c:v>
                </c:pt>
                <c:pt idx="11269">
                  <c:v>33.333335692683868</c:v>
                </c:pt>
                <c:pt idx="11270">
                  <c:v>33.333335692683868</c:v>
                </c:pt>
                <c:pt idx="11271">
                  <c:v>33.333335692683868</c:v>
                </c:pt>
                <c:pt idx="11272">
                  <c:v>33.333335692683868</c:v>
                </c:pt>
                <c:pt idx="11273">
                  <c:v>33.333335692683868</c:v>
                </c:pt>
                <c:pt idx="11274">
                  <c:v>33.333335692683868</c:v>
                </c:pt>
                <c:pt idx="11275">
                  <c:v>40.000003452102327</c:v>
                </c:pt>
                <c:pt idx="11276">
                  <c:v>33.333335692683868</c:v>
                </c:pt>
                <c:pt idx="11277">
                  <c:v>33.333335692683868</c:v>
                </c:pt>
                <c:pt idx="11278">
                  <c:v>33.333335692683868</c:v>
                </c:pt>
                <c:pt idx="11279">
                  <c:v>33.333335692683868</c:v>
                </c:pt>
                <c:pt idx="11280">
                  <c:v>33.333335692683868</c:v>
                </c:pt>
                <c:pt idx="11281">
                  <c:v>33.333335692683868</c:v>
                </c:pt>
                <c:pt idx="11282">
                  <c:v>33.333335692683868</c:v>
                </c:pt>
                <c:pt idx="11283">
                  <c:v>33.333335692683868</c:v>
                </c:pt>
                <c:pt idx="11284">
                  <c:v>33.333335692683868</c:v>
                </c:pt>
                <c:pt idx="11285">
                  <c:v>33.333335692683868</c:v>
                </c:pt>
                <c:pt idx="11286">
                  <c:v>33.333335692683868</c:v>
                </c:pt>
                <c:pt idx="11287">
                  <c:v>33.333335692683868</c:v>
                </c:pt>
                <c:pt idx="11288">
                  <c:v>33.333335692683868</c:v>
                </c:pt>
                <c:pt idx="11289">
                  <c:v>40.000003452102327</c:v>
                </c:pt>
                <c:pt idx="11290">
                  <c:v>33.333335692683868</c:v>
                </c:pt>
                <c:pt idx="11291">
                  <c:v>33.333335692683868</c:v>
                </c:pt>
                <c:pt idx="11292">
                  <c:v>33.333335692683868</c:v>
                </c:pt>
                <c:pt idx="11293">
                  <c:v>33.333335692683868</c:v>
                </c:pt>
                <c:pt idx="11294">
                  <c:v>33.333335692683868</c:v>
                </c:pt>
                <c:pt idx="11295">
                  <c:v>33.333335692683868</c:v>
                </c:pt>
                <c:pt idx="11296">
                  <c:v>33.333335692683868</c:v>
                </c:pt>
                <c:pt idx="11297">
                  <c:v>33.333335692683868</c:v>
                </c:pt>
                <c:pt idx="11298">
                  <c:v>33.333335692683868</c:v>
                </c:pt>
                <c:pt idx="11299">
                  <c:v>26.666667933265401</c:v>
                </c:pt>
                <c:pt idx="11300">
                  <c:v>33.333335692683868</c:v>
                </c:pt>
                <c:pt idx="11301">
                  <c:v>33.333335692683868</c:v>
                </c:pt>
                <c:pt idx="11302">
                  <c:v>33.333335692683868</c:v>
                </c:pt>
                <c:pt idx="11303">
                  <c:v>33.333335692683868</c:v>
                </c:pt>
                <c:pt idx="11304">
                  <c:v>33.333335692683868</c:v>
                </c:pt>
                <c:pt idx="11305">
                  <c:v>33.333335692683868</c:v>
                </c:pt>
                <c:pt idx="11306">
                  <c:v>33.333335692683868</c:v>
                </c:pt>
                <c:pt idx="11307">
                  <c:v>33.333335692683868</c:v>
                </c:pt>
                <c:pt idx="11308">
                  <c:v>33.333335692683868</c:v>
                </c:pt>
                <c:pt idx="11309">
                  <c:v>33.333335692683868</c:v>
                </c:pt>
                <c:pt idx="11310">
                  <c:v>26.666667933265401</c:v>
                </c:pt>
                <c:pt idx="11311">
                  <c:v>33.333335692683868</c:v>
                </c:pt>
                <c:pt idx="11312">
                  <c:v>33.333335692683868</c:v>
                </c:pt>
                <c:pt idx="11313">
                  <c:v>33.333335692683868</c:v>
                </c:pt>
                <c:pt idx="11314">
                  <c:v>33.333335692683868</c:v>
                </c:pt>
                <c:pt idx="11315">
                  <c:v>33.333335692683868</c:v>
                </c:pt>
                <c:pt idx="11316">
                  <c:v>33.333335692683868</c:v>
                </c:pt>
                <c:pt idx="11317">
                  <c:v>33.333335692683868</c:v>
                </c:pt>
                <c:pt idx="11318">
                  <c:v>26.666667933265401</c:v>
                </c:pt>
                <c:pt idx="11319">
                  <c:v>33.333335692683868</c:v>
                </c:pt>
                <c:pt idx="11320">
                  <c:v>33.333335692683868</c:v>
                </c:pt>
                <c:pt idx="11321">
                  <c:v>33.333335692683868</c:v>
                </c:pt>
                <c:pt idx="11322">
                  <c:v>33.333335692683868</c:v>
                </c:pt>
                <c:pt idx="11323">
                  <c:v>33.333335692683868</c:v>
                </c:pt>
                <c:pt idx="11324">
                  <c:v>33.333335692683868</c:v>
                </c:pt>
                <c:pt idx="11325">
                  <c:v>33.333335692683868</c:v>
                </c:pt>
                <c:pt idx="11326">
                  <c:v>33.333335692683868</c:v>
                </c:pt>
                <c:pt idx="11327">
                  <c:v>33.333335692683868</c:v>
                </c:pt>
                <c:pt idx="11328">
                  <c:v>33.333335692683868</c:v>
                </c:pt>
                <c:pt idx="11329">
                  <c:v>33.333335692683868</c:v>
                </c:pt>
                <c:pt idx="11330">
                  <c:v>33.333335692683868</c:v>
                </c:pt>
                <c:pt idx="11331">
                  <c:v>33.333335692683868</c:v>
                </c:pt>
                <c:pt idx="11332">
                  <c:v>26.666667933265401</c:v>
                </c:pt>
                <c:pt idx="11333">
                  <c:v>33.333335692683868</c:v>
                </c:pt>
                <c:pt idx="11334">
                  <c:v>33.333335692683868</c:v>
                </c:pt>
                <c:pt idx="11335">
                  <c:v>33.333335692683868</c:v>
                </c:pt>
                <c:pt idx="11336">
                  <c:v>33.333335692683868</c:v>
                </c:pt>
                <c:pt idx="11337">
                  <c:v>33.333335692683868</c:v>
                </c:pt>
                <c:pt idx="11338">
                  <c:v>33.333335692683868</c:v>
                </c:pt>
                <c:pt idx="11339">
                  <c:v>33.333335692683868</c:v>
                </c:pt>
                <c:pt idx="11340">
                  <c:v>26.666667933265401</c:v>
                </c:pt>
                <c:pt idx="11341">
                  <c:v>33.333335692683868</c:v>
                </c:pt>
                <c:pt idx="11342">
                  <c:v>33.333335692683868</c:v>
                </c:pt>
                <c:pt idx="11343">
                  <c:v>33.333335692683868</c:v>
                </c:pt>
                <c:pt idx="11344">
                  <c:v>33.333335692683868</c:v>
                </c:pt>
                <c:pt idx="11345">
                  <c:v>33.333335692683868</c:v>
                </c:pt>
                <c:pt idx="11346">
                  <c:v>33.333335692683868</c:v>
                </c:pt>
                <c:pt idx="11347">
                  <c:v>33.333335692683868</c:v>
                </c:pt>
                <c:pt idx="11348">
                  <c:v>26.666667933265401</c:v>
                </c:pt>
                <c:pt idx="11349">
                  <c:v>33.333335692683868</c:v>
                </c:pt>
                <c:pt idx="11350">
                  <c:v>33.333335692683868</c:v>
                </c:pt>
                <c:pt idx="11351">
                  <c:v>33.333335692683868</c:v>
                </c:pt>
                <c:pt idx="11352">
                  <c:v>33.333335692683868</c:v>
                </c:pt>
                <c:pt idx="11353">
                  <c:v>26.666667933265401</c:v>
                </c:pt>
                <c:pt idx="11354">
                  <c:v>33.333335692683868</c:v>
                </c:pt>
                <c:pt idx="11355">
                  <c:v>33.333335692683868</c:v>
                </c:pt>
                <c:pt idx="11356">
                  <c:v>33.333335692683868</c:v>
                </c:pt>
                <c:pt idx="11357">
                  <c:v>26.666667933265401</c:v>
                </c:pt>
                <c:pt idx="11358">
                  <c:v>33.333335692683868</c:v>
                </c:pt>
                <c:pt idx="11359">
                  <c:v>33.333335692683868</c:v>
                </c:pt>
                <c:pt idx="11360">
                  <c:v>26.666667933265401</c:v>
                </c:pt>
                <c:pt idx="11361">
                  <c:v>33.333335692683868</c:v>
                </c:pt>
                <c:pt idx="11362">
                  <c:v>33.333335692683868</c:v>
                </c:pt>
                <c:pt idx="11363">
                  <c:v>26.666667933265401</c:v>
                </c:pt>
                <c:pt idx="11364">
                  <c:v>33.333335692683868</c:v>
                </c:pt>
                <c:pt idx="11365">
                  <c:v>26.666667933265401</c:v>
                </c:pt>
                <c:pt idx="11366">
                  <c:v>33.333335692683868</c:v>
                </c:pt>
                <c:pt idx="11367">
                  <c:v>33.333335692683868</c:v>
                </c:pt>
                <c:pt idx="11368">
                  <c:v>26.666667933265401</c:v>
                </c:pt>
                <c:pt idx="11369">
                  <c:v>33.333335692683868</c:v>
                </c:pt>
                <c:pt idx="11370">
                  <c:v>26.666667933265401</c:v>
                </c:pt>
                <c:pt idx="11371">
                  <c:v>33.333335692683868</c:v>
                </c:pt>
                <c:pt idx="11372">
                  <c:v>33.333335692683868</c:v>
                </c:pt>
                <c:pt idx="11373">
                  <c:v>26.666667933265401</c:v>
                </c:pt>
                <c:pt idx="11374">
                  <c:v>33.333335692683868</c:v>
                </c:pt>
                <c:pt idx="11375">
                  <c:v>26.666667933265401</c:v>
                </c:pt>
                <c:pt idx="11376">
                  <c:v>33.333335692683868</c:v>
                </c:pt>
                <c:pt idx="11377">
                  <c:v>26.666667933265401</c:v>
                </c:pt>
                <c:pt idx="11378">
                  <c:v>33.333335692683868</c:v>
                </c:pt>
                <c:pt idx="11379">
                  <c:v>33.333335692683868</c:v>
                </c:pt>
                <c:pt idx="11380">
                  <c:v>26.666667933265401</c:v>
                </c:pt>
                <c:pt idx="11381">
                  <c:v>33.333335692683868</c:v>
                </c:pt>
                <c:pt idx="11382">
                  <c:v>26.666667933265401</c:v>
                </c:pt>
                <c:pt idx="11383">
                  <c:v>33.333335692683868</c:v>
                </c:pt>
                <c:pt idx="11384">
                  <c:v>26.666667933265401</c:v>
                </c:pt>
                <c:pt idx="11385">
                  <c:v>33.333335692683868</c:v>
                </c:pt>
                <c:pt idx="11386">
                  <c:v>26.666667933265401</c:v>
                </c:pt>
                <c:pt idx="11387">
                  <c:v>33.333335692683868</c:v>
                </c:pt>
                <c:pt idx="11388">
                  <c:v>26.666667933265401</c:v>
                </c:pt>
                <c:pt idx="11389">
                  <c:v>33.333335692683868</c:v>
                </c:pt>
                <c:pt idx="11390">
                  <c:v>26.666667933265401</c:v>
                </c:pt>
                <c:pt idx="11391">
                  <c:v>33.333335692683868</c:v>
                </c:pt>
                <c:pt idx="11392">
                  <c:v>26.666667933265401</c:v>
                </c:pt>
                <c:pt idx="11393">
                  <c:v>33.333335692683868</c:v>
                </c:pt>
                <c:pt idx="11394">
                  <c:v>26.666667933265401</c:v>
                </c:pt>
                <c:pt idx="11395">
                  <c:v>33.333335692683868</c:v>
                </c:pt>
                <c:pt idx="11396">
                  <c:v>26.666667933265401</c:v>
                </c:pt>
                <c:pt idx="11397">
                  <c:v>33.333335692683868</c:v>
                </c:pt>
                <c:pt idx="11398">
                  <c:v>26.666667933265401</c:v>
                </c:pt>
                <c:pt idx="11399">
                  <c:v>26.666667933265401</c:v>
                </c:pt>
                <c:pt idx="11400">
                  <c:v>33.333335692683868</c:v>
                </c:pt>
                <c:pt idx="11401">
                  <c:v>26.666667933265401</c:v>
                </c:pt>
                <c:pt idx="11402">
                  <c:v>33.333335692683868</c:v>
                </c:pt>
                <c:pt idx="11403">
                  <c:v>26.666667933265401</c:v>
                </c:pt>
                <c:pt idx="11404">
                  <c:v>26.666667933265401</c:v>
                </c:pt>
                <c:pt idx="11405">
                  <c:v>33.333335692683868</c:v>
                </c:pt>
                <c:pt idx="11406">
                  <c:v>26.666667933265401</c:v>
                </c:pt>
                <c:pt idx="11407">
                  <c:v>26.666667933265401</c:v>
                </c:pt>
                <c:pt idx="11408">
                  <c:v>33.333335692683868</c:v>
                </c:pt>
                <c:pt idx="11409">
                  <c:v>26.666667933265401</c:v>
                </c:pt>
                <c:pt idx="11410">
                  <c:v>26.666667933265401</c:v>
                </c:pt>
                <c:pt idx="11411">
                  <c:v>33.333335692683868</c:v>
                </c:pt>
                <c:pt idx="11412">
                  <c:v>26.666667933265401</c:v>
                </c:pt>
                <c:pt idx="11413">
                  <c:v>33.333335692683868</c:v>
                </c:pt>
                <c:pt idx="11414">
                  <c:v>26.666667933265401</c:v>
                </c:pt>
                <c:pt idx="11415">
                  <c:v>26.666667933265401</c:v>
                </c:pt>
                <c:pt idx="11416">
                  <c:v>33.333335692683868</c:v>
                </c:pt>
                <c:pt idx="11417">
                  <c:v>26.666667933265401</c:v>
                </c:pt>
                <c:pt idx="11418">
                  <c:v>33.333335692683868</c:v>
                </c:pt>
                <c:pt idx="11419">
                  <c:v>26.666667933265401</c:v>
                </c:pt>
                <c:pt idx="11420">
                  <c:v>33.333335692683868</c:v>
                </c:pt>
                <c:pt idx="11421">
                  <c:v>26.666667933265401</c:v>
                </c:pt>
                <c:pt idx="11422">
                  <c:v>33.333335692683868</c:v>
                </c:pt>
                <c:pt idx="11423">
                  <c:v>26.666667933265401</c:v>
                </c:pt>
                <c:pt idx="11424">
                  <c:v>33.333335692683868</c:v>
                </c:pt>
                <c:pt idx="11425">
                  <c:v>26.666667933265401</c:v>
                </c:pt>
                <c:pt idx="11426">
                  <c:v>33.333335692683868</c:v>
                </c:pt>
                <c:pt idx="11427">
                  <c:v>26.666667933265401</c:v>
                </c:pt>
                <c:pt idx="11428">
                  <c:v>33.333335692683868</c:v>
                </c:pt>
                <c:pt idx="11429">
                  <c:v>26.666667933265401</c:v>
                </c:pt>
                <c:pt idx="11430">
                  <c:v>33.333335692683868</c:v>
                </c:pt>
                <c:pt idx="11431">
                  <c:v>26.666667933265401</c:v>
                </c:pt>
                <c:pt idx="11432">
                  <c:v>33.333335692683868</c:v>
                </c:pt>
                <c:pt idx="11433">
                  <c:v>26.666667933265401</c:v>
                </c:pt>
                <c:pt idx="11434">
                  <c:v>33.333335692683868</c:v>
                </c:pt>
                <c:pt idx="11435">
                  <c:v>26.666667933265401</c:v>
                </c:pt>
                <c:pt idx="11436">
                  <c:v>33.333335692683868</c:v>
                </c:pt>
                <c:pt idx="11437">
                  <c:v>26.666667933265401</c:v>
                </c:pt>
                <c:pt idx="11438">
                  <c:v>33.333335692683868</c:v>
                </c:pt>
                <c:pt idx="11439">
                  <c:v>26.666667933265401</c:v>
                </c:pt>
                <c:pt idx="11440">
                  <c:v>26.666667933265401</c:v>
                </c:pt>
                <c:pt idx="11441">
                  <c:v>33.333335692683868</c:v>
                </c:pt>
                <c:pt idx="11442">
                  <c:v>26.666667933265401</c:v>
                </c:pt>
                <c:pt idx="11443">
                  <c:v>26.666667933265401</c:v>
                </c:pt>
                <c:pt idx="11444">
                  <c:v>33.333335692683868</c:v>
                </c:pt>
                <c:pt idx="11445">
                  <c:v>26.666667933265401</c:v>
                </c:pt>
                <c:pt idx="11446">
                  <c:v>33.333335692683868</c:v>
                </c:pt>
                <c:pt idx="11447">
                  <c:v>26.666667933265401</c:v>
                </c:pt>
                <c:pt idx="11448">
                  <c:v>26.666667933265401</c:v>
                </c:pt>
                <c:pt idx="11449">
                  <c:v>33.333335692683868</c:v>
                </c:pt>
                <c:pt idx="11450">
                  <c:v>26.666667933265401</c:v>
                </c:pt>
                <c:pt idx="11451">
                  <c:v>26.666667933265401</c:v>
                </c:pt>
                <c:pt idx="11452">
                  <c:v>26.666667933265401</c:v>
                </c:pt>
                <c:pt idx="11453">
                  <c:v>33.333335692683868</c:v>
                </c:pt>
                <c:pt idx="11454">
                  <c:v>26.666667933265401</c:v>
                </c:pt>
                <c:pt idx="11455">
                  <c:v>26.666667933265401</c:v>
                </c:pt>
                <c:pt idx="11456">
                  <c:v>26.666667933265401</c:v>
                </c:pt>
                <c:pt idx="11457">
                  <c:v>26.666667933265401</c:v>
                </c:pt>
                <c:pt idx="11458">
                  <c:v>26.666667933265401</c:v>
                </c:pt>
                <c:pt idx="11459">
                  <c:v>26.666667933265401</c:v>
                </c:pt>
                <c:pt idx="11460">
                  <c:v>33.333335692683868</c:v>
                </c:pt>
                <c:pt idx="11461">
                  <c:v>26.666667933265401</c:v>
                </c:pt>
                <c:pt idx="11462">
                  <c:v>26.666667933265401</c:v>
                </c:pt>
                <c:pt idx="11463">
                  <c:v>26.666667933265401</c:v>
                </c:pt>
                <c:pt idx="11464">
                  <c:v>26.666667933265401</c:v>
                </c:pt>
                <c:pt idx="11465">
                  <c:v>26.666667933265401</c:v>
                </c:pt>
                <c:pt idx="11466">
                  <c:v>26.666667933265401</c:v>
                </c:pt>
                <c:pt idx="11467">
                  <c:v>26.666667933265401</c:v>
                </c:pt>
                <c:pt idx="11468">
                  <c:v>33.333335692683868</c:v>
                </c:pt>
                <c:pt idx="11469">
                  <c:v>26.666667933265401</c:v>
                </c:pt>
                <c:pt idx="11470">
                  <c:v>26.666667933265401</c:v>
                </c:pt>
                <c:pt idx="11471">
                  <c:v>26.666667933265401</c:v>
                </c:pt>
                <c:pt idx="11472">
                  <c:v>26.666667933265401</c:v>
                </c:pt>
                <c:pt idx="11473">
                  <c:v>26.666667933265401</c:v>
                </c:pt>
                <c:pt idx="11474">
                  <c:v>33.333335692683868</c:v>
                </c:pt>
                <c:pt idx="11475">
                  <c:v>26.666667933265401</c:v>
                </c:pt>
                <c:pt idx="11476">
                  <c:v>26.666667933265401</c:v>
                </c:pt>
                <c:pt idx="11477">
                  <c:v>26.666667933265401</c:v>
                </c:pt>
                <c:pt idx="11478">
                  <c:v>26.666667933265401</c:v>
                </c:pt>
                <c:pt idx="11479">
                  <c:v>26.666667933265401</c:v>
                </c:pt>
                <c:pt idx="11480">
                  <c:v>26.666667933265401</c:v>
                </c:pt>
                <c:pt idx="11481">
                  <c:v>26.666667933265401</c:v>
                </c:pt>
                <c:pt idx="11482">
                  <c:v>26.666667933265401</c:v>
                </c:pt>
                <c:pt idx="11483">
                  <c:v>26.666667933265401</c:v>
                </c:pt>
                <c:pt idx="11484">
                  <c:v>26.666667933265401</c:v>
                </c:pt>
                <c:pt idx="11485">
                  <c:v>26.666667933265401</c:v>
                </c:pt>
                <c:pt idx="11486">
                  <c:v>26.666667933265401</c:v>
                </c:pt>
                <c:pt idx="11487">
                  <c:v>26.666667933265401</c:v>
                </c:pt>
                <c:pt idx="11488">
                  <c:v>26.666667933265401</c:v>
                </c:pt>
                <c:pt idx="11489">
                  <c:v>26.666667933265401</c:v>
                </c:pt>
                <c:pt idx="11490">
                  <c:v>26.666667933265401</c:v>
                </c:pt>
                <c:pt idx="11491">
                  <c:v>26.666667933265401</c:v>
                </c:pt>
                <c:pt idx="11492">
                  <c:v>26.666667933265401</c:v>
                </c:pt>
                <c:pt idx="11493">
                  <c:v>26.666667933265401</c:v>
                </c:pt>
                <c:pt idx="11494">
                  <c:v>26.666667933265401</c:v>
                </c:pt>
                <c:pt idx="11495">
                  <c:v>26.666667933265401</c:v>
                </c:pt>
                <c:pt idx="11496">
                  <c:v>26.666667933265401</c:v>
                </c:pt>
                <c:pt idx="11497">
                  <c:v>20.000000173846864</c:v>
                </c:pt>
                <c:pt idx="11498">
                  <c:v>26.666667933265401</c:v>
                </c:pt>
                <c:pt idx="11499">
                  <c:v>26.666667933265401</c:v>
                </c:pt>
                <c:pt idx="11500">
                  <c:v>26.666667933265401</c:v>
                </c:pt>
                <c:pt idx="11501">
                  <c:v>26.666667933265401</c:v>
                </c:pt>
                <c:pt idx="11502">
                  <c:v>26.666667933265401</c:v>
                </c:pt>
                <c:pt idx="11503">
                  <c:v>26.666667933265401</c:v>
                </c:pt>
                <c:pt idx="11504">
                  <c:v>26.666667933265401</c:v>
                </c:pt>
                <c:pt idx="11505">
                  <c:v>20.000000173846864</c:v>
                </c:pt>
                <c:pt idx="11506">
                  <c:v>26.666667933265401</c:v>
                </c:pt>
                <c:pt idx="11507">
                  <c:v>26.666667933265401</c:v>
                </c:pt>
                <c:pt idx="11508">
                  <c:v>26.666667933265401</c:v>
                </c:pt>
                <c:pt idx="11509">
                  <c:v>26.666667933265401</c:v>
                </c:pt>
                <c:pt idx="11510">
                  <c:v>26.666667933265401</c:v>
                </c:pt>
                <c:pt idx="11511">
                  <c:v>26.666667933265401</c:v>
                </c:pt>
                <c:pt idx="11512">
                  <c:v>26.666667933265401</c:v>
                </c:pt>
                <c:pt idx="11513">
                  <c:v>26.666667933265401</c:v>
                </c:pt>
                <c:pt idx="11514">
                  <c:v>26.666667933265401</c:v>
                </c:pt>
                <c:pt idx="11515">
                  <c:v>26.666667933265401</c:v>
                </c:pt>
                <c:pt idx="11516">
                  <c:v>26.666667933265401</c:v>
                </c:pt>
                <c:pt idx="11517">
                  <c:v>26.666667933265401</c:v>
                </c:pt>
                <c:pt idx="11518">
                  <c:v>26.666667933265401</c:v>
                </c:pt>
                <c:pt idx="11519">
                  <c:v>26.666667933265401</c:v>
                </c:pt>
                <c:pt idx="11520">
                  <c:v>26.666667933265401</c:v>
                </c:pt>
                <c:pt idx="11521">
                  <c:v>26.666667933265401</c:v>
                </c:pt>
                <c:pt idx="11522">
                  <c:v>26.666667933265401</c:v>
                </c:pt>
                <c:pt idx="11523">
                  <c:v>26.666667933265401</c:v>
                </c:pt>
                <c:pt idx="11524">
                  <c:v>26.666667933265401</c:v>
                </c:pt>
                <c:pt idx="11525">
                  <c:v>26.666667933265401</c:v>
                </c:pt>
                <c:pt idx="11526">
                  <c:v>20.000000173846864</c:v>
                </c:pt>
                <c:pt idx="11527">
                  <c:v>26.666667933265401</c:v>
                </c:pt>
                <c:pt idx="11528">
                  <c:v>26.666667933265401</c:v>
                </c:pt>
                <c:pt idx="11529">
                  <c:v>26.666667933265401</c:v>
                </c:pt>
                <c:pt idx="11530">
                  <c:v>26.666667933265401</c:v>
                </c:pt>
                <c:pt idx="11531">
                  <c:v>26.666667933265401</c:v>
                </c:pt>
                <c:pt idx="11532">
                  <c:v>26.666667933265401</c:v>
                </c:pt>
                <c:pt idx="11533">
                  <c:v>26.666667933265401</c:v>
                </c:pt>
                <c:pt idx="11534">
                  <c:v>26.666667933265401</c:v>
                </c:pt>
                <c:pt idx="11535">
                  <c:v>26.666667933265401</c:v>
                </c:pt>
                <c:pt idx="11536">
                  <c:v>26.666667933265401</c:v>
                </c:pt>
                <c:pt idx="11537">
                  <c:v>20.000000173846864</c:v>
                </c:pt>
                <c:pt idx="11538">
                  <c:v>26.666667933265401</c:v>
                </c:pt>
                <c:pt idx="11539">
                  <c:v>26.666667933265401</c:v>
                </c:pt>
                <c:pt idx="11540">
                  <c:v>26.666667933265401</c:v>
                </c:pt>
                <c:pt idx="11541">
                  <c:v>26.666667933265401</c:v>
                </c:pt>
                <c:pt idx="11542">
                  <c:v>20.000000173846864</c:v>
                </c:pt>
                <c:pt idx="11543">
                  <c:v>26.666667933265401</c:v>
                </c:pt>
                <c:pt idx="11544">
                  <c:v>26.666667933265401</c:v>
                </c:pt>
                <c:pt idx="11545">
                  <c:v>20.000000173846864</c:v>
                </c:pt>
                <c:pt idx="11546">
                  <c:v>26.666667933265401</c:v>
                </c:pt>
                <c:pt idx="11547">
                  <c:v>20.000000173846864</c:v>
                </c:pt>
                <c:pt idx="11548">
                  <c:v>26.666667933265401</c:v>
                </c:pt>
                <c:pt idx="11549">
                  <c:v>20.000000173846864</c:v>
                </c:pt>
                <c:pt idx="11550">
                  <c:v>26.666667933265401</c:v>
                </c:pt>
                <c:pt idx="11551">
                  <c:v>20.000000173846864</c:v>
                </c:pt>
                <c:pt idx="11552">
                  <c:v>26.666667933265401</c:v>
                </c:pt>
                <c:pt idx="11553">
                  <c:v>20.000000173846864</c:v>
                </c:pt>
                <c:pt idx="11554">
                  <c:v>26.666667933265401</c:v>
                </c:pt>
                <c:pt idx="11555">
                  <c:v>20.000000173846864</c:v>
                </c:pt>
                <c:pt idx="11556">
                  <c:v>26.666667933265401</c:v>
                </c:pt>
                <c:pt idx="11557">
                  <c:v>20.000000173846864</c:v>
                </c:pt>
                <c:pt idx="11558">
                  <c:v>26.666667933265401</c:v>
                </c:pt>
                <c:pt idx="11559">
                  <c:v>20.000000173846864</c:v>
                </c:pt>
                <c:pt idx="11560">
                  <c:v>26.666667933265401</c:v>
                </c:pt>
                <c:pt idx="11561">
                  <c:v>20.000000173846864</c:v>
                </c:pt>
                <c:pt idx="11562">
                  <c:v>26.666667933265401</c:v>
                </c:pt>
                <c:pt idx="11563">
                  <c:v>20.000000173846864</c:v>
                </c:pt>
                <c:pt idx="11564">
                  <c:v>20.000000173846864</c:v>
                </c:pt>
                <c:pt idx="11565">
                  <c:v>26.666667933265401</c:v>
                </c:pt>
                <c:pt idx="11566">
                  <c:v>20.000000173846864</c:v>
                </c:pt>
                <c:pt idx="11567">
                  <c:v>20.000000173846864</c:v>
                </c:pt>
                <c:pt idx="11568">
                  <c:v>26.666667933265401</c:v>
                </c:pt>
                <c:pt idx="11569">
                  <c:v>20.000000173846864</c:v>
                </c:pt>
                <c:pt idx="11570">
                  <c:v>26.666667933265401</c:v>
                </c:pt>
                <c:pt idx="11571">
                  <c:v>20.000000173846864</c:v>
                </c:pt>
                <c:pt idx="11572">
                  <c:v>20.000000173846864</c:v>
                </c:pt>
                <c:pt idx="11573">
                  <c:v>20.000000173846864</c:v>
                </c:pt>
                <c:pt idx="11574">
                  <c:v>26.666667933265401</c:v>
                </c:pt>
                <c:pt idx="11575">
                  <c:v>20.000000173846864</c:v>
                </c:pt>
                <c:pt idx="11576">
                  <c:v>20.000000173846864</c:v>
                </c:pt>
                <c:pt idx="11577">
                  <c:v>26.666667933265401</c:v>
                </c:pt>
                <c:pt idx="11578">
                  <c:v>20.000000173846864</c:v>
                </c:pt>
                <c:pt idx="11579">
                  <c:v>20.000000173846864</c:v>
                </c:pt>
                <c:pt idx="11580">
                  <c:v>26.666667933265401</c:v>
                </c:pt>
                <c:pt idx="11581">
                  <c:v>20.000000173846864</c:v>
                </c:pt>
                <c:pt idx="11582">
                  <c:v>20.000000173846864</c:v>
                </c:pt>
                <c:pt idx="11583">
                  <c:v>20.000000173846864</c:v>
                </c:pt>
                <c:pt idx="11584">
                  <c:v>26.666667933265401</c:v>
                </c:pt>
                <c:pt idx="11585">
                  <c:v>20.000000173846864</c:v>
                </c:pt>
                <c:pt idx="11586">
                  <c:v>20.000000173846864</c:v>
                </c:pt>
                <c:pt idx="11587">
                  <c:v>20.000000173846864</c:v>
                </c:pt>
                <c:pt idx="11588">
                  <c:v>26.666667933265401</c:v>
                </c:pt>
                <c:pt idx="11589">
                  <c:v>20.000000173846864</c:v>
                </c:pt>
                <c:pt idx="11590">
                  <c:v>20.000000173846864</c:v>
                </c:pt>
                <c:pt idx="11591">
                  <c:v>20.000000173846864</c:v>
                </c:pt>
                <c:pt idx="11592">
                  <c:v>20.000000173846864</c:v>
                </c:pt>
                <c:pt idx="11593">
                  <c:v>20.000000173846864</c:v>
                </c:pt>
                <c:pt idx="11594">
                  <c:v>20.000000173846864</c:v>
                </c:pt>
                <c:pt idx="11595">
                  <c:v>26.666667933265401</c:v>
                </c:pt>
                <c:pt idx="11596">
                  <c:v>20.000000173846864</c:v>
                </c:pt>
                <c:pt idx="11597">
                  <c:v>20.000000173846864</c:v>
                </c:pt>
                <c:pt idx="11598">
                  <c:v>20.000000173846864</c:v>
                </c:pt>
                <c:pt idx="11599">
                  <c:v>20.000000173846864</c:v>
                </c:pt>
                <c:pt idx="11600">
                  <c:v>20.000000173846864</c:v>
                </c:pt>
                <c:pt idx="11601">
                  <c:v>20.000000173846864</c:v>
                </c:pt>
                <c:pt idx="11602">
                  <c:v>20.000000173846864</c:v>
                </c:pt>
                <c:pt idx="11603">
                  <c:v>20.000000173846864</c:v>
                </c:pt>
                <c:pt idx="11604">
                  <c:v>20.000000173846864</c:v>
                </c:pt>
                <c:pt idx="11605">
                  <c:v>26.666667933265401</c:v>
                </c:pt>
                <c:pt idx="11606">
                  <c:v>20.000000173846864</c:v>
                </c:pt>
                <c:pt idx="11607">
                  <c:v>20.000000173846864</c:v>
                </c:pt>
                <c:pt idx="11608">
                  <c:v>20.000000173846864</c:v>
                </c:pt>
                <c:pt idx="11609">
                  <c:v>20.000000173846864</c:v>
                </c:pt>
                <c:pt idx="11610">
                  <c:v>20.000000173846864</c:v>
                </c:pt>
                <c:pt idx="11611">
                  <c:v>20.000000173846864</c:v>
                </c:pt>
                <c:pt idx="11612">
                  <c:v>20.000000173846864</c:v>
                </c:pt>
                <c:pt idx="11613">
                  <c:v>26.666667933265401</c:v>
                </c:pt>
                <c:pt idx="11614">
                  <c:v>20.000000173846864</c:v>
                </c:pt>
                <c:pt idx="11615">
                  <c:v>20.000000173846864</c:v>
                </c:pt>
                <c:pt idx="11616">
                  <c:v>20.000000173846864</c:v>
                </c:pt>
                <c:pt idx="11617">
                  <c:v>20.000000173846864</c:v>
                </c:pt>
                <c:pt idx="11618">
                  <c:v>26.666667933265401</c:v>
                </c:pt>
                <c:pt idx="11619">
                  <c:v>20.000000173846864</c:v>
                </c:pt>
                <c:pt idx="11620">
                  <c:v>20.000000173846864</c:v>
                </c:pt>
                <c:pt idx="11621">
                  <c:v>20.000000173846864</c:v>
                </c:pt>
                <c:pt idx="11622">
                  <c:v>26.666667933265401</c:v>
                </c:pt>
                <c:pt idx="11623">
                  <c:v>20.000000173846864</c:v>
                </c:pt>
                <c:pt idx="11624">
                  <c:v>20.000000173846864</c:v>
                </c:pt>
                <c:pt idx="11625">
                  <c:v>20.000000173846864</c:v>
                </c:pt>
                <c:pt idx="11626">
                  <c:v>20.000000173846864</c:v>
                </c:pt>
                <c:pt idx="11627">
                  <c:v>20.000000173846864</c:v>
                </c:pt>
                <c:pt idx="11628">
                  <c:v>26.666667933265401</c:v>
                </c:pt>
                <c:pt idx="11629">
                  <c:v>20.000000173846864</c:v>
                </c:pt>
                <c:pt idx="11630">
                  <c:v>20.000000173846864</c:v>
                </c:pt>
                <c:pt idx="11631">
                  <c:v>20.000000173846864</c:v>
                </c:pt>
                <c:pt idx="11632">
                  <c:v>20.000000173846864</c:v>
                </c:pt>
                <c:pt idx="11633">
                  <c:v>26.666667933265401</c:v>
                </c:pt>
                <c:pt idx="11634">
                  <c:v>20.000000173846864</c:v>
                </c:pt>
                <c:pt idx="11635">
                  <c:v>20.000000173846864</c:v>
                </c:pt>
                <c:pt idx="11636">
                  <c:v>20.000000173846864</c:v>
                </c:pt>
                <c:pt idx="11637">
                  <c:v>20.000000173846864</c:v>
                </c:pt>
                <c:pt idx="11638">
                  <c:v>20.000000173846864</c:v>
                </c:pt>
                <c:pt idx="11639">
                  <c:v>20.000000173846864</c:v>
                </c:pt>
                <c:pt idx="11640">
                  <c:v>20.000000173846864</c:v>
                </c:pt>
                <c:pt idx="11641">
                  <c:v>20.000000173846864</c:v>
                </c:pt>
                <c:pt idx="11642">
                  <c:v>20.000000173846864</c:v>
                </c:pt>
                <c:pt idx="11643">
                  <c:v>26.666667933265401</c:v>
                </c:pt>
                <c:pt idx="11644">
                  <c:v>20.000000173846864</c:v>
                </c:pt>
                <c:pt idx="11645">
                  <c:v>20.000000173846864</c:v>
                </c:pt>
                <c:pt idx="11646">
                  <c:v>20.000000173846864</c:v>
                </c:pt>
                <c:pt idx="11647">
                  <c:v>20.000000173846864</c:v>
                </c:pt>
                <c:pt idx="11648">
                  <c:v>20.000000173846864</c:v>
                </c:pt>
                <c:pt idx="11649">
                  <c:v>20.000000173846864</c:v>
                </c:pt>
                <c:pt idx="11650">
                  <c:v>20.000000173846864</c:v>
                </c:pt>
                <c:pt idx="11651">
                  <c:v>13.333333966632667</c:v>
                </c:pt>
                <c:pt idx="11652">
                  <c:v>20.000000173846864</c:v>
                </c:pt>
                <c:pt idx="11653">
                  <c:v>20.000000173846864</c:v>
                </c:pt>
                <c:pt idx="11654">
                  <c:v>20.000000173846864</c:v>
                </c:pt>
                <c:pt idx="11655">
                  <c:v>20.000000173846864</c:v>
                </c:pt>
                <c:pt idx="11656">
                  <c:v>20.000000173846864</c:v>
                </c:pt>
                <c:pt idx="11657">
                  <c:v>20.000000173846864</c:v>
                </c:pt>
                <c:pt idx="11658">
                  <c:v>20.000000173846864</c:v>
                </c:pt>
                <c:pt idx="11659">
                  <c:v>20.000000173846864</c:v>
                </c:pt>
                <c:pt idx="11660">
                  <c:v>20.000000173846864</c:v>
                </c:pt>
                <c:pt idx="11661">
                  <c:v>20.000000173846864</c:v>
                </c:pt>
                <c:pt idx="11662">
                  <c:v>20.000000173846864</c:v>
                </c:pt>
                <c:pt idx="11663">
                  <c:v>20.000000173846864</c:v>
                </c:pt>
                <c:pt idx="11664">
                  <c:v>13.333333966632667</c:v>
                </c:pt>
                <c:pt idx="11665">
                  <c:v>20.000000173846864</c:v>
                </c:pt>
                <c:pt idx="11666">
                  <c:v>20.000000173846864</c:v>
                </c:pt>
                <c:pt idx="11667">
                  <c:v>20.000000173846864</c:v>
                </c:pt>
                <c:pt idx="11668">
                  <c:v>20.000000173846864</c:v>
                </c:pt>
                <c:pt idx="11669">
                  <c:v>20.000000173846864</c:v>
                </c:pt>
                <c:pt idx="11670">
                  <c:v>20.000000173846864</c:v>
                </c:pt>
                <c:pt idx="11671">
                  <c:v>20.000000173846864</c:v>
                </c:pt>
                <c:pt idx="11672">
                  <c:v>20.000000173846864</c:v>
                </c:pt>
                <c:pt idx="11673">
                  <c:v>13.333333966632667</c:v>
                </c:pt>
                <c:pt idx="11674">
                  <c:v>20.000000173846864</c:v>
                </c:pt>
                <c:pt idx="11675">
                  <c:v>20.000000173846864</c:v>
                </c:pt>
                <c:pt idx="11676">
                  <c:v>20.000000173846864</c:v>
                </c:pt>
                <c:pt idx="11677">
                  <c:v>20.000000173846864</c:v>
                </c:pt>
                <c:pt idx="11678">
                  <c:v>13.333333966632667</c:v>
                </c:pt>
                <c:pt idx="11679">
                  <c:v>20.000000173846864</c:v>
                </c:pt>
                <c:pt idx="11680">
                  <c:v>20.000000173846864</c:v>
                </c:pt>
                <c:pt idx="11681">
                  <c:v>20.000000173846864</c:v>
                </c:pt>
                <c:pt idx="11682">
                  <c:v>20.000000173846864</c:v>
                </c:pt>
                <c:pt idx="11683">
                  <c:v>13.333333966632667</c:v>
                </c:pt>
                <c:pt idx="11684">
                  <c:v>20.000000173846864</c:v>
                </c:pt>
                <c:pt idx="11685">
                  <c:v>20.000000173846864</c:v>
                </c:pt>
                <c:pt idx="11686">
                  <c:v>20.000000173846864</c:v>
                </c:pt>
                <c:pt idx="11687">
                  <c:v>13.333333966632667</c:v>
                </c:pt>
                <c:pt idx="11688">
                  <c:v>20.000000173846864</c:v>
                </c:pt>
                <c:pt idx="11689">
                  <c:v>20.000000173846864</c:v>
                </c:pt>
                <c:pt idx="11690">
                  <c:v>13.333333966632667</c:v>
                </c:pt>
                <c:pt idx="11691">
                  <c:v>20.000000173846864</c:v>
                </c:pt>
                <c:pt idx="11692">
                  <c:v>20.000000173846864</c:v>
                </c:pt>
                <c:pt idx="11693">
                  <c:v>13.333333966632667</c:v>
                </c:pt>
                <c:pt idx="11694">
                  <c:v>20.000000173846864</c:v>
                </c:pt>
                <c:pt idx="11695">
                  <c:v>20.000000173846864</c:v>
                </c:pt>
                <c:pt idx="11696">
                  <c:v>13.333333966632667</c:v>
                </c:pt>
                <c:pt idx="11697">
                  <c:v>20.000000173846864</c:v>
                </c:pt>
                <c:pt idx="11698">
                  <c:v>20.000000173846864</c:v>
                </c:pt>
                <c:pt idx="11699">
                  <c:v>13.333333966632667</c:v>
                </c:pt>
                <c:pt idx="11700">
                  <c:v>20.000000173846864</c:v>
                </c:pt>
                <c:pt idx="11701">
                  <c:v>20.000000173846864</c:v>
                </c:pt>
                <c:pt idx="11702">
                  <c:v>13.333333966632667</c:v>
                </c:pt>
                <c:pt idx="11703">
                  <c:v>20.000000173846864</c:v>
                </c:pt>
                <c:pt idx="11704">
                  <c:v>13.333333966632667</c:v>
                </c:pt>
                <c:pt idx="11705">
                  <c:v>20.000000173846864</c:v>
                </c:pt>
                <c:pt idx="11706">
                  <c:v>20.000000173846864</c:v>
                </c:pt>
                <c:pt idx="11707">
                  <c:v>13.333333966632667</c:v>
                </c:pt>
                <c:pt idx="11708">
                  <c:v>20.000000173846864</c:v>
                </c:pt>
                <c:pt idx="11709">
                  <c:v>13.333333966632667</c:v>
                </c:pt>
                <c:pt idx="11710">
                  <c:v>20.000000173846864</c:v>
                </c:pt>
                <c:pt idx="11711">
                  <c:v>13.333333966632667</c:v>
                </c:pt>
                <c:pt idx="11712">
                  <c:v>20.000000173846864</c:v>
                </c:pt>
                <c:pt idx="11713">
                  <c:v>20.000000173846864</c:v>
                </c:pt>
                <c:pt idx="11714">
                  <c:v>13.333333966632667</c:v>
                </c:pt>
                <c:pt idx="11715">
                  <c:v>20.000000173846864</c:v>
                </c:pt>
                <c:pt idx="11716">
                  <c:v>13.333333966632667</c:v>
                </c:pt>
                <c:pt idx="11717">
                  <c:v>20.000000173846864</c:v>
                </c:pt>
                <c:pt idx="11718">
                  <c:v>13.333333966632667</c:v>
                </c:pt>
                <c:pt idx="11719">
                  <c:v>20.000000173846864</c:v>
                </c:pt>
                <c:pt idx="11720">
                  <c:v>13.333333966632667</c:v>
                </c:pt>
                <c:pt idx="11721">
                  <c:v>20.000000173846864</c:v>
                </c:pt>
                <c:pt idx="11722">
                  <c:v>13.333333966632667</c:v>
                </c:pt>
                <c:pt idx="11723">
                  <c:v>20.000000173846864</c:v>
                </c:pt>
                <c:pt idx="11724">
                  <c:v>20.000000173846864</c:v>
                </c:pt>
                <c:pt idx="11725">
                  <c:v>13.333333966632667</c:v>
                </c:pt>
                <c:pt idx="11726">
                  <c:v>20.000000173846864</c:v>
                </c:pt>
                <c:pt idx="11727">
                  <c:v>13.333333966632667</c:v>
                </c:pt>
                <c:pt idx="11728">
                  <c:v>20.000000173846864</c:v>
                </c:pt>
                <c:pt idx="11729">
                  <c:v>13.333333966632667</c:v>
                </c:pt>
                <c:pt idx="11730">
                  <c:v>20.000000173846864</c:v>
                </c:pt>
                <c:pt idx="11731">
                  <c:v>13.333333966632667</c:v>
                </c:pt>
                <c:pt idx="11732">
                  <c:v>20.000000173846864</c:v>
                </c:pt>
                <c:pt idx="11733">
                  <c:v>13.333333966632667</c:v>
                </c:pt>
                <c:pt idx="11734">
                  <c:v>13.333333966632667</c:v>
                </c:pt>
                <c:pt idx="11735">
                  <c:v>20.000000173846864</c:v>
                </c:pt>
                <c:pt idx="11736">
                  <c:v>13.333333966632667</c:v>
                </c:pt>
                <c:pt idx="11737">
                  <c:v>20.000000173846864</c:v>
                </c:pt>
                <c:pt idx="11738">
                  <c:v>13.333333966632667</c:v>
                </c:pt>
                <c:pt idx="11739">
                  <c:v>20.000000173846864</c:v>
                </c:pt>
                <c:pt idx="11740">
                  <c:v>13.333333966632667</c:v>
                </c:pt>
                <c:pt idx="11741">
                  <c:v>13.333333966632667</c:v>
                </c:pt>
                <c:pt idx="11742">
                  <c:v>20.000000173846864</c:v>
                </c:pt>
                <c:pt idx="11743">
                  <c:v>13.333333966632667</c:v>
                </c:pt>
                <c:pt idx="11744">
                  <c:v>13.333333966632667</c:v>
                </c:pt>
                <c:pt idx="11745">
                  <c:v>20.000000173846864</c:v>
                </c:pt>
                <c:pt idx="11746">
                  <c:v>13.333333966632667</c:v>
                </c:pt>
                <c:pt idx="11747">
                  <c:v>13.333333966632667</c:v>
                </c:pt>
                <c:pt idx="11748">
                  <c:v>20.000000173846864</c:v>
                </c:pt>
                <c:pt idx="11749">
                  <c:v>13.333333966632667</c:v>
                </c:pt>
                <c:pt idx="11750">
                  <c:v>13.333333966632667</c:v>
                </c:pt>
                <c:pt idx="11751">
                  <c:v>20.000000173846864</c:v>
                </c:pt>
                <c:pt idx="11752">
                  <c:v>13.333333966632667</c:v>
                </c:pt>
                <c:pt idx="11753">
                  <c:v>13.333333966632667</c:v>
                </c:pt>
                <c:pt idx="11754">
                  <c:v>20.000000173846864</c:v>
                </c:pt>
                <c:pt idx="11755">
                  <c:v>13.333333966632667</c:v>
                </c:pt>
                <c:pt idx="11756">
                  <c:v>13.333333966632667</c:v>
                </c:pt>
                <c:pt idx="11757">
                  <c:v>20.000000173846864</c:v>
                </c:pt>
                <c:pt idx="11758">
                  <c:v>13.333333966632667</c:v>
                </c:pt>
                <c:pt idx="11759">
                  <c:v>20.000000173846864</c:v>
                </c:pt>
                <c:pt idx="11760">
                  <c:v>13.333333966632667</c:v>
                </c:pt>
                <c:pt idx="11761">
                  <c:v>13.333333966632667</c:v>
                </c:pt>
                <c:pt idx="11762">
                  <c:v>20.000000173846864</c:v>
                </c:pt>
                <c:pt idx="11763">
                  <c:v>13.333333966632667</c:v>
                </c:pt>
                <c:pt idx="11764">
                  <c:v>13.333333966632667</c:v>
                </c:pt>
                <c:pt idx="11765">
                  <c:v>20.000000173846864</c:v>
                </c:pt>
                <c:pt idx="11766">
                  <c:v>13.333333966632667</c:v>
                </c:pt>
                <c:pt idx="11767">
                  <c:v>20.000000173846864</c:v>
                </c:pt>
                <c:pt idx="11768">
                  <c:v>13.333333966632667</c:v>
                </c:pt>
                <c:pt idx="11769">
                  <c:v>13.333333966632667</c:v>
                </c:pt>
                <c:pt idx="11770">
                  <c:v>20.000000173846864</c:v>
                </c:pt>
                <c:pt idx="11771">
                  <c:v>13.333333966632667</c:v>
                </c:pt>
                <c:pt idx="11772">
                  <c:v>20.000000173846864</c:v>
                </c:pt>
                <c:pt idx="11773">
                  <c:v>13.333333966632667</c:v>
                </c:pt>
                <c:pt idx="11774">
                  <c:v>13.333333966632667</c:v>
                </c:pt>
                <c:pt idx="11775">
                  <c:v>20.000000173846864</c:v>
                </c:pt>
                <c:pt idx="11776">
                  <c:v>13.333333966632667</c:v>
                </c:pt>
                <c:pt idx="11777">
                  <c:v>13.333333966632667</c:v>
                </c:pt>
                <c:pt idx="11778">
                  <c:v>20.000000173846864</c:v>
                </c:pt>
                <c:pt idx="11779">
                  <c:v>13.333333966632667</c:v>
                </c:pt>
                <c:pt idx="11780">
                  <c:v>13.333333966632667</c:v>
                </c:pt>
                <c:pt idx="11781">
                  <c:v>13.333333966632667</c:v>
                </c:pt>
                <c:pt idx="11782">
                  <c:v>20.000000173846864</c:v>
                </c:pt>
                <c:pt idx="11783">
                  <c:v>13.333333966632667</c:v>
                </c:pt>
                <c:pt idx="11784">
                  <c:v>13.333333966632667</c:v>
                </c:pt>
                <c:pt idx="11785">
                  <c:v>13.333333966632667</c:v>
                </c:pt>
                <c:pt idx="11786">
                  <c:v>13.333333966632667</c:v>
                </c:pt>
                <c:pt idx="11787">
                  <c:v>20.000000173846864</c:v>
                </c:pt>
                <c:pt idx="11788">
                  <c:v>13.333333966632667</c:v>
                </c:pt>
                <c:pt idx="11789">
                  <c:v>13.333333966632667</c:v>
                </c:pt>
                <c:pt idx="11790">
                  <c:v>13.333333966632667</c:v>
                </c:pt>
                <c:pt idx="11791">
                  <c:v>13.333333966632667</c:v>
                </c:pt>
                <c:pt idx="11792">
                  <c:v>13.333333966632667</c:v>
                </c:pt>
                <c:pt idx="11793">
                  <c:v>13.333333966632667</c:v>
                </c:pt>
                <c:pt idx="11794">
                  <c:v>13.333333966632667</c:v>
                </c:pt>
                <c:pt idx="11795">
                  <c:v>20.000000173846864</c:v>
                </c:pt>
                <c:pt idx="11796">
                  <c:v>13.333333966632667</c:v>
                </c:pt>
                <c:pt idx="11797">
                  <c:v>13.333333966632667</c:v>
                </c:pt>
                <c:pt idx="11798">
                  <c:v>13.333333966632667</c:v>
                </c:pt>
                <c:pt idx="11799">
                  <c:v>13.333333966632667</c:v>
                </c:pt>
                <c:pt idx="11800">
                  <c:v>13.333333966632667</c:v>
                </c:pt>
                <c:pt idx="11801">
                  <c:v>13.333333966632667</c:v>
                </c:pt>
                <c:pt idx="11802">
                  <c:v>13.333333966632667</c:v>
                </c:pt>
                <c:pt idx="11803">
                  <c:v>13.333333966632667</c:v>
                </c:pt>
                <c:pt idx="11804">
                  <c:v>13.333333966632667</c:v>
                </c:pt>
                <c:pt idx="11805">
                  <c:v>20.000000173846864</c:v>
                </c:pt>
                <c:pt idx="11806">
                  <c:v>13.333333966632667</c:v>
                </c:pt>
                <c:pt idx="11807">
                  <c:v>13.333333966632667</c:v>
                </c:pt>
                <c:pt idx="11808">
                  <c:v>13.333333966632667</c:v>
                </c:pt>
                <c:pt idx="11809">
                  <c:v>20.000000173846864</c:v>
                </c:pt>
                <c:pt idx="11810">
                  <c:v>13.333333966632667</c:v>
                </c:pt>
                <c:pt idx="11811">
                  <c:v>20.000000173846864</c:v>
                </c:pt>
                <c:pt idx="11812">
                  <c:v>20.000000173846864</c:v>
                </c:pt>
                <c:pt idx="11813">
                  <c:v>26.666667933265401</c:v>
                </c:pt>
                <c:pt idx="11814">
                  <c:v>20.000000173846864</c:v>
                </c:pt>
                <c:pt idx="11815">
                  <c:v>26.666667933265401</c:v>
                </c:pt>
                <c:pt idx="11816">
                  <c:v>26.666667933265401</c:v>
                </c:pt>
                <c:pt idx="11817">
                  <c:v>33.333335692683868</c:v>
                </c:pt>
                <c:pt idx="11818">
                  <c:v>26.666667933265401</c:v>
                </c:pt>
                <c:pt idx="11819">
                  <c:v>26.666667933265401</c:v>
                </c:pt>
                <c:pt idx="11820">
                  <c:v>26.666667933265401</c:v>
                </c:pt>
                <c:pt idx="11821">
                  <c:v>26.666667933265401</c:v>
                </c:pt>
                <c:pt idx="11822">
                  <c:v>26.666667933265401</c:v>
                </c:pt>
                <c:pt idx="11823">
                  <c:v>26.666667933265401</c:v>
                </c:pt>
                <c:pt idx="11824">
                  <c:v>26.666667933265401</c:v>
                </c:pt>
                <c:pt idx="11825">
                  <c:v>26.666667933265401</c:v>
                </c:pt>
                <c:pt idx="11826">
                  <c:v>20.000000173846864</c:v>
                </c:pt>
                <c:pt idx="11827">
                  <c:v>26.666667933265401</c:v>
                </c:pt>
                <c:pt idx="11828">
                  <c:v>26.666667933265401</c:v>
                </c:pt>
                <c:pt idx="11829">
                  <c:v>20.000000173846864</c:v>
                </c:pt>
                <c:pt idx="11830">
                  <c:v>26.666667933265401</c:v>
                </c:pt>
                <c:pt idx="11831">
                  <c:v>26.666667933265401</c:v>
                </c:pt>
                <c:pt idx="11832">
                  <c:v>20.000000173846864</c:v>
                </c:pt>
                <c:pt idx="11833">
                  <c:v>26.666667933265401</c:v>
                </c:pt>
                <c:pt idx="11834">
                  <c:v>20.000000173846864</c:v>
                </c:pt>
                <c:pt idx="11835">
                  <c:v>26.666667933265401</c:v>
                </c:pt>
                <c:pt idx="11836">
                  <c:v>26.666667933265401</c:v>
                </c:pt>
                <c:pt idx="11837">
                  <c:v>20.000000173846864</c:v>
                </c:pt>
                <c:pt idx="11838">
                  <c:v>26.666667933265401</c:v>
                </c:pt>
                <c:pt idx="11839">
                  <c:v>20.000000173846864</c:v>
                </c:pt>
                <c:pt idx="11840">
                  <c:v>20.000000173846864</c:v>
                </c:pt>
                <c:pt idx="11841">
                  <c:v>26.666667933265401</c:v>
                </c:pt>
                <c:pt idx="11842">
                  <c:v>20.000000173846864</c:v>
                </c:pt>
                <c:pt idx="11843">
                  <c:v>26.666667933265401</c:v>
                </c:pt>
                <c:pt idx="11844">
                  <c:v>20.000000173846864</c:v>
                </c:pt>
                <c:pt idx="11845">
                  <c:v>26.666667933265401</c:v>
                </c:pt>
                <c:pt idx="11846">
                  <c:v>20.000000173846864</c:v>
                </c:pt>
                <c:pt idx="11847">
                  <c:v>20.000000173846864</c:v>
                </c:pt>
                <c:pt idx="11848">
                  <c:v>26.666667933265401</c:v>
                </c:pt>
                <c:pt idx="11849">
                  <c:v>20.000000173846864</c:v>
                </c:pt>
                <c:pt idx="11850">
                  <c:v>26.666667933265401</c:v>
                </c:pt>
                <c:pt idx="11851">
                  <c:v>20.000000173846864</c:v>
                </c:pt>
                <c:pt idx="11852">
                  <c:v>20.000000173846864</c:v>
                </c:pt>
                <c:pt idx="11853">
                  <c:v>26.666667933265401</c:v>
                </c:pt>
                <c:pt idx="11854">
                  <c:v>20.000000173846864</c:v>
                </c:pt>
                <c:pt idx="11855">
                  <c:v>26.666667933265401</c:v>
                </c:pt>
                <c:pt idx="11856">
                  <c:v>20.000000173846864</c:v>
                </c:pt>
                <c:pt idx="11857">
                  <c:v>20.000000173846864</c:v>
                </c:pt>
                <c:pt idx="11858">
                  <c:v>26.666667933265401</c:v>
                </c:pt>
                <c:pt idx="11859">
                  <c:v>20.000000173846864</c:v>
                </c:pt>
                <c:pt idx="11860">
                  <c:v>20.000000173846864</c:v>
                </c:pt>
                <c:pt idx="11861">
                  <c:v>26.666667933265401</c:v>
                </c:pt>
                <c:pt idx="11862">
                  <c:v>20.000000173846864</c:v>
                </c:pt>
                <c:pt idx="11863">
                  <c:v>20.000000173846864</c:v>
                </c:pt>
                <c:pt idx="11864">
                  <c:v>20.000000173846864</c:v>
                </c:pt>
                <c:pt idx="11865">
                  <c:v>26.666667933265401</c:v>
                </c:pt>
                <c:pt idx="11866">
                  <c:v>20.000000173846864</c:v>
                </c:pt>
                <c:pt idx="11867">
                  <c:v>20.000000173846864</c:v>
                </c:pt>
                <c:pt idx="11868">
                  <c:v>20.000000173846864</c:v>
                </c:pt>
                <c:pt idx="11869">
                  <c:v>26.666667933265401</c:v>
                </c:pt>
                <c:pt idx="11870">
                  <c:v>20.000000173846864</c:v>
                </c:pt>
                <c:pt idx="11871">
                  <c:v>20.000000173846864</c:v>
                </c:pt>
                <c:pt idx="11872">
                  <c:v>20.000000173846864</c:v>
                </c:pt>
                <c:pt idx="11873">
                  <c:v>20.000000173846864</c:v>
                </c:pt>
                <c:pt idx="11874">
                  <c:v>20.000000173846864</c:v>
                </c:pt>
                <c:pt idx="11875">
                  <c:v>20.000000173846864</c:v>
                </c:pt>
                <c:pt idx="11876">
                  <c:v>20.000000173846864</c:v>
                </c:pt>
                <c:pt idx="11877">
                  <c:v>20.000000173846864</c:v>
                </c:pt>
                <c:pt idx="11878">
                  <c:v>20.000000173846864</c:v>
                </c:pt>
                <c:pt idx="11879">
                  <c:v>20.000000173846864</c:v>
                </c:pt>
                <c:pt idx="11880">
                  <c:v>26.666667933265401</c:v>
                </c:pt>
                <c:pt idx="11881">
                  <c:v>20.000000173846864</c:v>
                </c:pt>
                <c:pt idx="11882">
                  <c:v>20.000000173846864</c:v>
                </c:pt>
                <c:pt idx="11883">
                  <c:v>13.333333966632667</c:v>
                </c:pt>
                <c:pt idx="11884">
                  <c:v>20.000000173846864</c:v>
                </c:pt>
                <c:pt idx="11885">
                  <c:v>20.000000173846864</c:v>
                </c:pt>
                <c:pt idx="11886">
                  <c:v>20.000000173846864</c:v>
                </c:pt>
                <c:pt idx="11887">
                  <c:v>20.000000173846864</c:v>
                </c:pt>
                <c:pt idx="11888">
                  <c:v>20.000000173846864</c:v>
                </c:pt>
                <c:pt idx="11889">
                  <c:v>20.000000173846864</c:v>
                </c:pt>
                <c:pt idx="11890">
                  <c:v>20.000000173846864</c:v>
                </c:pt>
                <c:pt idx="11891">
                  <c:v>20.000000173846864</c:v>
                </c:pt>
                <c:pt idx="11892">
                  <c:v>20.000000173846864</c:v>
                </c:pt>
                <c:pt idx="11893">
                  <c:v>20.000000173846864</c:v>
                </c:pt>
                <c:pt idx="11894">
                  <c:v>20.000000173846864</c:v>
                </c:pt>
                <c:pt idx="11895">
                  <c:v>20.000000173846864</c:v>
                </c:pt>
                <c:pt idx="11896">
                  <c:v>20.000000173846864</c:v>
                </c:pt>
                <c:pt idx="11897">
                  <c:v>20.000000173846864</c:v>
                </c:pt>
                <c:pt idx="11898">
                  <c:v>20.000000173846864</c:v>
                </c:pt>
                <c:pt idx="11899">
                  <c:v>20.000000173846864</c:v>
                </c:pt>
                <c:pt idx="11900">
                  <c:v>13.333333966632667</c:v>
                </c:pt>
                <c:pt idx="11901">
                  <c:v>20.000000173846864</c:v>
                </c:pt>
                <c:pt idx="11902">
                  <c:v>20.000000173846864</c:v>
                </c:pt>
                <c:pt idx="11903">
                  <c:v>20.000000173846864</c:v>
                </c:pt>
                <c:pt idx="11904">
                  <c:v>20.000000173846864</c:v>
                </c:pt>
                <c:pt idx="11905">
                  <c:v>20.000000173846864</c:v>
                </c:pt>
                <c:pt idx="11906">
                  <c:v>20.000000173846864</c:v>
                </c:pt>
                <c:pt idx="11907">
                  <c:v>20.000000173846864</c:v>
                </c:pt>
                <c:pt idx="11908">
                  <c:v>13.333333966632667</c:v>
                </c:pt>
                <c:pt idx="11909">
                  <c:v>20.000000173846864</c:v>
                </c:pt>
                <c:pt idx="11910">
                  <c:v>20.000000173846864</c:v>
                </c:pt>
                <c:pt idx="11911">
                  <c:v>20.000000173846864</c:v>
                </c:pt>
                <c:pt idx="11912">
                  <c:v>20.000000173846864</c:v>
                </c:pt>
                <c:pt idx="11913">
                  <c:v>13.333333966632667</c:v>
                </c:pt>
                <c:pt idx="11914">
                  <c:v>20.000000173846864</c:v>
                </c:pt>
                <c:pt idx="11915">
                  <c:v>20.000000173846864</c:v>
                </c:pt>
                <c:pt idx="11916">
                  <c:v>20.000000173846864</c:v>
                </c:pt>
                <c:pt idx="11917">
                  <c:v>20.000000173846864</c:v>
                </c:pt>
                <c:pt idx="11918">
                  <c:v>13.333333966632667</c:v>
                </c:pt>
                <c:pt idx="11919">
                  <c:v>20.000000173846864</c:v>
                </c:pt>
                <c:pt idx="11920">
                  <c:v>20.000000173846864</c:v>
                </c:pt>
                <c:pt idx="11921">
                  <c:v>20.000000173846864</c:v>
                </c:pt>
                <c:pt idx="11922">
                  <c:v>13.333333966632667</c:v>
                </c:pt>
                <c:pt idx="11923">
                  <c:v>20.000000173846864</c:v>
                </c:pt>
                <c:pt idx="11924">
                  <c:v>20.000000173846864</c:v>
                </c:pt>
                <c:pt idx="11925">
                  <c:v>20.000000173846864</c:v>
                </c:pt>
                <c:pt idx="11926">
                  <c:v>13.333333966632667</c:v>
                </c:pt>
                <c:pt idx="11927">
                  <c:v>20.000000173846864</c:v>
                </c:pt>
                <c:pt idx="11928">
                  <c:v>20.000000173846864</c:v>
                </c:pt>
                <c:pt idx="11929">
                  <c:v>20.000000173846864</c:v>
                </c:pt>
                <c:pt idx="11930">
                  <c:v>13.333333966632667</c:v>
                </c:pt>
                <c:pt idx="11931">
                  <c:v>20.000000173846864</c:v>
                </c:pt>
                <c:pt idx="11932">
                  <c:v>20.000000173846864</c:v>
                </c:pt>
                <c:pt idx="11933">
                  <c:v>13.333333966632667</c:v>
                </c:pt>
                <c:pt idx="11934">
                  <c:v>20.000000173846864</c:v>
                </c:pt>
                <c:pt idx="11935">
                  <c:v>20.000000173846864</c:v>
                </c:pt>
                <c:pt idx="11936">
                  <c:v>13.333333966632667</c:v>
                </c:pt>
                <c:pt idx="11937">
                  <c:v>20.000000173846864</c:v>
                </c:pt>
                <c:pt idx="11938">
                  <c:v>20.000000173846864</c:v>
                </c:pt>
                <c:pt idx="11939">
                  <c:v>13.333333966632667</c:v>
                </c:pt>
                <c:pt idx="11940">
                  <c:v>20.000000173846864</c:v>
                </c:pt>
                <c:pt idx="11941">
                  <c:v>20.000000173846864</c:v>
                </c:pt>
                <c:pt idx="11942">
                  <c:v>13.333333966632667</c:v>
                </c:pt>
                <c:pt idx="11943">
                  <c:v>20.000000173846864</c:v>
                </c:pt>
                <c:pt idx="11944">
                  <c:v>13.333333966632667</c:v>
                </c:pt>
                <c:pt idx="11945">
                  <c:v>20.000000173846864</c:v>
                </c:pt>
                <c:pt idx="11946">
                  <c:v>20.000000173846864</c:v>
                </c:pt>
                <c:pt idx="11947">
                  <c:v>13.333333966632667</c:v>
                </c:pt>
                <c:pt idx="11948">
                  <c:v>20.000000173846864</c:v>
                </c:pt>
                <c:pt idx="11949">
                  <c:v>13.333333966632667</c:v>
                </c:pt>
                <c:pt idx="11950">
                  <c:v>20.000000173846864</c:v>
                </c:pt>
                <c:pt idx="11951">
                  <c:v>20.000000173846864</c:v>
                </c:pt>
                <c:pt idx="11952">
                  <c:v>13.333333966632667</c:v>
                </c:pt>
                <c:pt idx="11953">
                  <c:v>20.000000173846864</c:v>
                </c:pt>
                <c:pt idx="11954">
                  <c:v>13.333333966632667</c:v>
                </c:pt>
                <c:pt idx="11955">
                  <c:v>20.000000173846864</c:v>
                </c:pt>
                <c:pt idx="11956">
                  <c:v>20.000000173846864</c:v>
                </c:pt>
                <c:pt idx="11957">
                  <c:v>13.333333966632667</c:v>
                </c:pt>
                <c:pt idx="11958">
                  <c:v>20.000000173846864</c:v>
                </c:pt>
                <c:pt idx="11959">
                  <c:v>20.000000173846864</c:v>
                </c:pt>
                <c:pt idx="11960">
                  <c:v>13.333333966632667</c:v>
                </c:pt>
                <c:pt idx="11961">
                  <c:v>20.000000173846864</c:v>
                </c:pt>
                <c:pt idx="11962">
                  <c:v>13.333333966632667</c:v>
                </c:pt>
                <c:pt idx="11963">
                  <c:v>20.000000173846864</c:v>
                </c:pt>
                <c:pt idx="11964">
                  <c:v>20.000000173846864</c:v>
                </c:pt>
                <c:pt idx="11965">
                  <c:v>13.333333966632667</c:v>
                </c:pt>
                <c:pt idx="11966">
                  <c:v>20.000000173846864</c:v>
                </c:pt>
                <c:pt idx="11967">
                  <c:v>13.333333966632667</c:v>
                </c:pt>
                <c:pt idx="11968">
                  <c:v>20.000000173846864</c:v>
                </c:pt>
                <c:pt idx="11969">
                  <c:v>13.333333966632667</c:v>
                </c:pt>
                <c:pt idx="11970">
                  <c:v>20.000000173846864</c:v>
                </c:pt>
                <c:pt idx="11971">
                  <c:v>20.000000173846864</c:v>
                </c:pt>
                <c:pt idx="11972">
                  <c:v>13.333333966632667</c:v>
                </c:pt>
                <c:pt idx="11973">
                  <c:v>20.000000173846864</c:v>
                </c:pt>
                <c:pt idx="11974">
                  <c:v>13.333333966632667</c:v>
                </c:pt>
                <c:pt idx="11975">
                  <c:v>20.000000173846864</c:v>
                </c:pt>
                <c:pt idx="11976">
                  <c:v>13.333333966632667</c:v>
                </c:pt>
                <c:pt idx="11977">
                  <c:v>20.000000173846864</c:v>
                </c:pt>
                <c:pt idx="11978">
                  <c:v>13.333333966632667</c:v>
                </c:pt>
                <c:pt idx="11979">
                  <c:v>20.000000173846864</c:v>
                </c:pt>
                <c:pt idx="11980">
                  <c:v>13.333333966632667</c:v>
                </c:pt>
                <c:pt idx="11981">
                  <c:v>20.000000173846864</c:v>
                </c:pt>
                <c:pt idx="11982">
                  <c:v>20.000000173846864</c:v>
                </c:pt>
                <c:pt idx="11983">
                  <c:v>13.333333966632667</c:v>
                </c:pt>
                <c:pt idx="11984">
                  <c:v>20.000000173846864</c:v>
                </c:pt>
                <c:pt idx="11985">
                  <c:v>13.333333966632667</c:v>
                </c:pt>
                <c:pt idx="11986">
                  <c:v>20.000000173846864</c:v>
                </c:pt>
                <c:pt idx="11987">
                  <c:v>20.000000173846864</c:v>
                </c:pt>
                <c:pt idx="11988">
                  <c:v>13.333333966632667</c:v>
                </c:pt>
                <c:pt idx="11989">
                  <c:v>20.000000173846864</c:v>
                </c:pt>
                <c:pt idx="11990">
                  <c:v>20.000000173846864</c:v>
                </c:pt>
                <c:pt idx="11991">
                  <c:v>20.000000173846864</c:v>
                </c:pt>
                <c:pt idx="11992">
                  <c:v>13.333333966632667</c:v>
                </c:pt>
                <c:pt idx="11993">
                  <c:v>20.000000173846864</c:v>
                </c:pt>
                <c:pt idx="11994">
                  <c:v>20.000000173846864</c:v>
                </c:pt>
                <c:pt idx="11995">
                  <c:v>20.000000173846864</c:v>
                </c:pt>
                <c:pt idx="11996">
                  <c:v>20.000000173846864</c:v>
                </c:pt>
                <c:pt idx="11997">
                  <c:v>13.333333966632667</c:v>
                </c:pt>
                <c:pt idx="11998">
                  <c:v>20.000000173846864</c:v>
                </c:pt>
                <c:pt idx="11999">
                  <c:v>20.000000173846864</c:v>
                </c:pt>
                <c:pt idx="12000">
                  <c:v>20.000000173846864</c:v>
                </c:pt>
                <c:pt idx="12001">
                  <c:v>20.000000173846864</c:v>
                </c:pt>
                <c:pt idx="12002">
                  <c:v>20.000000173846864</c:v>
                </c:pt>
                <c:pt idx="12003">
                  <c:v>13.333333966632667</c:v>
                </c:pt>
                <c:pt idx="12004">
                  <c:v>20.000000173846864</c:v>
                </c:pt>
                <c:pt idx="12005">
                  <c:v>20.000000173846864</c:v>
                </c:pt>
                <c:pt idx="12006">
                  <c:v>20.000000173846864</c:v>
                </c:pt>
                <c:pt idx="12007">
                  <c:v>20.000000173846864</c:v>
                </c:pt>
                <c:pt idx="12008">
                  <c:v>20.000000173846864</c:v>
                </c:pt>
                <c:pt idx="12009">
                  <c:v>20.000000173846864</c:v>
                </c:pt>
                <c:pt idx="12010">
                  <c:v>20.000000173846864</c:v>
                </c:pt>
                <c:pt idx="12011">
                  <c:v>20.000000173846864</c:v>
                </c:pt>
                <c:pt idx="12012">
                  <c:v>13.333333966632667</c:v>
                </c:pt>
                <c:pt idx="12013">
                  <c:v>20.000000173846864</c:v>
                </c:pt>
                <c:pt idx="12014">
                  <c:v>20.000000173846864</c:v>
                </c:pt>
                <c:pt idx="12015">
                  <c:v>20.000000173846864</c:v>
                </c:pt>
                <c:pt idx="12016">
                  <c:v>20.000000173846864</c:v>
                </c:pt>
                <c:pt idx="12017">
                  <c:v>20.000000173846864</c:v>
                </c:pt>
                <c:pt idx="12018">
                  <c:v>20.000000173846864</c:v>
                </c:pt>
                <c:pt idx="12019">
                  <c:v>20.000000173846864</c:v>
                </c:pt>
                <c:pt idx="12020">
                  <c:v>20.000000173846864</c:v>
                </c:pt>
                <c:pt idx="12021">
                  <c:v>20.000000173846864</c:v>
                </c:pt>
                <c:pt idx="12022">
                  <c:v>20.000000173846864</c:v>
                </c:pt>
                <c:pt idx="12023">
                  <c:v>20.000000173846864</c:v>
                </c:pt>
                <c:pt idx="12024">
                  <c:v>20.000000173846864</c:v>
                </c:pt>
                <c:pt idx="12025">
                  <c:v>13.333333966632667</c:v>
                </c:pt>
                <c:pt idx="12026">
                  <c:v>20.000000173846864</c:v>
                </c:pt>
                <c:pt idx="12027">
                  <c:v>20.000000173846864</c:v>
                </c:pt>
                <c:pt idx="12028">
                  <c:v>20.000000173846864</c:v>
                </c:pt>
                <c:pt idx="12029">
                  <c:v>20.000000173846864</c:v>
                </c:pt>
                <c:pt idx="12030">
                  <c:v>20.000000173846864</c:v>
                </c:pt>
                <c:pt idx="12031">
                  <c:v>20.000000173846864</c:v>
                </c:pt>
                <c:pt idx="12032">
                  <c:v>20.000000173846864</c:v>
                </c:pt>
                <c:pt idx="12033">
                  <c:v>20.000000173846864</c:v>
                </c:pt>
                <c:pt idx="12034">
                  <c:v>13.333333966632667</c:v>
                </c:pt>
                <c:pt idx="12035">
                  <c:v>20.000000173846864</c:v>
                </c:pt>
                <c:pt idx="12036">
                  <c:v>20.000000173846864</c:v>
                </c:pt>
                <c:pt idx="12037">
                  <c:v>20.000000173846864</c:v>
                </c:pt>
                <c:pt idx="12038">
                  <c:v>20.000000173846864</c:v>
                </c:pt>
                <c:pt idx="12039">
                  <c:v>20.000000173846864</c:v>
                </c:pt>
                <c:pt idx="12040">
                  <c:v>20.000000173846864</c:v>
                </c:pt>
                <c:pt idx="12041">
                  <c:v>20.000000173846864</c:v>
                </c:pt>
                <c:pt idx="12042">
                  <c:v>20.000000173846864</c:v>
                </c:pt>
                <c:pt idx="12043">
                  <c:v>20.000000173846864</c:v>
                </c:pt>
                <c:pt idx="12044">
                  <c:v>20.000000173846864</c:v>
                </c:pt>
                <c:pt idx="12045">
                  <c:v>20.000000173846864</c:v>
                </c:pt>
                <c:pt idx="12046">
                  <c:v>20.000000173846864</c:v>
                </c:pt>
                <c:pt idx="12047">
                  <c:v>20.000000173846864</c:v>
                </c:pt>
                <c:pt idx="12048">
                  <c:v>20.000000173846864</c:v>
                </c:pt>
                <c:pt idx="12049">
                  <c:v>20.000000173846864</c:v>
                </c:pt>
                <c:pt idx="12050">
                  <c:v>20.000000173846864</c:v>
                </c:pt>
                <c:pt idx="12051">
                  <c:v>20.000000173846864</c:v>
                </c:pt>
                <c:pt idx="12052">
                  <c:v>20.000000173846864</c:v>
                </c:pt>
                <c:pt idx="12053">
                  <c:v>20.000000173846864</c:v>
                </c:pt>
                <c:pt idx="12054">
                  <c:v>20.000000173846864</c:v>
                </c:pt>
                <c:pt idx="12055">
                  <c:v>20.000000173846864</c:v>
                </c:pt>
                <c:pt idx="12056">
                  <c:v>20.000000173846864</c:v>
                </c:pt>
                <c:pt idx="12057">
                  <c:v>20.000000173846864</c:v>
                </c:pt>
                <c:pt idx="12058">
                  <c:v>20.000000173846864</c:v>
                </c:pt>
                <c:pt idx="12059">
                  <c:v>20.000000173846864</c:v>
                </c:pt>
                <c:pt idx="12060">
                  <c:v>20.000000173846864</c:v>
                </c:pt>
                <c:pt idx="12061">
                  <c:v>20.000000173846864</c:v>
                </c:pt>
                <c:pt idx="12062">
                  <c:v>20.000000173846864</c:v>
                </c:pt>
                <c:pt idx="12063">
                  <c:v>20.000000173846864</c:v>
                </c:pt>
                <c:pt idx="12064">
                  <c:v>20.000000173846864</c:v>
                </c:pt>
                <c:pt idx="12065">
                  <c:v>20.000000173846864</c:v>
                </c:pt>
                <c:pt idx="12066">
                  <c:v>20.000000173846864</c:v>
                </c:pt>
                <c:pt idx="12067">
                  <c:v>20.000000173846864</c:v>
                </c:pt>
                <c:pt idx="12068">
                  <c:v>20.000000173846864</c:v>
                </c:pt>
                <c:pt idx="12069">
                  <c:v>20.000000173846864</c:v>
                </c:pt>
                <c:pt idx="12070">
                  <c:v>20.000000173846864</c:v>
                </c:pt>
                <c:pt idx="12071">
                  <c:v>20.000000173846864</c:v>
                </c:pt>
                <c:pt idx="12072">
                  <c:v>20.000000173846864</c:v>
                </c:pt>
                <c:pt idx="12073">
                  <c:v>20.000000173846864</c:v>
                </c:pt>
                <c:pt idx="12074">
                  <c:v>20.000000173846864</c:v>
                </c:pt>
                <c:pt idx="12075">
                  <c:v>20.000000173846864</c:v>
                </c:pt>
                <c:pt idx="12076">
                  <c:v>20.000000173846864</c:v>
                </c:pt>
                <c:pt idx="12077">
                  <c:v>20.000000173846864</c:v>
                </c:pt>
                <c:pt idx="12078">
                  <c:v>20.000000173846864</c:v>
                </c:pt>
                <c:pt idx="12079">
                  <c:v>20.000000173846864</c:v>
                </c:pt>
                <c:pt idx="12080">
                  <c:v>20.000000173846864</c:v>
                </c:pt>
                <c:pt idx="12081">
                  <c:v>20.000000173846864</c:v>
                </c:pt>
                <c:pt idx="12082">
                  <c:v>20.000000173846864</c:v>
                </c:pt>
                <c:pt idx="12083">
                  <c:v>20.000000173846864</c:v>
                </c:pt>
                <c:pt idx="12084">
                  <c:v>20.000000173846864</c:v>
                </c:pt>
                <c:pt idx="12085">
                  <c:v>20.000000173846864</c:v>
                </c:pt>
                <c:pt idx="12086">
                  <c:v>20.000000173846864</c:v>
                </c:pt>
                <c:pt idx="12087">
                  <c:v>20.000000173846864</c:v>
                </c:pt>
                <c:pt idx="12088">
                  <c:v>20.000000173846864</c:v>
                </c:pt>
                <c:pt idx="12089">
                  <c:v>20.000000173846864</c:v>
                </c:pt>
                <c:pt idx="12090">
                  <c:v>20.000000173846864</c:v>
                </c:pt>
                <c:pt idx="12091">
                  <c:v>20.000000173846864</c:v>
                </c:pt>
                <c:pt idx="12092">
                  <c:v>20.000000173846864</c:v>
                </c:pt>
                <c:pt idx="12093">
                  <c:v>20.000000173846864</c:v>
                </c:pt>
                <c:pt idx="12094">
                  <c:v>20.000000173846864</c:v>
                </c:pt>
                <c:pt idx="12095">
                  <c:v>20.000000173846864</c:v>
                </c:pt>
                <c:pt idx="12096">
                  <c:v>20.000000173846864</c:v>
                </c:pt>
                <c:pt idx="12097">
                  <c:v>20.000000173846864</c:v>
                </c:pt>
                <c:pt idx="12098">
                  <c:v>20.000000173846864</c:v>
                </c:pt>
                <c:pt idx="12099">
                  <c:v>20.000000173846864</c:v>
                </c:pt>
                <c:pt idx="12100">
                  <c:v>20.000000173846864</c:v>
                </c:pt>
                <c:pt idx="12101">
                  <c:v>20.000000173846864</c:v>
                </c:pt>
                <c:pt idx="12102">
                  <c:v>20.000000173846864</c:v>
                </c:pt>
                <c:pt idx="12103">
                  <c:v>20.000000173846864</c:v>
                </c:pt>
                <c:pt idx="12104">
                  <c:v>20.000000173846864</c:v>
                </c:pt>
                <c:pt idx="12105">
                  <c:v>20.000000173846864</c:v>
                </c:pt>
                <c:pt idx="12106">
                  <c:v>20.000000173846864</c:v>
                </c:pt>
                <c:pt idx="12107">
                  <c:v>20.000000173846864</c:v>
                </c:pt>
                <c:pt idx="12108">
                  <c:v>20.000000173846864</c:v>
                </c:pt>
                <c:pt idx="12109">
                  <c:v>20.000000173846864</c:v>
                </c:pt>
                <c:pt idx="12110">
                  <c:v>20.000000173846864</c:v>
                </c:pt>
                <c:pt idx="12111">
                  <c:v>20.000000173846864</c:v>
                </c:pt>
                <c:pt idx="12112">
                  <c:v>20.000000173846864</c:v>
                </c:pt>
                <c:pt idx="12113">
                  <c:v>20.000000173846864</c:v>
                </c:pt>
                <c:pt idx="12114">
                  <c:v>20.000000173846864</c:v>
                </c:pt>
                <c:pt idx="12115">
                  <c:v>20.000000173846864</c:v>
                </c:pt>
                <c:pt idx="12116">
                  <c:v>20.000000173846864</c:v>
                </c:pt>
                <c:pt idx="12117">
                  <c:v>20.000000173846864</c:v>
                </c:pt>
                <c:pt idx="12118">
                  <c:v>20.000000173846864</c:v>
                </c:pt>
                <c:pt idx="12119">
                  <c:v>20.000000173846864</c:v>
                </c:pt>
                <c:pt idx="12120">
                  <c:v>20.000000173846864</c:v>
                </c:pt>
                <c:pt idx="12121">
                  <c:v>20.000000173846864</c:v>
                </c:pt>
                <c:pt idx="12122">
                  <c:v>13.333333966632667</c:v>
                </c:pt>
                <c:pt idx="12123">
                  <c:v>20.000000173846864</c:v>
                </c:pt>
                <c:pt idx="12124">
                  <c:v>20.000000173846864</c:v>
                </c:pt>
                <c:pt idx="12125">
                  <c:v>20.000000173846864</c:v>
                </c:pt>
                <c:pt idx="12126">
                  <c:v>20.000000173846864</c:v>
                </c:pt>
                <c:pt idx="12127">
                  <c:v>13.333333966632667</c:v>
                </c:pt>
                <c:pt idx="12128">
                  <c:v>20.000000173846864</c:v>
                </c:pt>
                <c:pt idx="12129">
                  <c:v>20.000000173846864</c:v>
                </c:pt>
                <c:pt idx="12130">
                  <c:v>13.333333966632667</c:v>
                </c:pt>
                <c:pt idx="12131">
                  <c:v>20.000000173846864</c:v>
                </c:pt>
                <c:pt idx="12132">
                  <c:v>20.000000173846864</c:v>
                </c:pt>
                <c:pt idx="12133">
                  <c:v>13.333333966632667</c:v>
                </c:pt>
                <c:pt idx="12134">
                  <c:v>20.000000173846864</c:v>
                </c:pt>
                <c:pt idx="12135">
                  <c:v>20.000000173846864</c:v>
                </c:pt>
                <c:pt idx="12136">
                  <c:v>13.333333966632667</c:v>
                </c:pt>
                <c:pt idx="12137">
                  <c:v>20.000000173846864</c:v>
                </c:pt>
                <c:pt idx="12138">
                  <c:v>13.333333966632667</c:v>
                </c:pt>
                <c:pt idx="12139">
                  <c:v>20.000000173846864</c:v>
                </c:pt>
                <c:pt idx="12140">
                  <c:v>20.000000173846864</c:v>
                </c:pt>
                <c:pt idx="12141">
                  <c:v>13.333333966632667</c:v>
                </c:pt>
                <c:pt idx="12142">
                  <c:v>20.000000173846864</c:v>
                </c:pt>
                <c:pt idx="12143">
                  <c:v>13.333333966632667</c:v>
                </c:pt>
                <c:pt idx="12144">
                  <c:v>20.000000173846864</c:v>
                </c:pt>
                <c:pt idx="12145">
                  <c:v>13.333333966632667</c:v>
                </c:pt>
                <c:pt idx="12146">
                  <c:v>20.000000173846864</c:v>
                </c:pt>
                <c:pt idx="12147">
                  <c:v>13.333333966632667</c:v>
                </c:pt>
                <c:pt idx="12148">
                  <c:v>20.000000173846864</c:v>
                </c:pt>
                <c:pt idx="12149">
                  <c:v>13.333333966632667</c:v>
                </c:pt>
                <c:pt idx="12150">
                  <c:v>20.000000173846864</c:v>
                </c:pt>
                <c:pt idx="12151">
                  <c:v>13.333333966632667</c:v>
                </c:pt>
                <c:pt idx="12152">
                  <c:v>20.000000173846864</c:v>
                </c:pt>
                <c:pt idx="12153">
                  <c:v>13.333333966632667</c:v>
                </c:pt>
                <c:pt idx="12154">
                  <c:v>13.333333966632667</c:v>
                </c:pt>
                <c:pt idx="12155">
                  <c:v>20.000000173846864</c:v>
                </c:pt>
                <c:pt idx="12156">
                  <c:v>13.333333966632667</c:v>
                </c:pt>
                <c:pt idx="12157">
                  <c:v>20.000000173846864</c:v>
                </c:pt>
                <c:pt idx="12158">
                  <c:v>13.333333966632667</c:v>
                </c:pt>
                <c:pt idx="12159">
                  <c:v>13.333333966632667</c:v>
                </c:pt>
                <c:pt idx="12160">
                  <c:v>20.000000173846864</c:v>
                </c:pt>
                <c:pt idx="12161">
                  <c:v>13.333333966632667</c:v>
                </c:pt>
                <c:pt idx="12162">
                  <c:v>13.333333966632667</c:v>
                </c:pt>
                <c:pt idx="12163">
                  <c:v>20.000000173846864</c:v>
                </c:pt>
                <c:pt idx="12164">
                  <c:v>13.333333966632667</c:v>
                </c:pt>
                <c:pt idx="12165">
                  <c:v>13.333333966632667</c:v>
                </c:pt>
                <c:pt idx="12166">
                  <c:v>20.000000173846864</c:v>
                </c:pt>
                <c:pt idx="12167">
                  <c:v>13.333333966632667</c:v>
                </c:pt>
                <c:pt idx="12168">
                  <c:v>13.333333966632667</c:v>
                </c:pt>
                <c:pt idx="12169">
                  <c:v>13.333333966632667</c:v>
                </c:pt>
                <c:pt idx="12170">
                  <c:v>20.000000173846864</c:v>
                </c:pt>
                <c:pt idx="12171">
                  <c:v>13.333333966632667</c:v>
                </c:pt>
                <c:pt idx="12172">
                  <c:v>13.333333966632667</c:v>
                </c:pt>
                <c:pt idx="12173">
                  <c:v>13.333333966632667</c:v>
                </c:pt>
                <c:pt idx="12174">
                  <c:v>20.000000173846864</c:v>
                </c:pt>
                <c:pt idx="12175">
                  <c:v>13.333333966632667</c:v>
                </c:pt>
                <c:pt idx="12176">
                  <c:v>13.333333966632667</c:v>
                </c:pt>
                <c:pt idx="12177">
                  <c:v>20.000000173846864</c:v>
                </c:pt>
                <c:pt idx="12178">
                  <c:v>13.333333966632667</c:v>
                </c:pt>
                <c:pt idx="12179">
                  <c:v>13.333333966632667</c:v>
                </c:pt>
                <c:pt idx="12180">
                  <c:v>13.333333966632667</c:v>
                </c:pt>
                <c:pt idx="12181">
                  <c:v>20.000000173846864</c:v>
                </c:pt>
                <c:pt idx="12182">
                  <c:v>13.333333966632667</c:v>
                </c:pt>
                <c:pt idx="12183">
                  <c:v>13.333333966632667</c:v>
                </c:pt>
                <c:pt idx="12184">
                  <c:v>13.333333966632667</c:v>
                </c:pt>
                <c:pt idx="12185">
                  <c:v>20.000000173846864</c:v>
                </c:pt>
                <c:pt idx="12186">
                  <c:v>13.333333966632667</c:v>
                </c:pt>
                <c:pt idx="12187">
                  <c:v>13.333333966632667</c:v>
                </c:pt>
                <c:pt idx="12188">
                  <c:v>20.000000173846864</c:v>
                </c:pt>
                <c:pt idx="12189">
                  <c:v>13.333333966632667</c:v>
                </c:pt>
                <c:pt idx="12190">
                  <c:v>13.333333966632667</c:v>
                </c:pt>
                <c:pt idx="12191">
                  <c:v>20.000000173846864</c:v>
                </c:pt>
                <c:pt idx="12192">
                  <c:v>13.333333966632667</c:v>
                </c:pt>
                <c:pt idx="12193">
                  <c:v>13.333333966632667</c:v>
                </c:pt>
                <c:pt idx="12194">
                  <c:v>13.333333966632667</c:v>
                </c:pt>
                <c:pt idx="12195">
                  <c:v>20.000000173846864</c:v>
                </c:pt>
                <c:pt idx="12196">
                  <c:v>13.333333966632667</c:v>
                </c:pt>
                <c:pt idx="12197">
                  <c:v>13.333333966632667</c:v>
                </c:pt>
                <c:pt idx="12198">
                  <c:v>20.000000173846864</c:v>
                </c:pt>
                <c:pt idx="12199">
                  <c:v>13.333333966632667</c:v>
                </c:pt>
                <c:pt idx="12200">
                  <c:v>13.333333966632667</c:v>
                </c:pt>
                <c:pt idx="12201">
                  <c:v>13.333333966632667</c:v>
                </c:pt>
                <c:pt idx="12202">
                  <c:v>20.000000173846864</c:v>
                </c:pt>
                <c:pt idx="12203">
                  <c:v>13.333333966632667</c:v>
                </c:pt>
                <c:pt idx="12204">
                  <c:v>13.333333966632667</c:v>
                </c:pt>
                <c:pt idx="12205">
                  <c:v>13.333333966632667</c:v>
                </c:pt>
                <c:pt idx="12206">
                  <c:v>20.000000173846864</c:v>
                </c:pt>
                <c:pt idx="12207">
                  <c:v>13.333333966632667</c:v>
                </c:pt>
                <c:pt idx="12208">
                  <c:v>13.333333966632667</c:v>
                </c:pt>
                <c:pt idx="12209">
                  <c:v>13.333333966632667</c:v>
                </c:pt>
                <c:pt idx="12210">
                  <c:v>13.333333966632667</c:v>
                </c:pt>
                <c:pt idx="12211">
                  <c:v>20.000000173846864</c:v>
                </c:pt>
                <c:pt idx="12212">
                  <c:v>13.333333966632667</c:v>
                </c:pt>
                <c:pt idx="12213">
                  <c:v>13.333333966632667</c:v>
                </c:pt>
                <c:pt idx="12214">
                  <c:v>13.333333966632667</c:v>
                </c:pt>
                <c:pt idx="12215">
                  <c:v>13.333333966632667</c:v>
                </c:pt>
                <c:pt idx="12216">
                  <c:v>13.333333966632667</c:v>
                </c:pt>
                <c:pt idx="12217">
                  <c:v>13.333333966632667</c:v>
                </c:pt>
                <c:pt idx="12218">
                  <c:v>20.000000173846864</c:v>
                </c:pt>
                <c:pt idx="12219">
                  <c:v>13.333333966632667</c:v>
                </c:pt>
                <c:pt idx="12220">
                  <c:v>13.333333966632667</c:v>
                </c:pt>
                <c:pt idx="12221">
                  <c:v>13.333333966632667</c:v>
                </c:pt>
                <c:pt idx="12222">
                  <c:v>13.333333966632667</c:v>
                </c:pt>
                <c:pt idx="12223">
                  <c:v>13.333333966632667</c:v>
                </c:pt>
                <c:pt idx="12224">
                  <c:v>13.333333966632667</c:v>
                </c:pt>
                <c:pt idx="12225">
                  <c:v>13.333333966632667</c:v>
                </c:pt>
                <c:pt idx="12226">
                  <c:v>13.333333966632667</c:v>
                </c:pt>
                <c:pt idx="12227">
                  <c:v>13.333333966632667</c:v>
                </c:pt>
                <c:pt idx="12228">
                  <c:v>13.333333966632667</c:v>
                </c:pt>
                <c:pt idx="12229">
                  <c:v>13.333333966632667</c:v>
                </c:pt>
                <c:pt idx="12230">
                  <c:v>13.333333966632667</c:v>
                </c:pt>
                <c:pt idx="12231">
                  <c:v>13.333333966632667</c:v>
                </c:pt>
                <c:pt idx="12232">
                  <c:v>20.000000173846864</c:v>
                </c:pt>
                <c:pt idx="12233">
                  <c:v>13.333333966632667</c:v>
                </c:pt>
                <c:pt idx="12234">
                  <c:v>13.333333966632667</c:v>
                </c:pt>
                <c:pt idx="12235">
                  <c:v>13.333333966632667</c:v>
                </c:pt>
                <c:pt idx="12236">
                  <c:v>13.333333966632667</c:v>
                </c:pt>
                <c:pt idx="12237">
                  <c:v>13.333333966632667</c:v>
                </c:pt>
                <c:pt idx="12238">
                  <c:v>13.333333966632667</c:v>
                </c:pt>
                <c:pt idx="12239">
                  <c:v>13.333333966632667</c:v>
                </c:pt>
                <c:pt idx="12240">
                  <c:v>13.333333966632667</c:v>
                </c:pt>
                <c:pt idx="12241">
                  <c:v>13.333333966632667</c:v>
                </c:pt>
                <c:pt idx="12242">
                  <c:v>13.333333966632667</c:v>
                </c:pt>
                <c:pt idx="12243">
                  <c:v>13.333333966632667</c:v>
                </c:pt>
                <c:pt idx="12244">
                  <c:v>13.333333966632667</c:v>
                </c:pt>
                <c:pt idx="12245">
                  <c:v>13.333333966632667</c:v>
                </c:pt>
                <c:pt idx="12246">
                  <c:v>13.333333966632667</c:v>
                </c:pt>
                <c:pt idx="12247">
                  <c:v>13.333333966632667</c:v>
                </c:pt>
                <c:pt idx="12248">
                  <c:v>13.333333966632667</c:v>
                </c:pt>
                <c:pt idx="12249">
                  <c:v>13.333333966632667</c:v>
                </c:pt>
                <c:pt idx="12250">
                  <c:v>13.333333966632667</c:v>
                </c:pt>
                <c:pt idx="12251">
                  <c:v>13.333333966632667</c:v>
                </c:pt>
                <c:pt idx="12252">
                  <c:v>13.333333966632667</c:v>
                </c:pt>
                <c:pt idx="12253">
                  <c:v>13.333333966632667</c:v>
                </c:pt>
                <c:pt idx="12254">
                  <c:v>13.333333966632667</c:v>
                </c:pt>
                <c:pt idx="12255">
                  <c:v>13.333333966632667</c:v>
                </c:pt>
                <c:pt idx="12256">
                  <c:v>13.333333966632667</c:v>
                </c:pt>
                <c:pt idx="12257">
                  <c:v>13.333333966632667</c:v>
                </c:pt>
                <c:pt idx="12258">
                  <c:v>13.333333966632667</c:v>
                </c:pt>
                <c:pt idx="12259">
                  <c:v>13.333333966632667</c:v>
                </c:pt>
                <c:pt idx="12260">
                  <c:v>13.333333966632667</c:v>
                </c:pt>
                <c:pt idx="12261">
                  <c:v>6.6666669833163335</c:v>
                </c:pt>
                <c:pt idx="12262">
                  <c:v>13.333333966632667</c:v>
                </c:pt>
                <c:pt idx="12263">
                  <c:v>13.333333966632667</c:v>
                </c:pt>
                <c:pt idx="12264">
                  <c:v>13.333333966632667</c:v>
                </c:pt>
                <c:pt idx="12265">
                  <c:v>13.333333966632667</c:v>
                </c:pt>
                <c:pt idx="12266">
                  <c:v>13.333333966632667</c:v>
                </c:pt>
                <c:pt idx="12267">
                  <c:v>13.333333966632667</c:v>
                </c:pt>
                <c:pt idx="12268">
                  <c:v>13.333333966632667</c:v>
                </c:pt>
                <c:pt idx="12269">
                  <c:v>13.333333966632667</c:v>
                </c:pt>
                <c:pt idx="12270">
                  <c:v>6.6666669833163335</c:v>
                </c:pt>
                <c:pt idx="12271">
                  <c:v>13.333333966632667</c:v>
                </c:pt>
                <c:pt idx="12272">
                  <c:v>13.333333966632667</c:v>
                </c:pt>
                <c:pt idx="12273">
                  <c:v>13.333333966632667</c:v>
                </c:pt>
                <c:pt idx="12274">
                  <c:v>13.333333966632667</c:v>
                </c:pt>
                <c:pt idx="12275">
                  <c:v>13.333333966632667</c:v>
                </c:pt>
                <c:pt idx="12276">
                  <c:v>6.6666669833163335</c:v>
                </c:pt>
                <c:pt idx="12277">
                  <c:v>13.333333966632667</c:v>
                </c:pt>
                <c:pt idx="12278">
                  <c:v>13.333333966632667</c:v>
                </c:pt>
                <c:pt idx="12279">
                  <c:v>13.333333966632667</c:v>
                </c:pt>
                <c:pt idx="12280">
                  <c:v>13.333333966632667</c:v>
                </c:pt>
                <c:pt idx="12281">
                  <c:v>13.333333966632667</c:v>
                </c:pt>
                <c:pt idx="12282">
                  <c:v>13.333333966632667</c:v>
                </c:pt>
                <c:pt idx="12283">
                  <c:v>6.6666669833163335</c:v>
                </c:pt>
                <c:pt idx="12284">
                  <c:v>13.333333966632667</c:v>
                </c:pt>
                <c:pt idx="12285">
                  <c:v>13.333333966632667</c:v>
                </c:pt>
                <c:pt idx="12286">
                  <c:v>13.333333966632667</c:v>
                </c:pt>
                <c:pt idx="12287">
                  <c:v>13.333333966632667</c:v>
                </c:pt>
                <c:pt idx="12288">
                  <c:v>13.333333966632667</c:v>
                </c:pt>
                <c:pt idx="12289">
                  <c:v>13.333333966632667</c:v>
                </c:pt>
                <c:pt idx="12290">
                  <c:v>13.333333966632667</c:v>
                </c:pt>
                <c:pt idx="12291">
                  <c:v>13.333333966632667</c:v>
                </c:pt>
                <c:pt idx="12292">
                  <c:v>6.6666669833163335</c:v>
                </c:pt>
                <c:pt idx="12293">
                  <c:v>13.333333966632667</c:v>
                </c:pt>
                <c:pt idx="12294">
                  <c:v>13.333333966632667</c:v>
                </c:pt>
                <c:pt idx="12295">
                  <c:v>13.333333966632667</c:v>
                </c:pt>
                <c:pt idx="12296">
                  <c:v>13.333333966632667</c:v>
                </c:pt>
                <c:pt idx="12297">
                  <c:v>13.333333966632667</c:v>
                </c:pt>
                <c:pt idx="12298">
                  <c:v>13.333333966632667</c:v>
                </c:pt>
                <c:pt idx="12299">
                  <c:v>6.6666669833163335</c:v>
                </c:pt>
                <c:pt idx="12300">
                  <c:v>13.333333966632667</c:v>
                </c:pt>
                <c:pt idx="12301">
                  <c:v>13.333333966632667</c:v>
                </c:pt>
                <c:pt idx="12302">
                  <c:v>13.333333966632667</c:v>
                </c:pt>
                <c:pt idx="12303">
                  <c:v>13.333333966632667</c:v>
                </c:pt>
                <c:pt idx="12304">
                  <c:v>6.6666669833163335</c:v>
                </c:pt>
                <c:pt idx="12305">
                  <c:v>13.333333966632667</c:v>
                </c:pt>
                <c:pt idx="12306">
                  <c:v>13.333333966632667</c:v>
                </c:pt>
                <c:pt idx="12307">
                  <c:v>13.333333966632667</c:v>
                </c:pt>
                <c:pt idx="12308">
                  <c:v>6.6666669833163335</c:v>
                </c:pt>
                <c:pt idx="12309">
                  <c:v>13.333333966632667</c:v>
                </c:pt>
                <c:pt idx="12310">
                  <c:v>13.333333966632667</c:v>
                </c:pt>
                <c:pt idx="12311">
                  <c:v>13.333333966632667</c:v>
                </c:pt>
                <c:pt idx="12312">
                  <c:v>6.6666669833163335</c:v>
                </c:pt>
                <c:pt idx="12313">
                  <c:v>13.333333966632667</c:v>
                </c:pt>
                <c:pt idx="12314">
                  <c:v>13.333333966632667</c:v>
                </c:pt>
                <c:pt idx="12315">
                  <c:v>6.6666669833163335</c:v>
                </c:pt>
                <c:pt idx="12316">
                  <c:v>13.333333966632667</c:v>
                </c:pt>
                <c:pt idx="12317">
                  <c:v>13.333333966632667</c:v>
                </c:pt>
                <c:pt idx="12318">
                  <c:v>6.6666669833163335</c:v>
                </c:pt>
                <c:pt idx="12319">
                  <c:v>13.333333966632667</c:v>
                </c:pt>
                <c:pt idx="12320">
                  <c:v>13.333333966632667</c:v>
                </c:pt>
                <c:pt idx="12321">
                  <c:v>6.6666669833163335</c:v>
                </c:pt>
                <c:pt idx="12322">
                  <c:v>13.333333966632667</c:v>
                </c:pt>
                <c:pt idx="12323">
                  <c:v>13.333333966632667</c:v>
                </c:pt>
                <c:pt idx="12324">
                  <c:v>6.6666669833163335</c:v>
                </c:pt>
                <c:pt idx="12325">
                  <c:v>13.333333966632667</c:v>
                </c:pt>
                <c:pt idx="12326">
                  <c:v>13.333333966632667</c:v>
                </c:pt>
                <c:pt idx="12327">
                  <c:v>6.6666669833163335</c:v>
                </c:pt>
                <c:pt idx="12328">
                  <c:v>13.333333966632667</c:v>
                </c:pt>
                <c:pt idx="12329">
                  <c:v>13.333333966632667</c:v>
                </c:pt>
                <c:pt idx="12330">
                  <c:v>6.6666669833163335</c:v>
                </c:pt>
                <c:pt idx="12331">
                  <c:v>13.333333966632667</c:v>
                </c:pt>
                <c:pt idx="12332">
                  <c:v>13.333333966632667</c:v>
                </c:pt>
                <c:pt idx="12333">
                  <c:v>6.6666669833163335</c:v>
                </c:pt>
                <c:pt idx="12334">
                  <c:v>13.333333966632667</c:v>
                </c:pt>
                <c:pt idx="12335">
                  <c:v>6.6666669833163335</c:v>
                </c:pt>
                <c:pt idx="12336">
                  <c:v>13.333333966632667</c:v>
                </c:pt>
                <c:pt idx="12337">
                  <c:v>13.333333966632667</c:v>
                </c:pt>
                <c:pt idx="12338">
                  <c:v>6.6666669833163335</c:v>
                </c:pt>
                <c:pt idx="12339">
                  <c:v>13.333333966632667</c:v>
                </c:pt>
                <c:pt idx="12340">
                  <c:v>13.333333966632667</c:v>
                </c:pt>
                <c:pt idx="12341">
                  <c:v>6.6666669833163335</c:v>
                </c:pt>
                <c:pt idx="12342">
                  <c:v>13.333333966632667</c:v>
                </c:pt>
                <c:pt idx="12343">
                  <c:v>6.6666669833163335</c:v>
                </c:pt>
                <c:pt idx="12344">
                  <c:v>13.333333966632667</c:v>
                </c:pt>
                <c:pt idx="12345">
                  <c:v>13.333333966632667</c:v>
                </c:pt>
                <c:pt idx="12346">
                  <c:v>6.6666669833163335</c:v>
                </c:pt>
                <c:pt idx="12347">
                  <c:v>13.333333966632667</c:v>
                </c:pt>
                <c:pt idx="12348">
                  <c:v>6.6666669833163335</c:v>
                </c:pt>
                <c:pt idx="12349">
                  <c:v>13.333333966632667</c:v>
                </c:pt>
                <c:pt idx="12350">
                  <c:v>6.6666669833163335</c:v>
                </c:pt>
                <c:pt idx="12351">
                  <c:v>13.333333966632667</c:v>
                </c:pt>
                <c:pt idx="12352">
                  <c:v>13.333333966632667</c:v>
                </c:pt>
                <c:pt idx="12353">
                  <c:v>6.6666669833163335</c:v>
                </c:pt>
                <c:pt idx="12354">
                  <c:v>13.333333966632667</c:v>
                </c:pt>
                <c:pt idx="12355">
                  <c:v>6.6666669833163335</c:v>
                </c:pt>
                <c:pt idx="12356">
                  <c:v>13.333333966632667</c:v>
                </c:pt>
                <c:pt idx="12357">
                  <c:v>6.6666669833163335</c:v>
                </c:pt>
                <c:pt idx="12358">
                  <c:v>13.333333966632667</c:v>
                </c:pt>
                <c:pt idx="12359">
                  <c:v>6.6666669833163335</c:v>
                </c:pt>
                <c:pt idx="12360">
                  <c:v>13.333333966632667</c:v>
                </c:pt>
                <c:pt idx="12361">
                  <c:v>6.6666669833163335</c:v>
                </c:pt>
                <c:pt idx="12362">
                  <c:v>13.333333966632667</c:v>
                </c:pt>
                <c:pt idx="12363">
                  <c:v>6.6666669833163335</c:v>
                </c:pt>
                <c:pt idx="12364">
                  <c:v>6.6666669833163335</c:v>
                </c:pt>
                <c:pt idx="12365">
                  <c:v>13.333333966632667</c:v>
                </c:pt>
                <c:pt idx="12366">
                  <c:v>6.6666669833163335</c:v>
                </c:pt>
                <c:pt idx="12367">
                  <c:v>13.333333966632667</c:v>
                </c:pt>
                <c:pt idx="12368">
                  <c:v>6.6666669833163335</c:v>
                </c:pt>
                <c:pt idx="12369">
                  <c:v>13.333333966632667</c:v>
                </c:pt>
                <c:pt idx="12370">
                  <c:v>6.6666669833163335</c:v>
                </c:pt>
                <c:pt idx="12371">
                  <c:v>13.333333966632667</c:v>
                </c:pt>
                <c:pt idx="12372">
                  <c:v>6.6666669833163335</c:v>
                </c:pt>
                <c:pt idx="12373">
                  <c:v>6.6666669833163335</c:v>
                </c:pt>
                <c:pt idx="12374">
                  <c:v>13.333333966632667</c:v>
                </c:pt>
                <c:pt idx="12375">
                  <c:v>6.6666669833163335</c:v>
                </c:pt>
                <c:pt idx="12376">
                  <c:v>13.333333966632667</c:v>
                </c:pt>
                <c:pt idx="12377">
                  <c:v>6.6666669833163335</c:v>
                </c:pt>
                <c:pt idx="12378">
                  <c:v>13.333333966632667</c:v>
                </c:pt>
                <c:pt idx="12379">
                  <c:v>6.6666669833163335</c:v>
                </c:pt>
                <c:pt idx="12380">
                  <c:v>13.333333966632667</c:v>
                </c:pt>
                <c:pt idx="12381">
                  <c:v>6.6666669833163335</c:v>
                </c:pt>
                <c:pt idx="12382">
                  <c:v>13.333333966632667</c:v>
                </c:pt>
                <c:pt idx="12383">
                  <c:v>6.6666669833163335</c:v>
                </c:pt>
                <c:pt idx="12384">
                  <c:v>6.6666669833163335</c:v>
                </c:pt>
                <c:pt idx="12385">
                  <c:v>13.333333966632667</c:v>
                </c:pt>
                <c:pt idx="12386">
                  <c:v>6.6666669833163335</c:v>
                </c:pt>
                <c:pt idx="12387">
                  <c:v>13.333333966632667</c:v>
                </c:pt>
                <c:pt idx="12388">
                  <c:v>6.6666669833163335</c:v>
                </c:pt>
                <c:pt idx="12389">
                  <c:v>13.333333966632667</c:v>
                </c:pt>
                <c:pt idx="12390">
                  <c:v>6.6666669833163335</c:v>
                </c:pt>
                <c:pt idx="12391">
                  <c:v>13.333333966632667</c:v>
                </c:pt>
                <c:pt idx="12392">
                  <c:v>6.6666669833163335</c:v>
                </c:pt>
                <c:pt idx="12393">
                  <c:v>6.6666669833163335</c:v>
                </c:pt>
                <c:pt idx="12394">
                  <c:v>13.333333966632667</c:v>
                </c:pt>
                <c:pt idx="12395">
                  <c:v>6.6666669833163335</c:v>
                </c:pt>
                <c:pt idx="12396">
                  <c:v>13.333333966632667</c:v>
                </c:pt>
                <c:pt idx="12397">
                  <c:v>6.6666669833163335</c:v>
                </c:pt>
                <c:pt idx="12398">
                  <c:v>13.333333966632667</c:v>
                </c:pt>
                <c:pt idx="12399">
                  <c:v>6.6666669833163335</c:v>
                </c:pt>
                <c:pt idx="12400">
                  <c:v>13.333333966632667</c:v>
                </c:pt>
                <c:pt idx="12401">
                  <c:v>6.6666669833163335</c:v>
                </c:pt>
                <c:pt idx="12402">
                  <c:v>13.333333966632667</c:v>
                </c:pt>
                <c:pt idx="12403">
                  <c:v>6.6666669833163335</c:v>
                </c:pt>
                <c:pt idx="12404">
                  <c:v>6.6666669833163335</c:v>
                </c:pt>
                <c:pt idx="12405">
                  <c:v>13.333333966632667</c:v>
                </c:pt>
                <c:pt idx="12406">
                  <c:v>6.6666669833163335</c:v>
                </c:pt>
                <c:pt idx="12407">
                  <c:v>13.333333966632667</c:v>
                </c:pt>
                <c:pt idx="12408">
                  <c:v>6.6666669833163335</c:v>
                </c:pt>
                <c:pt idx="12409">
                  <c:v>6.6666669833163335</c:v>
                </c:pt>
                <c:pt idx="12410">
                  <c:v>13.333333966632667</c:v>
                </c:pt>
                <c:pt idx="12411">
                  <c:v>6.6666669833163335</c:v>
                </c:pt>
                <c:pt idx="12412">
                  <c:v>6.6666669833163335</c:v>
                </c:pt>
                <c:pt idx="12413">
                  <c:v>13.333333966632667</c:v>
                </c:pt>
                <c:pt idx="12414">
                  <c:v>6.6666669833163335</c:v>
                </c:pt>
                <c:pt idx="12415">
                  <c:v>13.333333966632667</c:v>
                </c:pt>
                <c:pt idx="12416">
                  <c:v>6.6666669833163335</c:v>
                </c:pt>
                <c:pt idx="12417">
                  <c:v>6.6666669833163335</c:v>
                </c:pt>
                <c:pt idx="12418">
                  <c:v>13.333333966632667</c:v>
                </c:pt>
                <c:pt idx="12419">
                  <c:v>6.6666669833163335</c:v>
                </c:pt>
                <c:pt idx="12420">
                  <c:v>6.6666669833163335</c:v>
                </c:pt>
                <c:pt idx="12421">
                  <c:v>13.333333966632667</c:v>
                </c:pt>
                <c:pt idx="12422">
                  <c:v>6.6666669833163335</c:v>
                </c:pt>
                <c:pt idx="12423">
                  <c:v>6.6666669833163335</c:v>
                </c:pt>
                <c:pt idx="12424">
                  <c:v>13.333333966632667</c:v>
                </c:pt>
                <c:pt idx="12425">
                  <c:v>6.6666669833163335</c:v>
                </c:pt>
                <c:pt idx="12426">
                  <c:v>6.6666669833163335</c:v>
                </c:pt>
                <c:pt idx="12427">
                  <c:v>6.6666669833163335</c:v>
                </c:pt>
                <c:pt idx="12428">
                  <c:v>13.333333966632667</c:v>
                </c:pt>
                <c:pt idx="12429">
                  <c:v>6.6666669833163335</c:v>
                </c:pt>
                <c:pt idx="12430">
                  <c:v>6.6666669833163335</c:v>
                </c:pt>
                <c:pt idx="12431">
                  <c:v>13.333333966632667</c:v>
                </c:pt>
                <c:pt idx="12432">
                  <c:v>6.6666669833163335</c:v>
                </c:pt>
                <c:pt idx="12433">
                  <c:v>6.6666669833163335</c:v>
                </c:pt>
                <c:pt idx="12434">
                  <c:v>13.333333966632667</c:v>
                </c:pt>
                <c:pt idx="12435">
                  <c:v>6.6666669833163335</c:v>
                </c:pt>
                <c:pt idx="12436">
                  <c:v>6.6666669833163335</c:v>
                </c:pt>
                <c:pt idx="12437">
                  <c:v>13.333333966632667</c:v>
                </c:pt>
                <c:pt idx="12438">
                  <c:v>6.6666669833163335</c:v>
                </c:pt>
                <c:pt idx="12439">
                  <c:v>6.6666669833163335</c:v>
                </c:pt>
                <c:pt idx="12440">
                  <c:v>13.333333966632667</c:v>
                </c:pt>
                <c:pt idx="12441">
                  <c:v>6.6666669833163335</c:v>
                </c:pt>
                <c:pt idx="12442">
                  <c:v>6.6666669833163335</c:v>
                </c:pt>
                <c:pt idx="12443">
                  <c:v>13.333333966632667</c:v>
                </c:pt>
                <c:pt idx="12444">
                  <c:v>6.6666669833163335</c:v>
                </c:pt>
                <c:pt idx="12445">
                  <c:v>6.6666669833163335</c:v>
                </c:pt>
                <c:pt idx="12446">
                  <c:v>13.333333966632667</c:v>
                </c:pt>
                <c:pt idx="12447">
                  <c:v>6.6666669833163335</c:v>
                </c:pt>
                <c:pt idx="12448">
                  <c:v>6.6666669833163335</c:v>
                </c:pt>
                <c:pt idx="12449">
                  <c:v>6.6666669833163335</c:v>
                </c:pt>
                <c:pt idx="12450">
                  <c:v>13.333333966632667</c:v>
                </c:pt>
                <c:pt idx="12451">
                  <c:v>6.6666669833163335</c:v>
                </c:pt>
                <c:pt idx="12452">
                  <c:v>6.6666669833163335</c:v>
                </c:pt>
                <c:pt idx="12453">
                  <c:v>6.6666669833163335</c:v>
                </c:pt>
                <c:pt idx="12454">
                  <c:v>13.333333966632667</c:v>
                </c:pt>
                <c:pt idx="12455">
                  <c:v>6.6666669833163335</c:v>
                </c:pt>
                <c:pt idx="12456">
                  <c:v>6.6666669833163335</c:v>
                </c:pt>
                <c:pt idx="12457">
                  <c:v>6.6666669833163335</c:v>
                </c:pt>
                <c:pt idx="12458">
                  <c:v>13.333333966632667</c:v>
                </c:pt>
                <c:pt idx="12459">
                  <c:v>6.6666669833163335</c:v>
                </c:pt>
                <c:pt idx="12460">
                  <c:v>6.6666669833163335</c:v>
                </c:pt>
                <c:pt idx="12461">
                  <c:v>6.6666669833163335</c:v>
                </c:pt>
                <c:pt idx="12462">
                  <c:v>13.333333966632667</c:v>
                </c:pt>
                <c:pt idx="12463">
                  <c:v>6.6666669833163335</c:v>
                </c:pt>
                <c:pt idx="12464">
                  <c:v>6.6666669833163335</c:v>
                </c:pt>
                <c:pt idx="12465">
                  <c:v>6.6666669833163335</c:v>
                </c:pt>
                <c:pt idx="12466">
                  <c:v>13.333333966632667</c:v>
                </c:pt>
                <c:pt idx="12467">
                  <c:v>6.6666669833163335</c:v>
                </c:pt>
                <c:pt idx="12468">
                  <c:v>6.6666669833163335</c:v>
                </c:pt>
                <c:pt idx="12469">
                  <c:v>6.6666669833163335</c:v>
                </c:pt>
                <c:pt idx="12470">
                  <c:v>6.6666669833163335</c:v>
                </c:pt>
                <c:pt idx="12471">
                  <c:v>13.333333966632667</c:v>
                </c:pt>
                <c:pt idx="12472">
                  <c:v>6.6666669833163335</c:v>
                </c:pt>
                <c:pt idx="12473">
                  <c:v>6.6666669833163335</c:v>
                </c:pt>
                <c:pt idx="12474">
                  <c:v>6.6666669833163335</c:v>
                </c:pt>
                <c:pt idx="12475">
                  <c:v>13.333333966632667</c:v>
                </c:pt>
                <c:pt idx="12476">
                  <c:v>6.6666669833163335</c:v>
                </c:pt>
                <c:pt idx="12477">
                  <c:v>6.6666669833163335</c:v>
                </c:pt>
                <c:pt idx="12478">
                  <c:v>6.6666669833163335</c:v>
                </c:pt>
                <c:pt idx="12479">
                  <c:v>13.333333966632667</c:v>
                </c:pt>
                <c:pt idx="12480">
                  <c:v>6.6666669833163335</c:v>
                </c:pt>
                <c:pt idx="12481">
                  <c:v>6.6666669833163335</c:v>
                </c:pt>
                <c:pt idx="12482">
                  <c:v>6.6666669833163335</c:v>
                </c:pt>
                <c:pt idx="12483">
                  <c:v>13.333333966632667</c:v>
                </c:pt>
                <c:pt idx="12484">
                  <c:v>6.6666669833163335</c:v>
                </c:pt>
                <c:pt idx="12485">
                  <c:v>6.6666669833163335</c:v>
                </c:pt>
                <c:pt idx="12486">
                  <c:v>6.6666669833163335</c:v>
                </c:pt>
                <c:pt idx="12487">
                  <c:v>13.333333966632667</c:v>
                </c:pt>
                <c:pt idx="12488">
                  <c:v>6.6666669833163335</c:v>
                </c:pt>
                <c:pt idx="12489">
                  <c:v>6.6666669833163335</c:v>
                </c:pt>
                <c:pt idx="12490">
                  <c:v>6.6666669833163335</c:v>
                </c:pt>
                <c:pt idx="12491">
                  <c:v>13.333333966632667</c:v>
                </c:pt>
                <c:pt idx="12492">
                  <c:v>6.6666669833163335</c:v>
                </c:pt>
                <c:pt idx="12493">
                  <c:v>6.6666669833163335</c:v>
                </c:pt>
                <c:pt idx="12494">
                  <c:v>6.6666669833163335</c:v>
                </c:pt>
                <c:pt idx="12495">
                  <c:v>6.6666669833163335</c:v>
                </c:pt>
                <c:pt idx="12496">
                  <c:v>13.333333966632667</c:v>
                </c:pt>
                <c:pt idx="12497">
                  <c:v>6.6666669833163335</c:v>
                </c:pt>
                <c:pt idx="12498">
                  <c:v>6.6666669833163335</c:v>
                </c:pt>
                <c:pt idx="12499">
                  <c:v>6.6666669833163335</c:v>
                </c:pt>
                <c:pt idx="12500">
                  <c:v>6.6666669833163335</c:v>
                </c:pt>
                <c:pt idx="12501">
                  <c:v>6.6666669833163335</c:v>
                </c:pt>
                <c:pt idx="12502">
                  <c:v>13.333333966632667</c:v>
                </c:pt>
                <c:pt idx="12503">
                  <c:v>6.6666669833163335</c:v>
                </c:pt>
                <c:pt idx="12504">
                  <c:v>6.6666669833163335</c:v>
                </c:pt>
                <c:pt idx="12505">
                  <c:v>6.6666669833163335</c:v>
                </c:pt>
                <c:pt idx="12506">
                  <c:v>6.6666669833163335</c:v>
                </c:pt>
                <c:pt idx="12507">
                  <c:v>6.6666669833163335</c:v>
                </c:pt>
                <c:pt idx="12508">
                  <c:v>6.6666669833163335</c:v>
                </c:pt>
                <c:pt idx="12509">
                  <c:v>6.6666669833163335</c:v>
                </c:pt>
                <c:pt idx="12510">
                  <c:v>6.6666669833163335</c:v>
                </c:pt>
                <c:pt idx="12511">
                  <c:v>13.333333966632667</c:v>
                </c:pt>
                <c:pt idx="12512">
                  <c:v>6.6666669833163335</c:v>
                </c:pt>
                <c:pt idx="12513">
                  <c:v>6.6666669833163335</c:v>
                </c:pt>
                <c:pt idx="12514">
                  <c:v>6.6666669833163335</c:v>
                </c:pt>
                <c:pt idx="12515">
                  <c:v>6.6666669833163335</c:v>
                </c:pt>
                <c:pt idx="12516">
                  <c:v>6.6666669833163335</c:v>
                </c:pt>
                <c:pt idx="12517">
                  <c:v>6.6666669833163335</c:v>
                </c:pt>
                <c:pt idx="12518">
                  <c:v>6.6666669833163335</c:v>
                </c:pt>
                <c:pt idx="12519">
                  <c:v>6.6666669833163335</c:v>
                </c:pt>
                <c:pt idx="12520">
                  <c:v>6.6666669833163335</c:v>
                </c:pt>
                <c:pt idx="12521">
                  <c:v>6.6666669833163335</c:v>
                </c:pt>
                <c:pt idx="12522">
                  <c:v>6.6666669833163335</c:v>
                </c:pt>
                <c:pt idx="12523">
                  <c:v>6.6666669833163335</c:v>
                </c:pt>
                <c:pt idx="12524">
                  <c:v>6.6666669833163335</c:v>
                </c:pt>
                <c:pt idx="12525">
                  <c:v>6.6666669833163335</c:v>
                </c:pt>
                <c:pt idx="12526">
                  <c:v>13.333333966632667</c:v>
                </c:pt>
                <c:pt idx="12527">
                  <c:v>6.6666669833163335</c:v>
                </c:pt>
                <c:pt idx="12528">
                  <c:v>6.6666669833163335</c:v>
                </c:pt>
                <c:pt idx="12529">
                  <c:v>6.6666669833163335</c:v>
                </c:pt>
                <c:pt idx="12530">
                  <c:v>6.6666669833163335</c:v>
                </c:pt>
                <c:pt idx="12531">
                  <c:v>6.6666669833163335</c:v>
                </c:pt>
                <c:pt idx="12532">
                  <c:v>6.6666669833163335</c:v>
                </c:pt>
                <c:pt idx="12533">
                  <c:v>6.6666669833163335</c:v>
                </c:pt>
                <c:pt idx="12534">
                  <c:v>6.6666669833163335</c:v>
                </c:pt>
                <c:pt idx="12535">
                  <c:v>6.6666669833163335</c:v>
                </c:pt>
                <c:pt idx="12536">
                  <c:v>6.6666669833163335</c:v>
                </c:pt>
                <c:pt idx="12537">
                  <c:v>6.6666669833163335</c:v>
                </c:pt>
                <c:pt idx="12538">
                  <c:v>6.6666669833163335</c:v>
                </c:pt>
                <c:pt idx="12539">
                  <c:v>6.6666669833163335</c:v>
                </c:pt>
                <c:pt idx="12540">
                  <c:v>6.6666669833163335</c:v>
                </c:pt>
                <c:pt idx="12541">
                  <c:v>6.6666669833163335</c:v>
                </c:pt>
                <c:pt idx="12542">
                  <c:v>6.6666669833163335</c:v>
                </c:pt>
                <c:pt idx="12543">
                  <c:v>6.6666669833163335</c:v>
                </c:pt>
                <c:pt idx="12544">
                  <c:v>6.6666669833163335</c:v>
                </c:pt>
                <c:pt idx="12545">
                  <c:v>6.6666669833163335</c:v>
                </c:pt>
                <c:pt idx="12546">
                  <c:v>6.6666669833163335</c:v>
                </c:pt>
                <c:pt idx="12547">
                  <c:v>6.6666669833163335</c:v>
                </c:pt>
                <c:pt idx="12548">
                  <c:v>6.6666669833163335</c:v>
                </c:pt>
                <c:pt idx="12549">
                  <c:v>6.6666669833163335</c:v>
                </c:pt>
                <c:pt idx="12550">
                  <c:v>6.6666669833163335</c:v>
                </c:pt>
                <c:pt idx="12551">
                  <c:v>6.6666669833163335</c:v>
                </c:pt>
                <c:pt idx="12552">
                  <c:v>6.6666669833163335</c:v>
                </c:pt>
                <c:pt idx="12553">
                  <c:v>6.6666669833163335</c:v>
                </c:pt>
                <c:pt idx="12554">
                  <c:v>6.6666669833163335</c:v>
                </c:pt>
                <c:pt idx="12555">
                  <c:v>6.6666669833163335</c:v>
                </c:pt>
                <c:pt idx="12556">
                  <c:v>6.6666669833163335</c:v>
                </c:pt>
                <c:pt idx="12557">
                  <c:v>6.6666669833163335</c:v>
                </c:pt>
                <c:pt idx="12558">
                  <c:v>6.6666669833163335</c:v>
                </c:pt>
                <c:pt idx="12559">
                  <c:v>6.6666669833163335</c:v>
                </c:pt>
                <c:pt idx="12560">
                  <c:v>6.6666669833163335</c:v>
                </c:pt>
                <c:pt idx="12561">
                  <c:v>6.6666669833163335</c:v>
                </c:pt>
                <c:pt idx="12562">
                  <c:v>6.6666669833163335</c:v>
                </c:pt>
                <c:pt idx="12563">
                  <c:v>6.6666669833163335</c:v>
                </c:pt>
                <c:pt idx="12564">
                  <c:v>6.6666669833163335</c:v>
                </c:pt>
                <c:pt idx="12565">
                  <c:v>6.6666669833163335</c:v>
                </c:pt>
                <c:pt idx="12566">
                  <c:v>6.6666669833163335</c:v>
                </c:pt>
                <c:pt idx="12567">
                  <c:v>0</c:v>
                </c:pt>
                <c:pt idx="12568">
                  <c:v>6.6666669833163335</c:v>
                </c:pt>
                <c:pt idx="12569">
                  <c:v>6.6666669833163335</c:v>
                </c:pt>
                <c:pt idx="12570">
                  <c:v>6.6666669833163335</c:v>
                </c:pt>
                <c:pt idx="12571">
                  <c:v>6.6666669833163335</c:v>
                </c:pt>
                <c:pt idx="12572">
                  <c:v>6.6666669833163335</c:v>
                </c:pt>
                <c:pt idx="12573">
                  <c:v>6.6666669833163335</c:v>
                </c:pt>
                <c:pt idx="12574">
                  <c:v>6.6666669833163335</c:v>
                </c:pt>
                <c:pt idx="12575">
                  <c:v>6.6666669833163335</c:v>
                </c:pt>
                <c:pt idx="12576">
                  <c:v>6.6666669833163335</c:v>
                </c:pt>
                <c:pt idx="12577">
                  <c:v>6.6666669833163335</c:v>
                </c:pt>
                <c:pt idx="12578">
                  <c:v>6.6666669833163335</c:v>
                </c:pt>
                <c:pt idx="12579">
                  <c:v>6.6666669833163335</c:v>
                </c:pt>
                <c:pt idx="12580">
                  <c:v>6.6666669833163335</c:v>
                </c:pt>
                <c:pt idx="12581">
                  <c:v>6.6666669833163335</c:v>
                </c:pt>
                <c:pt idx="12582">
                  <c:v>6.6666669833163335</c:v>
                </c:pt>
                <c:pt idx="12583">
                  <c:v>6.6666669833163335</c:v>
                </c:pt>
                <c:pt idx="12584">
                  <c:v>6.6666669833163335</c:v>
                </c:pt>
                <c:pt idx="12585">
                  <c:v>6.6666669833163335</c:v>
                </c:pt>
                <c:pt idx="12586">
                  <c:v>6.6666669833163335</c:v>
                </c:pt>
                <c:pt idx="12587">
                  <c:v>0</c:v>
                </c:pt>
                <c:pt idx="12588">
                  <c:v>6.6666669833163335</c:v>
                </c:pt>
                <c:pt idx="12589">
                  <c:v>6.6666669833163335</c:v>
                </c:pt>
                <c:pt idx="12590">
                  <c:v>6.6666669833163335</c:v>
                </c:pt>
                <c:pt idx="12591">
                  <c:v>6.6666669833163335</c:v>
                </c:pt>
                <c:pt idx="12592">
                  <c:v>6.6666669833163335</c:v>
                </c:pt>
                <c:pt idx="12593">
                  <c:v>6.6666669833163335</c:v>
                </c:pt>
                <c:pt idx="12594">
                  <c:v>6.6666669833163335</c:v>
                </c:pt>
                <c:pt idx="12595">
                  <c:v>6.6666669833163335</c:v>
                </c:pt>
                <c:pt idx="12596">
                  <c:v>6.6666669833163335</c:v>
                </c:pt>
                <c:pt idx="12597">
                  <c:v>6.6666669833163335</c:v>
                </c:pt>
                <c:pt idx="12598">
                  <c:v>6.6666669833163335</c:v>
                </c:pt>
                <c:pt idx="12599">
                  <c:v>6.6666669833163335</c:v>
                </c:pt>
                <c:pt idx="12600">
                  <c:v>6.6666669833163335</c:v>
                </c:pt>
                <c:pt idx="12601">
                  <c:v>6.6666669833163335</c:v>
                </c:pt>
                <c:pt idx="12602">
                  <c:v>6.6666669833163335</c:v>
                </c:pt>
                <c:pt idx="12603">
                  <c:v>6.6666669833163335</c:v>
                </c:pt>
                <c:pt idx="12604">
                  <c:v>6.6666669833163335</c:v>
                </c:pt>
                <c:pt idx="12605">
                  <c:v>0</c:v>
                </c:pt>
                <c:pt idx="12606">
                  <c:v>6.6666669833163335</c:v>
                </c:pt>
                <c:pt idx="12607">
                  <c:v>6.6666669833163335</c:v>
                </c:pt>
                <c:pt idx="12608">
                  <c:v>6.6666669833163335</c:v>
                </c:pt>
                <c:pt idx="12609">
                  <c:v>6.6666669833163335</c:v>
                </c:pt>
                <c:pt idx="12610">
                  <c:v>6.6666669833163335</c:v>
                </c:pt>
                <c:pt idx="12611">
                  <c:v>6.6666669833163335</c:v>
                </c:pt>
                <c:pt idx="12612">
                  <c:v>6.6666669833163335</c:v>
                </c:pt>
                <c:pt idx="12613">
                  <c:v>0</c:v>
                </c:pt>
                <c:pt idx="12614">
                  <c:v>6.6666669833163335</c:v>
                </c:pt>
                <c:pt idx="12615">
                  <c:v>6.6666669833163335</c:v>
                </c:pt>
                <c:pt idx="12616">
                  <c:v>6.6666669833163335</c:v>
                </c:pt>
                <c:pt idx="12617">
                  <c:v>6.6666669833163335</c:v>
                </c:pt>
                <c:pt idx="12618">
                  <c:v>6.6666669833163335</c:v>
                </c:pt>
                <c:pt idx="12619">
                  <c:v>6.6666669833163335</c:v>
                </c:pt>
                <c:pt idx="12620">
                  <c:v>0</c:v>
                </c:pt>
                <c:pt idx="12621">
                  <c:v>6.6666669833163335</c:v>
                </c:pt>
                <c:pt idx="12622">
                  <c:v>6.6666669833163335</c:v>
                </c:pt>
                <c:pt idx="12623">
                  <c:v>6.6666669833163335</c:v>
                </c:pt>
                <c:pt idx="12624">
                  <c:v>6.6666669833163335</c:v>
                </c:pt>
                <c:pt idx="12625">
                  <c:v>6.6666669833163335</c:v>
                </c:pt>
                <c:pt idx="12626">
                  <c:v>6.6666669833163335</c:v>
                </c:pt>
                <c:pt idx="12627">
                  <c:v>0</c:v>
                </c:pt>
                <c:pt idx="12628">
                  <c:v>6.6666669833163335</c:v>
                </c:pt>
                <c:pt idx="12629">
                  <c:v>6.6666669833163335</c:v>
                </c:pt>
                <c:pt idx="12630">
                  <c:v>6.6666669833163335</c:v>
                </c:pt>
                <c:pt idx="12631">
                  <c:v>6.6666669833163335</c:v>
                </c:pt>
                <c:pt idx="12632">
                  <c:v>6.6666669833163335</c:v>
                </c:pt>
                <c:pt idx="12633">
                  <c:v>6.6666669833163335</c:v>
                </c:pt>
                <c:pt idx="12634">
                  <c:v>0</c:v>
                </c:pt>
                <c:pt idx="12635">
                  <c:v>6.6666669833163335</c:v>
                </c:pt>
                <c:pt idx="12636">
                  <c:v>6.6666669833163335</c:v>
                </c:pt>
                <c:pt idx="12637">
                  <c:v>6.6666669833163335</c:v>
                </c:pt>
                <c:pt idx="12638">
                  <c:v>6.6666669833163335</c:v>
                </c:pt>
                <c:pt idx="12639">
                  <c:v>6.6666669833163335</c:v>
                </c:pt>
                <c:pt idx="12640">
                  <c:v>6.6666669833163335</c:v>
                </c:pt>
                <c:pt idx="12641">
                  <c:v>0</c:v>
                </c:pt>
                <c:pt idx="12642">
                  <c:v>6.6666669833163335</c:v>
                </c:pt>
                <c:pt idx="12643">
                  <c:v>6.6666669833163335</c:v>
                </c:pt>
                <c:pt idx="12644">
                  <c:v>6.6666669833163335</c:v>
                </c:pt>
                <c:pt idx="12645">
                  <c:v>6.6666669833163335</c:v>
                </c:pt>
                <c:pt idx="12646">
                  <c:v>6.6666669833163335</c:v>
                </c:pt>
                <c:pt idx="12647">
                  <c:v>0</c:v>
                </c:pt>
                <c:pt idx="12648">
                  <c:v>6.6666669833163335</c:v>
                </c:pt>
                <c:pt idx="12649">
                  <c:v>6.6666669833163335</c:v>
                </c:pt>
                <c:pt idx="12650">
                  <c:v>6.6666669833163335</c:v>
                </c:pt>
                <c:pt idx="12651">
                  <c:v>6.6666669833163335</c:v>
                </c:pt>
                <c:pt idx="12652">
                  <c:v>0</c:v>
                </c:pt>
                <c:pt idx="12653">
                  <c:v>6.6666669833163335</c:v>
                </c:pt>
                <c:pt idx="12654">
                  <c:v>6.6666669833163335</c:v>
                </c:pt>
                <c:pt idx="12655">
                  <c:v>6.6666669833163335</c:v>
                </c:pt>
                <c:pt idx="12656">
                  <c:v>6.6666669833163335</c:v>
                </c:pt>
                <c:pt idx="12657">
                  <c:v>6.6666669833163335</c:v>
                </c:pt>
                <c:pt idx="12658">
                  <c:v>0</c:v>
                </c:pt>
                <c:pt idx="12659">
                  <c:v>6.6666669833163335</c:v>
                </c:pt>
                <c:pt idx="12660">
                  <c:v>6.6666669833163335</c:v>
                </c:pt>
                <c:pt idx="12661">
                  <c:v>6.6666669833163335</c:v>
                </c:pt>
                <c:pt idx="12662">
                  <c:v>6.6666669833163335</c:v>
                </c:pt>
                <c:pt idx="12663">
                  <c:v>0</c:v>
                </c:pt>
                <c:pt idx="12664">
                  <c:v>6.6666669833163335</c:v>
                </c:pt>
                <c:pt idx="12665">
                  <c:v>6.6666669833163335</c:v>
                </c:pt>
                <c:pt idx="12666">
                  <c:v>6.6666669833163335</c:v>
                </c:pt>
                <c:pt idx="12667">
                  <c:v>6.6666669833163335</c:v>
                </c:pt>
                <c:pt idx="12668">
                  <c:v>0</c:v>
                </c:pt>
                <c:pt idx="12669">
                  <c:v>6.6666669833163335</c:v>
                </c:pt>
                <c:pt idx="12670">
                  <c:v>6.6666669833163335</c:v>
                </c:pt>
                <c:pt idx="12671">
                  <c:v>6.6666669833163335</c:v>
                </c:pt>
                <c:pt idx="12672">
                  <c:v>6.6666669833163335</c:v>
                </c:pt>
                <c:pt idx="12673">
                  <c:v>6.6666669833163335</c:v>
                </c:pt>
                <c:pt idx="12674">
                  <c:v>0</c:v>
                </c:pt>
                <c:pt idx="12675">
                  <c:v>6.6666669833163335</c:v>
                </c:pt>
                <c:pt idx="12676">
                  <c:v>6.6666669833163335</c:v>
                </c:pt>
                <c:pt idx="12677">
                  <c:v>6.6666669833163335</c:v>
                </c:pt>
                <c:pt idx="12678">
                  <c:v>6.6666669833163335</c:v>
                </c:pt>
                <c:pt idx="12679">
                  <c:v>6.6666669833163335</c:v>
                </c:pt>
                <c:pt idx="12680">
                  <c:v>0</c:v>
                </c:pt>
                <c:pt idx="12681">
                  <c:v>6.6666669833163335</c:v>
                </c:pt>
                <c:pt idx="12682">
                  <c:v>6.6666669833163335</c:v>
                </c:pt>
                <c:pt idx="12683">
                  <c:v>6.6666669833163335</c:v>
                </c:pt>
                <c:pt idx="12684">
                  <c:v>6.6666669833163335</c:v>
                </c:pt>
                <c:pt idx="12685">
                  <c:v>6.6666669833163335</c:v>
                </c:pt>
                <c:pt idx="12686">
                  <c:v>6.6666669833163335</c:v>
                </c:pt>
                <c:pt idx="12687">
                  <c:v>0</c:v>
                </c:pt>
                <c:pt idx="12688">
                  <c:v>6.6666669833163335</c:v>
                </c:pt>
                <c:pt idx="12689">
                  <c:v>6.6666669833163335</c:v>
                </c:pt>
                <c:pt idx="12690">
                  <c:v>6.6666669833163335</c:v>
                </c:pt>
                <c:pt idx="12691">
                  <c:v>6.6666669833163335</c:v>
                </c:pt>
                <c:pt idx="12692">
                  <c:v>0</c:v>
                </c:pt>
                <c:pt idx="12693">
                  <c:v>6.6666669833163335</c:v>
                </c:pt>
                <c:pt idx="12694">
                  <c:v>6.6666669833163335</c:v>
                </c:pt>
                <c:pt idx="12695">
                  <c:v>6.6666669833163335</c:v>
                </c:pt>
                <c:pt idx="12696">
                  <c:v>6.6666669833163335</c:v>
                </c:pt>
                <c:pt idx="12697">
                  <c:v>0</c:v>
                </c:pt>
                <c:pt idx="12698">
                  <c:v>6.6666669833163335</c:v>
                </c:pt>
                <c:pt idx="12699">
                  <c:v>6.6666669833163335</c:v>
                </c:pt>
                <c:pt idx="12700">
                  <c:v>6.6666669833163335</c:v>
                </c:pt>
                <c:pt idx="12701">
                  <c:v>0</c:v>
                </c:pt>
                <c:pt idx="12702">
                  <c:v>6.6666669833163335</c:v>
                </c:pt>
                <c:pt idx="12703">
                  <c:v>6.6666669833163335</c:v>
                </c:pt>
                <c:pt idx="12704">
                  <c:v>0</c:v>
                </c:pt>
                <c:pt idx="12705">
                  <c:v>6.6666669833163335</c:v>
                </c:pt>
                <c:pt idx="12706">
                  <c:v>6.6666669833163335</c:v>
                </c:pt>
                <c:pt idx="12707">
                  <c:v>6.6666669833163335</c:v>
                </c:pt>
                <c:pt idx="12708">
                  <c:v>0</c:v>
                </c:pt>
                <c:pt idx="12709">
                  <c:v>6.6666669833163335</c:v>
                </c:pt>
                <c:pt idx="12710">
                  <c:v>6.6666669833163335</c:v>
                </c:pt>
                <c:pt idx="12711">
                  <c:v>0</c:v>
                </c:pt>
                <c:pt idx="12712">
                  <c:v>6.6666669833163335</c:v>
                </c:pt>
                <c:pt idx="12713">
                  <c:v>6.6666669833163335</c:v>
                </c:pt>
                <c:pt idx="12714">
                  <c:v>0</c:v>
                </c:pt>
                <c:pt idx="12715">
                  <c:v>6.6666669833163335</c:v>
                </c:pt>
                <c:pt idx="12716">
                  <c:v>6.6666669833163335</c:v>
                </c:pt>
                <c:pt idx="12717">
                  <c:v>6.6666669833163335</c:v>
                </c:pt>
                <c:pt idx="12718">
                  <c:v>0</c:v>
                </c:pt>
                <c:pt idx="12719">
                  <c:v>6.6666669833163335</c:v>
                </c:pt>
                <c:pt idx="12720">
                  <c:v>6.6666669833163335</c:v>
                </c:pt>
                <c:pt idx="12721">
                  <c:v>0</c:v>
                </c:pt>
                <c:pt idx="12722">
                  <c:v>6.6666669833163335</c:v>
                </c:pt>
                <c:pt idx="12723">
                  <c:v>6.6666669833163335</c:v>
                </c:pt>
                <c:pt idx="12724">
                  <c:v>0</c:v>
                </c:pt>
                <c:pt idx="12725">
                  <c:v>6.6666669833163335</c:v>
                </c:pt>
                <c:pt idx="12726">
                  <c:v>6.6666669833163335</c:v>
                </c:pt>
                <c:pt idx="12727">
                  <c:v>0</c:v>
                </c:pt>
                <c:pt idx="12728">
                  <c:v>6.6666669833163335</c:v>
                </c:pt>
                <c:pt idx="12729">
                  <c:v>6.6666669833163335</c:v>
                </c:pt>
                <c:pt idx="12730">
                  <c:v>0</c:v>
                </c:pt>
                <c:pt idx="12731">
                  <c:v>6.6666669833163335</c:v>
                </c:pt>
                <c:pt idx="12732">
                  <c:v>6.6666669833163335</c:v>
                </c:pt>
                <c:pt idx="12733">
                  <c:v>6.6666669833163335</c:v>
                </c:pt>
                <c:pt idx="12734">
                  <c:v>0</c:v>
                </c:pt>
                <c:pt idx="12735">
                  <c:v>6.6666669833163335</c:v>
                </c:pt>
                <c:pt idx="12736">
                  <c:v>6.6666669833163335</c:v>
                </c:pt>
                <c:pt idx="12737">
                  <c:v>0</c:v>
                </c:pt>
                <c:pt idx="12738">
                  <c:v>6.6666669833163335</c:v>
                </c:pt>
                <c:pt idx="12739">
                  <c:v>0</c:v>
                </c:pt>
                <c:pt idx="12740">
                  <c:v>6.6666669833163335</c:v>
                </c:pt>
                <c:pt idx="12741">
                  <c:v>6.6666669833163335</c:v>
                </c:pt>
                <c:pt idx="12742">
                  <c:v>0</c:v>
                </c:pt>
                <c:pt idx="12743">
                  <c:v>6.6666669833163335</c:v>
                </c:pt>
                <c:pt idx="12744">
                  <c:v>6.6666669833163335</c:v>
                </c:pt>
                <c:pt idx="12745">
                  <c:v>0</c:v>
                </c:pt>
                <c:pt idx="12746">
                  <c:v>6.6666669833163335</c:v>
                </c:pt>
                <c:pt idx="12747">
                  <c:v>6.6666669833163335</c:v>
                </c:pt>
                <c:pt idx="12748">
                  <c:v>0</c:v>
                </c:pt>
                <c:pt idx="12749">
                  <c:v>6.6666669833163335</c:v>
                </c:pt>
                <c:pt idx="12750">
                  <c:v>0</c:v>
                </c:pt>
                <c:pt idx="12751">
                  <c:v>6.6666669833163335</c:v>
                </c:pt>
                <c:pt idx="12752">
                  <c:v>6.6666669833163335</c:v>
                </c:pt>
                <c:pt idx="12753">
                  <c:v>0</c:v>
                </c:pt>
                <c:pt idx="12754">
                  <c:v>6.6666669833163335</c:v>
                </c:pt>
                <c:pt idx="12755">
                  <c:v>6.6666669833163335</c:v>
                </c:pt>
                <c:pt idx="12756">
                  <c:v>0</c:v>
                </c:pt>
                <c:pt idx="12757">
                  <c:v>6.6666669833163335</c:v>
                </c:pt>
                <c:pt idx="12758">
                  <c:v>0</c:v>
                </c:pt>
                <c:pt idx="12759">
                  <c:v>6.6666669833163335</c:v>
                </c:pt>
                <c:pt idx="12760">
                  <c:v>6.6666669833163335</c:v>
                </c:pt>
                <c:pt idx="12761">
                  <c:v>0</c:v>
                </c:pt>
                <c:pt idx="12762">
                  <c:v>6.6666669833163335</c:v>
                </c:pt>
                <c:pt idx="12763">
                  <c:v>0</c:v>
                </c:pt>
                <c:pt idx="12764">
                  <c:v>6.6666669833163335</c:v>
                </c:pt>
                <c:pt idx="12765">
                  <c:v>6.6666669833163335</c:v>
                </c:pt>
                <c:pt idx="12766">
                  <c:v>0</c:v>
                </c:pt>
                <c:pt idx="12767">
                  <c:v>6.6666669833163335</c:v>
                </c:pt>
                <c:pt idx="12768">
                  <c:v>6.6666669833163335</c:v>
                </c:pt>
                <c:pt idx="12769">
                  <c:v>0</c:v>
                </c:pt>
                <c:pt idx="12770">
                  <c:v>6.6666669833163335</c:v>
                </c:pt>
                <c:pt idx="12771">
                  <c:v>6.6666669833163335</c:v>
                </c:pt>
                <c:pt idx="12772">
                  <c:v>0</c:v>
                </c:pt>
                <c:pt idx="12773">
                  <c:v>6.6666669833163335</c:v>
                </c:pt>
                <c:pt idx="12774">
                  <c:v>0</c:v>
                </c:pt>
                <c:pt idx="12775">
                  <c:v>6.6666669833163335</c:v>
                </c:pt>
                <c:pt idx="12776">
                  <c:v>6.6666669833163335</c:v>
                </c:pt>
                <c:pt idx="12777">
                  <c:v>0</c:v>
                </c:pt>
                <c:pt idx="12778">
                  <c:v>6.6666669833163335</c:v>
                </c:pt>
                <c:pt idx="12779">
                  <c:v>6.6666669833163335</c:v>
                </c:pt>
                <c:pt idx="12780">
                  <c:v>0</c:v>
                </c:pt>
                <c:pt idx="12781">
                  <c:v>6.6666669833163335</c:v>
                </c:pt>
                <c:pt idx="12782">
                  <c:v>6.6666669833163335</c:v>
                </c:pt>
                <c:pt idx="12783">
                  <c:v>0</c:v>
                </c:pt>
                <c:pt idx="12784">
                  <c:v>6.6666669833163335</c:v>
                </c:pt>
                <c:pt idx="12785">
                  <c:v>0</c:v>
                </c:pt>
                <c:pt idx="12786">
                  <c:v>6.6666669833163335</c:v>
                </c:pt>
                <c:pt idx="12787">
                  <c:v>6.6666669833163335</c:v>
                </c:pt>
                <c:pt idx="12788">
                  <c:v>0</c:v>
                </c:pt>
                <c:pt idx="12789">
                  <c:v>6.6666669833163335</c:v>
                </c:pt>
                <c:pt idx="12790">
                  <c:v>6.6666669833163335</c:v>
                </c:pt>
                <c:pt idx="12791">
                  <c:v>0</c:v>
                </c:pt>
                <c:pt idx="12792">
                  <c:v>6.6666669833163335</c:v>
                </c:pt>
                <c:pt idx="12793">
                  <c:v>0</c:v>
                </c:pt>
                <c:pt idx="12794">
                  <c:v>6.6666669833163335</c:v>
                </c:pt>
                <c:pt idx="12795">
                  <c:v>6.6666669833163335</c:v>
                </c:pt>
                <c:pt idx="12796">
                  <c:v>0</c:v>
                </c:pt>
                <c:pt idx="12797">
                  <c:v>6.6666669833163335</c:v>
                </c:pt>
                <c:pt idx="12798">
                  <c:v>0</c:v>
                </c:pt>
                <c:pt idx="12799">
                  <c:v>6.6666669833163335</c:v>
                </c:pt>
                <c:pt idx="12800">
                  <c:v>6.6666669833163335</c:v>
                </c:pt>
                <c:pt idx="12801">
                  <c:v>0</c:v>
                </c:pt>
                <c:pt idx="12802">
                  <c:v>6.6666669833163335</c:v>
                </c:pt>
                <c:pt idx="12803">
                  <c:v>6.6666669833163335</c:v>
                </c:pt>
                <c:pt idx="12804">
                  <c:v>0</c:v>
                </c:pt>
                <c:pt idx="12805">
                  <c:v>6.6666669833163335</c:v>
                </c:pt>
                <c:pt idx="12806">
                  <c:v>0</c:v>
                </c:pt>
                <c:pt idx="12807">
                  <c:v>6.6666669833163335</c:v>
                </c:pt>
                <c:pt idx="12808">
                  <c:v>6.6666669833163335</c:v>
                </c:pt>
                <c:pt idx="12809">
                  <c:v>0</c:v>
                </c:pt>
                <c:pt idx="12810">
                  <c:v>6.6666669833163335</c:v>
                </c:pt>
                <c:pt idx="12811">
                  <c:v>0</c:v>
                </c:pt>
                <c:pt idx="12812">
                  <c:v>6.6666669833163335</c:v>
                </c:pt>
                <c:pt idx="12813">
                  <c:v>6.6666669833163335</c:v>
                </c:pt>
                <c:pt idx="12814">
                  <c:v>0</c:v>
                </c:pt>
                <c:pt idx="12815">
                  <c:v>6.6666669833163335</c:v>
                </c:pt>
                <c:pt idx="12816">
                  <c:v>6.6666669833163335</c:v>
                </c:pt>
                <c:pt idx="12817">
                  <c:v>0</c:v>
                </c:pt>
                <c:pt idx="12818">
                  <c:v>6.6666669833163335</c:v>
                </c:pt>
                <c:pt idx="12819">
                  <c:v>6.6666669833163335</c:v>
                </c:pt>
                <c:pt idx="12820">
                  <c:v>0</c:v>
                </c:pt>
                <c:pt idx="12821">
                  <c:v>6.6666669833163335</c:v>
                </c:pt>
                <c:pt idx="12822">
                  <c:v>6.6666669833163335</c:v>
                </c:pt>
                <c:pt idx="12823">
                  <c:v>0</c:v>
                </c:pt>
                <c:pt idx="12824">
                  <c:v>6.6666669833163335</c:v>
                </c:pt>
                <c:pt idx="12825">
                  <c:v>6.6666669833163335</c:v>
                </c:pt>
                <c:pt idx="12826">
                  <c:v>0</c:v>
                </c:pt>
                <c:pt idx="12827">
                  <c:v>6.6666669833163335</c:v>
                </c:pt>
                <c:pt idx="12828">
                  <c:v>0</c:v>
                </c:pt>
                <c:pt idx="12829">
                  <c:v>6.6666669833163335</c:v>
                </c:pt>
                <c:pt idx="12830">
                  <c:v>6.6666669833163335</c:v>
                </c:pt>
                <c:pt idx="12831">
                  <c:v>0</c:v>
                </c:pt>
                <c:pt idx="12832">
                  <c:v>6.6666669833163335</c:v>
                </c:pt>
                <c:pt idx="12833">
                  <c:v>6.6666669833163335</c:v>
                </c:pt>
                <c:pt idx="12834">
                  <c:v>0</c:v>
                </c:pt>
                <c:pt idx="12835">
                  <c:v>6.6666669833163335</c:v>
                </c:pt>
                <c:pt idx="12836">
                  <c:v>6.6666669833163335</c:v>
                </c:pt>
                <c:pt idx="12837">
                  <c:v>0</c:v>
                </c:pt>
                <c:pt idx="12838">
                  <c:v>6.6666669833163335</c:v>
                </c:pt>
                <c:pt idx="12839">
                  <c:v>6.6666669833163335</c:v>
                </c:pt>
                <c:pt idx="12840">
                  <c:v>0</c:v>
                </c:pt>
                <c:pt idx="12841">
                  <c:v>6.6666669833163335</c:v>
                </c:pt>
                <c:pt idx="12842">
                  <c:v>6.6666669833163335</c:v>
                </c:pt>
                <c:pt idx="12843">
                  <c:v>0</c:v>
                </c:pt>
                <c:pt idx="12844">
                  <c:v>6.6666669833163335</c:v>
                </c:pt>
                <c:pt idx="12845">
                  <c:v>6.6666669833163335</c:v>
                </c:pt>
                <c:pt idx="12846">
                  <c:v>0</c:v>
                </c:pt>
                <c:pt idx="12847">
                  <c:v>6.6666669833163335</c:v>
                </c:pt>
                <c:pt idx="12848">
                  <c:v>6.6666669833163335</c:v>
                </c:pt>
                <c:pt idx="12849">
                  <c:v>6.6666669833163335</c:v>
                </c:pt>
                <c:pt idx="12850">
                  <c:v>0</c:v>
                </c:pt>
                <c:pt idx="12851">
                  <c:v>6.6666669833163335</c:v>
                </c:pt>
                <c:pt idx="12852">
                  <c:v>6.6666669833163335</c:v>
                </c:pt>
                <c:pt idx="12853">
                  <c:v>0</c:v>
                </c:pt>
                <c:pt idx="12854">
                  <c:v>6.6666669833163335</c:v>
                </c:pt>
                <c:pt idx="12855">
                  <c:v>6.6666669833163335</c:v>
                </c:pt>
                <c:pt idx="12856">
                  <c:v>0</c:v>
                </c:pt>
                <c:pt idx="12857">
                  <c:v>6.6666669833163335</c:v>
                </c:pt>
                <c:pt idx="12858">
                  <c:v>6.6666669833163335</c:v>
                </c:pt>
                <c:pt idx="12859">
                  <c:v>6.6666669833163335</c:v>
                </c:pt>
                <c:pt idx="12860">
                  <c:v>0</c:v>
                </c:pt>
                <c:pt idx="12861">
                  <c:v>6.6666669833163335</c:v>
                </c:pt>
                <c:pt idx="12862">
                  <c:v>6.6666669833163335</c:v>
                </c:pt>
                <c:pt idx="12863">
                  <c:v>0</c:v>
                </c:pt>
                <c:pt idx="12864">
                  <c:v>6.6666669833163335</c:v>
                </c:pt>
                <c:pt idx="12865">
                  <c:v>6.6666669833163335</c:v>
                </c:pt>
                <c:pt idx="12866">
                  <c:v>0</c:v>
                </c:pt>
                <c:pt idx="12867">
                  <c:v>6.6666669833163335</c:v>
                </c:pt>
                <c:pt idx="12868">
                  <c:v>6.6666669833163335</c:v>
                </c:pt>
                <c:pt idx="12869">
                  <c:v>6.6666669833163335</c:v>
                </c:pt>
                <c:pt idx="12870">
                  <c:v>0</c:v>
                </c:pt>
                <c:pt idx="12871">
                  <c:v>6.6666669833163335</c:v>
                </c:pt>
                <c:pt idx="12872">
                  <c:v>6.6666669833163335</c:v>
                </c:pt>
                <c:pt idx="12873">
                  <c:v>6.6666669833163335</c:v>
                </c:pt>
                <c:pt idx="12874">
                  <c:v>0</c:v>
                </c:pt>
                <c:pt idx="12875">
                  <c:v>6.6666669833163335</c:v>
                </c:pt>
                <c:pt idx="12876">
                  <c:v>6.6666669833163335</c:v>
                </c:pt>
                <c:pt idx="12877">
                  <c:v>6.6666669833163335</c:v>
                </c:pt>
                <c:pt idx="12878">
                  <c:v>0</c:v>
                </c:pt>
                <c:pt idx="12879">
                  <c:v>6.6666669833163335</c:v>
                </c:pt>
                <c:pt idx="12880">
                  <c:v>6.6666669833163335</c:v>
                </c:pt>
                <c:pt idx="12881">
                  <c:v>6.6666669833163335</c:v>
                </c:pt>
                <c:pt idx="12882">
                  <c:v>0</c:v>
                </c:pt>
                <c:pt idx="12883">
                  <c:v>6.6666669833163335</c:v>
                </c:pt>
                <c:pt idx="12884">
                  <c:v>6.6666669833163335</c:v>
                </c:pt>
                <c:pt idx="12885">
                  <c:v>0</c:v>
                </c:pt>
                <c:pt idx="12886">
                  <c:v>6.6666669833163335</c:v>
                </c:pt>
                <c:pt idx="12887">
                  <c:v>6.6666669833163335</c:v>
                </c:pt>
                <c:pt idx="12888">
                  <c:v>6.6666669833163335</c:v>
                </c:pt>
                <c:pt idx="12889">
                  <c:v>0</c:v>
                </c:pt>
                <c:pt idx="12890">
                  <c:v>6.6666669833163335</c:v>
                </c:pt>
                <c:pt idx="12891">
                  <c:v>6.6666669833163335</c:v>
                </c:pt>
                <c:pt idx="12892">
                  <c:v>0</c:v>
                </c:pt>
                <c:pt idx="12893">
                  <c:v>6.6666669833163335</c:v>
                </c:pt>
                <c:pt idx="12894">
                  <c:v>0</c:v>
                </c:pt>
                <c:pt idx="12895">
                  <c:v>6.6666669833163335</c:v>
                </c:pt>
                <c:pt idx="12896">
                  <c:v>6.6666669833163335</c:v>
                </c:pt>
                <c:pt idx="12897">
                  <c:v>0</c:v>
                </c:pt>
                <c:pt idx="12898">
                  <c:v>6.6666669833163335</c:v>
                </c:pt>
                <c:pt idx="12899">
                  <c:v>6.6666669833163335</c:v>
                </c:pt>
                <c:pt idx="12900">
                  <c:v>0</c:v>
                </c:pt>
                <c:pt idx="12901">
                  <c:v>6.6666669833163335</c:v>
                </c:pt>
                <c:pt idx="12902">
                  <c:v>6.6666669833163335</c:v>
                </c:pt>
                <c:pt idx="12903">
                  <c:v>0</c:v>
                </c:pt>
                <c:pt idx="12904">
                  <c:v>6.6666669833163335</c:v>
                </c:pt>
                <c:pt idx="12905">
                  <c:v>0</c:v>
                </c:pt>
                <c:pt idx="12906">
                  <c:v>6.6666669833163335</c:v>
                </c:pt>
                <c:pt idx="12907">
                  <c:v>6.6666669833163335</c:v>
                </c:pt>
                <c:pt idx="12908">
                  <c:v>0</c:v>
                </c:pt>
                <c:pt idx="12909">
                  <c:v>6.6666669833163335</c:v>
                </c:pt>
                <c:pt idx="12910">
                  <c:v>6.6666669833163335</c:v>
                </c:pt>
                <c:pt idx="12911">
                  <c:v>0</c:v>
                </c:pt>
                <c:pt idx="12912">
                  <c:v>6.6666669833163335</c:v>
                </c:pt>
                <c:pt idx="12913">
                  <c:v>6.6666669833163335</c:v>
                </c:pt>
                <c:pt idx="12914">
                  <c:v>0</c:v>
                </c:pt>
                <c:pt idx="12915">
                  <c:v>6.6666669833163335</c:v>
                </c:pt>
                <c:pt idx="12916">
                  <c:v>0</c:v>
                </c:pt>
                <c:pt idx="12917">
                  <c:v>6.6666669833163335</c:v>
                </c:pt>
                <c:pt idx="12918">
                  <c:v>6.6666669833163335</c:v>
                </c:pt>
                <c:pt idx="12919">
                  <c:v>0</c:v>
                </c:pt>
                <c:pt idx="12920">
                  <c:v>6.6666669833163335</c:v>
                </c:pt>
                <c:pt idx="12921">
                  <c:v>6.6666669833163335</c:v>
                </c:pt>
                <c:pt idx="12922">
                  <c:v>0</c:v>
                </c:pt>
                <c:pt idx="12923">
                  <c:v>6.6666669833163335</c:v>
                </c:pt>
                <c:pt idx="12924">
                  <c:v>6.6666669833163335</c:v>
                </c:pt>
                <c:pt idx="12925">
                  <c:v>0</c:v>
                </c:pt>
                <c:pt idx="12926">
                  <c:v>6.6666669833163335</c:v>
                </c:pt>
                <c:pt idx="12927">
                  <c:v>0</c:v>
                </c:pt>
                <c:pt idx="12928">
                  <c:v>6.6666669833163335</c:v>
                </c:pt>
                <c:pt idx="12929">
                  <c:v>6.6666669833163335</c:v>
                </c:pt>
                <c:pt idx="12930">
                  <c:v>0</c:v>
                </c:pt>
                <c:pt idx="12931">
                  <c:v>6.6666669833163335</c:v>
                </c:pt>
                <c:pt idx="12932">
                  <c:v>6.6666669833163335</c:v>
                </c:pt>
                <c:pt idx="12933">
                  <c:v>0</c:v>
                </c:pt>
                <c:pt idx="12934">
                  <c:v>6.6666669833163335</c:v>
                </c:pt>
                <c:pt idx="12935">
                  <c:v>6.6666669833163335</c:v>
                </c:pt>
                <c:pt idx="12936">
                  <c:v>0</c:v>
                </c:pt>
                <c:pt idx="12937">
                  <c:v>6.6666669833163335</c:v>
                </c:pt>
                <c:pt idx="12938">
                  <c:v>0</c:v>
                </c:pt>
                <c:pt idx="12939">
                  <c:v>6.6666669833163335</c:v>
                </c:pt>
                <c:pt idx="12940">
                  <c:v>6.6666669833163335</c:v>
                </c:pt>
                <c:pt idx="12941">
                  <c:v>0</c:v>
                </c:pt>
                <c:pt idx="12942">
                  <c:v>6.6666669833163335</c:v>
                </c:pt>
                <c:pt idx="12943">
                  <c:v>6.6666669833163335</c:v>
                </c:pt>
                <c:pt idx="12944">
                  <c:v>0</c:v>
                </c:pt>
                <c:pt idx="12945">
                  <c:v>6.6666669833163335</c:v>
                </c:pt>
                <c:pt idx="12946">
                  <c:v>0</c:v>
                </c:pt>
                <c:pt idx="12947">
                  <c:v>6.6666669833163335</c:v>
                </c:pt>
                <c:pt idx="12948">
                  <c:v>6.6666669833163335</c:v>
                </c:pt>
                <c:pt idx="12949">
                  <c:v>0</c:v>
                </c:pt>
                <c:pt idx="12950">
                  <c:v>6.6666669833163335</c:v>
                </c:pt>
                <c:pt idx="12951">
                  <c:v>0</c:v>
                </c:pt>
                <c:pt idx="12952">
                  <c:v>6.6666669833163335</c:v>
                </c:pt>
                <c:pt idx="12953">
                  <c:v>6.6666669833163335</c:v>
                </c:pt>
                <c:pt idx="12954">
                  <c:v>0</c:v>
                </c:pt>
                <c:pt idx="12955">
                  <c:v>6.6666669833163335</c:v>
                </c:pt>
                <c:pt idx="12956">
                  <c:v>0</c:v>
                </c:pt>
                <c:pt idx="12957">
                  <c:v>6.6666669833163335</c:v>
                </c:pt>
                <c:pt idx="12958">
                  <c:v>6.6666669833163335</c:v>
                </c:pt>
                <c:pt idx="12959">
                  <c:v>0</c:v>
                </c:pt>
                <c:pt idx="12960">
                  <c:v>6.6666669833163335</c:v>
                </c:pt>
                <c:pt idx="12961">
                  <c:v>6.6666669833163335</c:v>
                </c:pt>
                <c:pt idx="12962">
                  <c:v>0</c:v>
                </c:pt>
                <c:pt idx="12963">
                  <c:v>6.6666669833163335</c:v>
                </c:pt>
                <c:pt idx="12964">
                  <c:v>6.6666669833163335</c:v>
                </c:pt>
                <c:pt idx="12965">
                  <c:v>0</c:v>
                </c:pt>
                <c:pt idx="12966">
                  <c:v>6.6666669833163335</c:v>
                </c:pt>
                <c:pt idx="12967">
                  <c:v>6.6666669833163335</c:v>
                </c:pt>
                <c:pt idx="12968">
                  <c:v>0</c:v>
                </c:pt>
                <c:pt idx="12969">
                  <c:v>6.6666669833163335</c:v>
                </c:pt>
                <c:pt idx="12970">
                  <c:v>6.6666669833163335</c:v>
                </c:pt>
                <c:pt idx="12971">
                  <c:v>0</c:v>
                </c:pt>
                <c:pt idx="12972">
                  <c:v>6.6666669833163335</c:v>
                </c:pt>
                <c:pt idx="12973">
                  <c:v>6.6666669833163335</c:v>
                </c:pt>
                <c:pt idx="12974">
                  <c:v>6.6666669833163335</c:v>
                </c:pt>
                <c:pt idx="12975">
                  <c:v>0</c:v>
                </c:pt>
                <c:pt idx="12976">
                  <c:v>6.6666669833163335</c:v>
                </c:pt>
                <c:pt idx="12977">
                  <c:v>6.6666669833163335</c:v>
                </c:pt>
                <c:pt idx="12978">
                  <c:v>0</c:v>
                </c:pt>
                <c:pt idx="12979">
                  <c:v>6.6666669833163335</c:v>
                </c:pt>
                <c:pt idx="12980">
                  <c:v>6.6666669833163335</c:v>
                </c:pt>
                <c:pt idx="12981">
                  <c:v>0</c:v>
                </c:pt>
                <c:pt idx="12982">
                  <c:v>6.6666669833163335</c:v>
                </c:pt>
                <c:pt idx="12983">
                  <c:v>6.6666669833163335</c:v>
                </c:pt>
                <c:pt idx="12984">
                  <c:v>0</c:v>
                </c:pt>
                <c:pt idx="12985">
                  <c:v>6.6666669833163335</c:v>
                </c:pt>
                <c:pt idx="12986">
                  <c:v>0</c:v>
                </c:pt>
                <c:pt idx="12987">
                  <c:v>6.6666669833163335</c:v>
                </c:pt>
                <c:pt idx="12988">
                  <c:v>6.6666669833163335</c:v>
                </c:pt>
                <c:pt idx="12989">
                  <c:v>0</c:v>
                </c:pt>
                <c:pt idx="12990">
                  <c:v>6.6666669833163335</c:v>
                </c:pt>
                <c:pt idx="12991">
                  <c:v>0</c:v>
                </c:pt>
                <c:pt idx="12992">
                  <c:v>6.6666669833163335</c:v>
                </c:pt>
                <c:pt idx="12993">
                  <c:v>0</c:v>
                </c:pt>
                <c:pt idx="12994">
                  <c:v>6.6666669833163335</c:v>
                </c:pt>
                <c:pt idx="12995">
                  <c:v>6.6666669833163335</c:v>
                </c:pt>
                <c:pt idx="12996">
                  <c:v>0</c:v>
                </c:pt>
                <c:pt idx="12997">
                  <c:v>6.6666669833163335</c:v>
                </c:pt>
                <c:pt idx="12998">
                  <c:v>0</c:v>
                </c:pt>
                <c:pt idx="12999">
                  <c:v>6.6666669833163335</c:v>
                </c:pt>
                <c:pt idx="13000">
                  <c:v>0</c:v>
                </c:pt>
                <c:pt idx="13001">
                  <c:v>6.6666669833163335</c:v>
                </c:pt>
                <c:pt idx="13002">
                  <c:v>0</c:v>
                </c:pt>
                <c:pt idx="13003">
                  <c:v>6.6666669833163335</c:v>
                </c:pt>
                <c:pt idx="13004">
                  <c:v>0</c:v>
                </c:pt>
                <c:pt idx="13005">
                  <c:v>6.6666669833163335</c:v>
                </c:pt>
                <c:pt idx="13006">
                  <c:v>6.6666669833163335</c:v>
                </c:pt>
                <c:pt idx="13007">
                  <c:v>0</c:v>
                </c:pt>
                <c:pt idx="13008">
                  <c:v>6.6666669833163335</c:v>
                </c:pt>
                <c:pt idx="13009">
                  <c:v>0</c:v>
                </c:pt>
                <c:pt idx="13010">
                  <c:v>6.6666669833163335</c:v>
                </c:pt>
                <c:pt idx="13011">
                  <c:v>0</c:v>
                </c:pt>
                <c:pt idx="13012">
                  <c:v>6.6666669833163335</c:v>
                </c:pt>
                <c:pt idx="13013">
                  <c:v>0</c:v>
                </c:pt>
                <c:pt idx="13014">
                  <c:v>6.6666669833163335</c:v>
                </c:pt>
                <c:pt idx="13015">
                  <c:v>0</c:v>
                </c:pt>
                <c:pt idx="13016">
                  <c:v>6.6666669833163335</c:v>
                </c:pt>
                <c:pt idx="13017">
                  <c:v>6.6666669833163335</c:v>
                </c:pt>
                <c:pt idx="13018">
                  <c:v>0</c:v>
                </c:pt>
                <c:pt idx="13019">
                  <c:v>6.6666669833163335</c:v>
                </c:pt>
                <c:pt idx="13020">
                  <c:v>0</c:v>
                </c:pt>
                <c:pt idx="13021">
                  <c:v>6.6666669833163335</c:v>
                </c:pt>
                <c:pt idx="13022">
                  <c:v>0</c:v>
                </c:pt>
                <c:pt idx="13023">
                  <c:v>6.6666669833163335</c:v>
                </c:pt>
                <c:pt idx="13024">
                  <c:v>0</c:v>
                </c:pt>
                <c:pt idx="13025">
                  <c:v>6.6666669833163335</c:v>
                </c:pt>
                <c:pt idx="13026">
                  <c:v>0</c:v>
                </c:pt>
                <c:pt idx="13027">
                  <c:v>0</c:v>
                </c:pt>
                <c:pt idx="13028">
                  <c:v>6.6666669833163335</c:v>
                </c:pt>
                <c:pt idx="13029">
                  <c:v>0</c:v>
                </c:pt>
                <c:pt idx="13030">
                  <c:v>6.6666669833163335</c:v>
                </c:pt>
                <c:pt idx="13031">
                  <c:v>0</c:v>
                </c:pt>
                <c:pt idx="13032">
                  <c:v>6.6666669833163335</c:v>
                </c:pt>
                <c:pt idx="13033">
                  <c:v>0</c:v>
                </c:pt>
                <c:pt idx="13034">
                  <c:v>6.6666669833163335</c:v>
                </c:pt>
                <c:pt idx="13035">
                  <c:v>0</c:v>
                </c:pt>
                <c:pt idx="13036">
                  <c:v>0</c:v>
                </c:pt>
                <c:pt idx="13037">
                  <c:v>6.6666669833163335</c:v>
                </c:pt>
                <c:pt idx="13038">
                  <c:v>0</c:v>
                </c:pt>
                <c:pt idx="13039">
                  <c:v>6.6666669833163335</c:v>
                </c:pt>
                <c:pt idx="13040">
                  <c:v>0</c:v>
                </c:pt>
                <c:pt idx="13041">
                  <c:v>6.6666669833163335</c:v>
                </c:pt>
                <c:pt idx="13042">
                  <c:v>0</c:v>
                </c:pt>
                <c:pt idx="13043">
                  <c:v>0</c:v>
                </c:pt>
                <c:pt idx="13044">
                  <c:v>6.6666669833163335</c:v>
                </c:pt>
                <c:pt idx="13045">
                  <c:v>0</c:v>
                </c:pt>
                <c:pt idx="13046">
                  <c:v>6.6666669833163335</c:v>
                </c:pt>
                <c:pt idx="13047">
                  <c:v>0</c:v>
                </c:pt>
                <c:pt idx="13048">
                  <c:v>6.6666669833163335</c:v>
                </c:pt>
                <c:pt idx="13049">
                  <c:v>0</c:v>
                </c:pt>
                <c:pt idx="13050">
                  <c:v>0</c:v>
                </c:pt>
                <c:pt idx="13051">
                  <c:v>6.6666669833163335</c:v>
                </c:pt>
                <c:pt idx="13052">
                  <c:v>0</c:v>
                </c:pt>
                <c:pt idx="13053">
                  <c:v>6.6666669833163335</c:v>
                </c:pt>
                <c:pt idx="13054">
                  <c:v>0</c:v>
                </c:pt>
                <c:pt idx="13055">
                  <c:v>0</c:v>
                </c:pt>
                <c:pt idx="13056">
                  <c:v>6.6666669833163335</c:v>
                </c:pt>
                <c:pt idx="13057">
                  <c:v>0</c:v>
                </c:pt>
                <c:pt idx="13058">
                  <c:v>6.6666669833163335</c:v>
                </c:pt>
                <c:pt idx="13059">
                  <c:v>0</c:v>
                </c:pt>
                <c:pt idx="13060">
                  <c:v>6.6666669833163335</c:v>
                </c:pt>
                <c:pt idx="13061">
                  <c:v>0</c:v>
                </c:pt>
                <c:pt idx="13062">
                  <c:v>0</c:v>
                </c:pt>
                <c:pt idx="13063">
                  <c:v>6.6666669833163335</c:v>
                </c:pt>
                <c:pt idx="13064">
                  <c:v>0</c:v>
                </c:pt>
                <c:pt idx="13065">
                  <c:v>6.6666669833163335</c:v>
                </c:pt>
                <c:pt idx="13066">
                  <c:v>0</c:v>
                </c:pt>
                <c:pt idx="13067">
                  <c:v>0</c:v>
                </c:pt>
                <c:pt idx="13068">
                  <c:v>6.6666669833163335</c:v>
                </c:pt>
                <c:pt idx="13069">
                  <c:v>0</c:v>
                </c:pt>
                <c:pt idx="13070">
                  <c:v>0</c:v>
                </c:pt>
                <c:pt idx="13071">
                  <c:v>6.6666669833163335</c:v>
                </c:pt>
                <c:pt idx="13072">
                  <c:v>0</c:v>
                </c:pt>
                <c:pt idx="13073">
                  <c:v>6.6666669833163335</c:v>
                </c:pt>
                <c:pt idx="13074">
                  <c:v>0</c:v>
                </c:pt>
                <c:pt idx="13075">
                  <c:v>0</c:v>
                </c:pt>
                <c:pt idx="13076">
                  <c:v>6.6666669833163335</c:v>
                </c:pt>
                <c:pt idx="13077">
                  <c:v>0</c:v>
                </c:pt>
                <c:pt idx="13078">
                  <c:v>6.6666669833163335</c:v>
                </c:pt>
                <c:pt idx="13079">
                  <c:v>0</c:v>
                </c:pt>
                <c:pt idx="13080">
                  <c:v>0</c:v>
                </c:pt>
                <c:pt idx="13081">
                  <c:v>6.6666669833163335</c:v>
                </c:pt>
                <c:pt idx="13082">
                  <c:v>0</c:v>
                </c:pt>
                <c:pt idx="13083">
                  <c:v>6.6666669833163335</c:v>
                </c:pt>
                <c:pt idx="13084">
                  <c:v>0</c:v>
                </c:pt>
                <c:pt idx="13085">
                  <c:v>0</c:v>
                </c:pt>
                <c:pt idx="13086">
                  <c:v>6.6666669833163335</c:v>
                </c:pt>
                <c:pt idx="13087">
                  <c:v>0</c:v>
                </c:pt>
                <c:pt idx="13088">
                  <c:v>0</c:v>
                </c:pt>
                <c:pt idx="13089">
                  <c:v>6.6666669833163335</c:v>
                </c:pt>
                <c:pt idx="13090">
                  <c:v>0</c:v>
                </c:pt>
                <c:pt idx="13091">
                  <c:v>0</c:v>
                </c:pt>
                <c:pt idx="13092">
                  <c:v>6.6666669833163335</c:v>
                </c:pt>
                <c:pt idx="13093">
                  <c:v>0</c:v>
                </c:pt>
                <c:pt idx="13094">
                  <c:v>6.6666669833163335</c:v>
                </c:pt>
                <c:pt idx="13095">
                  <c:v>0</c:v>
                </c:pt>
                <c:pt idx="13096">
                  <c:v>0</c:v>
                </c:pt>
                <c:pt idx="13097">
                  <c:v>6.6666669833163335</c:v>
                </c:pt>
                <c:pt idx="13098">
                  <c:v>0</c:v>
                </c:pt>
                <c:pt idx="13099">
                  <c:v>0</c:v>
                </c:pt>
                <c:pt idx="13100">
                  <c:v>6.6666669833163335</c:v>
                </c:pt>
                <c:pt idx="13101">
                  <c:v>0</c:v>
                </c:pt>
                <c:pt idx="13102">
                  <c:v>0</c:v>
                </c:pt>
                <c:pt idx="13103">
                  <c:v>6.6666669833163335</c:v>
                </c:pt>
                <c:pt idx="13104">
                  <c:v>0</c:v>
                </c:pt>
                <c:pt idx="13105">
                  <c:v>6.6666669833163335</c:v>
                </c:pt>
                <c:pt idx="13106">
                  <c:v>0</c:v>
                </c:pt>
                <c:pt idx="13107">
                  <c:v>0</c:v>
                </c:pt>
                <c:pt idx="13108">
                  <c:v>6.6666669833163335</c:v>
                </c:pt>
                <c:pt idx="13109">
                  <c:v>0</c:v>
                </c:pt>
                <c:pt idx="13110">
                  <c:v>0</c:v>
                </c:pt>
                <c:pt idx="13111">
                  <c:v>6.6666669833163335</c:v>
                </c:pt>
                <c:pt idx="13112">
                  <c:v>0</c:v>
                </c:pt>
                <c:pt idx="13113">
                  <c:v>0</c:v>
                </c:pt>
                <c:pt idx="13114">
                  <c:v>6.6666669833163335</c:v>
                </c:pt>
                <c:pt idx="13115">
                  <c:v>0</c:v>
                </c:pt>
                <c:pt idx="13116">
                  <c:v>0</c:v>
                </c:pt>
                <c:pt idx="13117">
                  <c:v>6.6666669833163335</c:v>
                </c:pt>
                <c:pt idx="13118">
                  <c:v>0</c:v>
                </c:pt>
                <c:pt idx="13119">
                  <c:v>0</c:v>
                </c:pt>
                <c:pt idx="13120">
                  <c:v>6.6666669833163335</c:v>
                </c:pt>
                <c:pt idx="13121">
                  <c:v>0</c:v>
                </c:pt>
                <c:pt idx="13122">
                  <c:v>0</c:v>
                </c:pt>
                <c:pt idx="13123">
                  <c:v>6.6666669833163335</c:v>
                </c:pt>
                <c:pt idx="13124">
                  <c:v>0</c:v>
                </c:pt>
                <c:pt idx="13125">
                  <c:v>0</c:v>
                </c:pt>
                <c:pt idx="13126">
                  <c:v>6.6666669833163335</c:v>
                </c:pt>
                <c:pt idx="13127">
                  <c:v>0</c:v>
                </c:pt>
                <c:pt idx="13128">
                  <c:v>0</c:v>
                </c:pt>
                <c:pt idx="13129">
                  <c:v>6.6666669833163335</c:v>
                </c:pt>
                <c:pt idx="13130">
                  <c:v>0</c:v>
                </c:pt>
                <c:pt idx="13131">
                  <c:v>0</c:v>
                </c:pt>
                <c:pt idx="13132">
                  <c:v>6.6666669833163335</c:v>
                </c:pt>
                <c:pt idx="13133">
                  <c:v>0</c:v>
                </c:pt>
                <c:pt idx="13134">
                  <c:v>0</c:v>
                </c:pt>
                <c:pt idx="13135">
                  <c:v>6.6666669833163335</c:v>
                </c:pt>
                <c:pt idx="13136">
                  <c:v>0</c:v>
                </c:pt>
                <c:pt idx="13137">
                  <c:v>0</c:v>
                </c:pt>
                <c:pt idx="13138">
                  <c:v>6.6666669833163335</c:v>
                </c:pt>
                <c:pt idx="13139">
                  <c:v>0</c:v>
                </c:pt>
                <c:pt idx="13140">
                  <c:v>0</c:v>
                </c:pt>
                <c:pt idx="13141">
                  <c:v>6.6666669833163335</c:v>
                </c:pt>
                <c:pt idx="13142">
                  <c:v>0</c:v>
                </c:pt>
                <c:pt idx="13143">
                  <c:v>0</c:v>
                </c:pt>
                <c:pt idx="13144">
                  <c:v>6.6666669833163335</c:v>
                </c:pt>
                <c:pt idx="13145">
                  <c:v>0</c:v>
                </c:pt>
                <c:pt idx="13146">
                  <c:v>6.6666669833163335</c:v>
                </c:pt>
                <c:pt idx="13147">
                  <c:v>0</c:v>
                </c:pt>
                <c:pt idx="13148">
                  <c:v>0</c:v>
                </c:pt>
                <c:pt idx="13149">
                  <c:v>6.6666669833163335</c:v>
                </c:pt>
                <c:pt idx="13150">
                  <c:v>0</c:v>
                </c:pt>
                <c:pt idx="13151">
                  <c:v>0</c:v>
                </c:pt>
                <c:pt idx="13152">
                  <c:v>6.6666669833163335</c:v>
                </c:pt>
                <c:pt idx="13153">
                  <c:v>0</c:v>
                </c:pt>
                <c:pt idx="13154">
                  <c:v>0</c:v>
                </c:pt>
                <c:pt idx="13155">
                  <c:v>6.6666669833163335</c:v>
                </c:pt>
                <c:pt idx="13156">
                  <c:v>0</c:v>
                </c:pt>
                <c:pt idx="13157">
                  <c:v>0</c:v>
                </c:pt>
                <c:pt idx="13158">
                  <c:v>6.6666669833163335</c:v>
                </c:pt>
                <c:pt idx="13159">
                  <c:v>0</c:v>
                </c:pt>
                <c:pt idx="13160">
                  <c:v>0</c:v>
                </c:pt>
                <c:pt idx="13161">
                  <c:v>6.6666669833163335</c:v>
                </c:pt>
                <c:pt idx="13162">
                  <c:v>0</c:v>
                </c:pt>
                <c:pt idx="13163">
                  <c:v>0</c:v>
                </c:pt>
                <c:pt idx="13164">
                  <c:v>6.6666669833163335</c:v>
                </c:pt>
                <c:pt idx="13165">
                  <c:v>0</c:v>
                </c:pt>
                <c:pt idx="13166">
                  <c:v>0</c:v>
                </c:pt>
                <c:pt idx="13167">
                  <c:v>6.6666669833163335</c:v>
                </c:pt>
                <c:pt idx="13168">
                  <c:v>0</c:v>
                </c:pt>
                <c:pt idx="13169">
                  <c:v>0</c:v>
                </c:pt>
                <c:pt idx="13170">
                  <c:v>6.6666669833163335</c:v>
                </c:pt>
                <c:pt idx="13171">
                  <c:v>0</c:v>
                </c:pt>
                <c:pt idx="13172">
                  <c:v>6.6666669833163335</c:v>
                </c:pt>
                <c:pt idx="13173">
                  <c:v>0</c:v>
                </c:pt>
                <c:pt idx="13174">
                  <c:v>0</c:v>
                </c:pt>
                <c:pt idx="13175">
                  <c:v>6.6666669833163335</c:v>
                </c:pt>
                <c:pt idx="13176">
                  <c:v>0</c:v>
                </c:pt>
                <c:pt idx="13177">
                  <c:v>0</c:v>
                </c:pt>
                <c:pt idx="13178">
                  <c:v>6.6666669833163335</c:v>
                </c:pt>
                <c:pt idx="13179">
                  <c:v>0</c:v>
                </c:pt>
                <c:pt idx="13180">
                  <c:v>0</c:v>
                </c:pt>
                <c:pt idx="13181">
                  <c:v>6.6666669833163335</c:v>
                </c:pt>
                <c:pt idx="13182">
                  <c:v>0</c:v>
                </c:pt>
                <c:pt idx="13183">
                  <c:v>0</c:v>
                </c:pt>
                <c:pt idx="13184">
                  <c:v>6.6666669833163335</c:v>
                </c:pt>
                <c:pt idx="13185">
                  <c:v>0</c:v>
                </c:pt>
                <c:pt idx="13186">
                  <c:v>0</c:v>
                </c:pt>
                <c:pt idx="13187">
                  <c:v>6.6666669833163335</c:v>
                </c:pt>
                <c:pt idx="13188">
                  <c:v>0</c:v>
                </c:pt>
                <c:pt idx="13189">
                  <c:v>6.6666669833163335</c:v>
                </c:pt>
                <c:pt idx="13190">
                  <c:v>0</c:v>
                </c:pt>
                <c:pt idx="13191">
                  <c:v>0</c:v>
                </c:pt>
                <c:pt idx="13192">
                  <c:v>6.6666669833163335</c:v>
                </c:pt>
                <c:pt idx="13193">
                  <c:v>0</c:v>
                </c:pt>
                <c:pt idx="13194">
                  <c:v>0</c:v>
                </c:pt>
                <c:pt idx="13195">
                  <c:v>6.6666669833163335</c:v>
                </c:pt>
                <c:pt idx="13196">
                  <c:v>0</c:v>
                </c:pt>
                <c:pt idx="13197">
                  <c:v>0</c:v>
                </c:pt>
                <c:pt idx="13198">
                  <c:v>6.6666669833163335</c:v>
                </c:pt>
                <c:pt idx="13199">
                  <c:v>0</c:v>
                </c:pt>
                <c:pt idx="13200">
                  <c:v>0</c:v>
                </c:pt>
                <c:pt idx="13201">
                  <c:v>6.6666669833163335</c:v>
                </c:pt>
                <c:pt idx="13202">
                  <c:v>0</c:v>
                </c:pt>
                <c:pt idx="13203">
                  <c:v>6.6666669833163335</c:v>
                </c:pt>
                <c:pt idx="13204">
                  <c:v>0</c:v>
                </c:pt>
                <c:pt idx="13205">
                  <c:v>0</c:v>
                </c:pt>
                <c:pt idx="13206">
                  <c:v>6.6666669833163335</c:v>
                </c:pt>
                <c:pt idx="13207">
                  <c:v>0</c:v>
                </c:pt>
                <c:pt idx="13208">
                  <c:v>0</c:v>
                </c:pt>
                <c:pt idx="13209">
                  <c:v>6.6666669833163335</c:v>
                </c:pt>
                <c:pt idx="13210">
                  <c:v>0</c:v>
                </c:pt>
                <c:pt idx="13211">
                  <c:v>6.6666669833163335</c:v>
                </c:pt>
                <c:pt idx="13212">
                  <c:v>0</c:v>
                </c:pt>
                <c:pt idx="13213">
                  <c:v>0</c:v>
                </c:pt>
                <c:pt idx="13214">
                  <c:v>6.6666669833163335</c:v>
                </c:pt>
                <c:pt idx="13215">
                  <c:v>0</c:v>
                </c:pt>
                <c:pt idx="13216">
                  <c:v>0</c:v>
                </c:pt>
                <c:pt idx="13217">
                  <c:v>6.6666669833163335</c:v>
                </c:pt>
                <c:pt idx="13218">
                  <c:v>0</c:v>
                </c:pt>
                <c:pt idx="13219">
                  <c:v>0</c:v>
                </c:pt>
                <c:pt idx="13220">
                  <c:v>6.6666669833163335</c:v>
                </c:pt>
                <c:pt idx="13221">
                  <c:v>0</c:v>
                </c:pt>
                <c:pt idx="13222">
                  <c:v>6.6666669833163335</c:v>
                </c:pt>
                <c:pt idx="13223">
                  <c:v>0</c:v>
                </c:pt>
                <c:pt idx="13224">
                  <c:v>0</c:v>
                </c:pt>
                <c:pt idx="13225">
                  <c:v>6.6666669833163335</c:v>
                </c:pt>
                <c:pt idx="13226">
                  <c:v>0</c:v>
                </c:pt>
                <c:pt idx="13227">
                  <c:v>0</c:v>
                </c:pt>
                <c:pt idx="13228">
                  <c:v>6.6666669833163335</c:v>
                </c:pt>
                <c:pt idx="13229">
                  <c:v>0</c:v>
                </c:pt>
                <c:pt idx="13230">
                  <c:v>0</c:v>
                </c:pt>
                <c:pt idx="13231">
                  <c:v>6.6666669833163335</c:v>
                </c:pt>
                <c:pt idx="13232">
                  <c:v>0</c:v>
                </c:pt>
                <c:pt idx="13233">
                  <c:v>0</c:v>
                </c:pt>
                <c:pt idx="13234">
                  <c:v>6.6666669833163335</c:v>
                </c:pt>
                <c:pt idx="13235">
                  <c:v>0</c:v>
                </c:pt>
                <c:pt idx="13236">
                  <c:v>0</c:v>
                </c:pt>
                <c:pt idx="13237">
                  <c:v>6.6666669833163335</c:v>
                </c:pt>
                <c:pt idx="13238">
                  <c:v>0</c:v>
                </c:pt>
                <c:pt idx="13239">
                  <c:v>0</c:v>
                </c:pt>
                <c:pt idx="13240">
                  <c:v>6.6666669833163335</c:v>
                </c:pt>
                <c:pt idx="13241">
                  <c:v>0</c:v>
                </c:pt>
                <c:pt idx="13242">
                  <c:v>0</c:v>
                </c:pt>
                <c:pt idx="13243">
                  <c:v>6.6666669833163335</c:v>
                </c:pt>
                <c:pt idx="13244">
                  <c:v>0</c:v>
                </c:pt>
                <c:pt idx="13245">
                  <c:v>0</c:v>
                </c:pt>
                <c:pt idx="13246">
                  <c:v>6.6666669833163335</c:v>
                </c:pt>
                <c:pt idx="13247">
                  <c:v>0</c:v>
                </c:pt>
                <c:pt idx="13248">
                  <c:v>0</c:v>
                </c:pt>
                <c:pt idx="13249">
                  <c:v>0</c:v>
                </c:pt>
                <c:pt idx="13250">
                  <c:v>6.6666669833163335</c:v>
                </c:pt>
                <c:pt idx="13251">
                  <c:v>0</c:v>
                </c:pt>
                <c:pt idx="13252">
                  <c:v>0</c:v>
                </c:pt>
                <c:pt idx="13253">
                  <c:v>6.6666669833163335</c:v>
                </c:pt>
                <c:pt idx="13254">
                  <c:v>0</c:v>
                </c:pt>
                <c:pt idx="13255">
                  <c:v>0</c:v>
                </c:pt>
                <c:pt idx="13256">
                  <c:v>6.6666669833163335</c:v>
                </c:pt>
                <c:pt idx="13257">
                  <c:v>0</c:v>
                </c:pt>
                <c:pt idx="13258">
                  <c:v>0</c:v>
                </c:pt>
                <c:pt idx="13259">
                  <c:v>6.6666669833163335</c:v>
                </c:pt>
                <c:pt idx="13260">
                  <c:v>0</c:v>
                </c:pt>
                <c:pt idx="13261">
                  <c:v>0</c:v>
                </c:pt>
                <c:pt idx="13262">
                  <c:v>0</c:v>
                </c:pt>
                <c:pt idx="13263">
                  <c:v>6.6666669833163335</c:v>
                </c:pt>
                <c:pt idx="13264">
                  <c:v>0</c:v>
                </c:pt>
                <c:pt idx="13265">
                  <c:v>0</c:v>
                </c:pt>
                <c:pt idx="13266">
                  <c:v>6.6666669833163335</c:v>
                </c:pt>
                <c:pt idx="13267">
                  <c:v>0</c:v>
                </c:pt>
                <c:pt idx="13268">
                  <c:v>0</c:v>
                </c:pt>
                <c:pt idx="13269">
                  <c:v>6.6666669833163335</c:v>
                </c:pt>
                <c:pt idx="13270">
                  <c:v>0</c:v>
                </c:pt>
                <c:pt idx="13271">
                  <c:v>0</c:v>
                </c:pt>
                <c:pt idx="13272">
                  <c:v>0</c:v>
                </c:pt>
                <c:pt idx="13273">
                  <c:v>6.6666669833163335</c:v>
                </c:pt>
                <c:pt idx="13274">
                  <c:v>0</c:v>
                </c:pt>
                <c:pt idx="13275">
                  <c:v>0</c:v>
                </c:pt>
                <c:pt idx="13276">
                  <c:v>6.6666669833163335</c:v>
                </c:pt>
                <c:pt idx="13277">
                  <c:v>0</c:v>
                </c:pt>
                <c:pt idx="13278">
                  <c:v>0</c:v>
                </c:pt>
                <c:pt idx="13279">
                  <c:v>0</c:v>
                </c:pt>
                <c:pt idx="13280">
                  <c:v>6.6666669833163335</c:v>
                </c:pt>
                <c:pt idx="13281">
                  <c:v>0</c:v>
                </c:pt>
                <c:pt idx="13282">
                  <c:v>0</c:v>
                </c:pt>
                <c:pt idx="13283">
                  <c:v>0</c:v>
                </c:pt>
                <c:pt idx="13284">
                  <c:v>6.6666669833163335</c:v>
                </c:pt>
                <c:pt idx="13285">
                  <c:v>0</c:v>
                </c:pt>
                <c:pt idx="13286">
                  <c:v>0</c:v>
                </c:pt>
                <c:pt idx="13287">
                  <c:v>0</c:v>
                </c:pt>
                <c:pt idx="13288">
                  <c:v>6.6666669833163335</c:v>
                </c:pt>
                <c:pt idx="13289">
                  <c:v>0</c:v>
                </c:pt>
                <c:pt idx="13290">
                  <c:v>0</c:v>
                </c:pt>
                <c:pt idx="13291">
                  <c:v>0</c:v>
                </c:pt>
                <c:pt idx="13292">
                  <c:v>6.6666669833163335</c:v>
                </c:pt>
                <c:pt idx="13293">
                  <c:v>0</c:v>
                </c:pt>
                <c:pt idx="13294">
                  <c:v>0</c:v>
                </c:pt>
                <c:pt idx="13295">
                  <c:v>0</c:v>
                </c:pt>
                <c:pt idx="13296">
                  <c:v>6.6666669833163335</c:v>
                </c:pt>
                <c:pt idx="13297">
                  <c:v>0</c:v>
                </c:pt>
                <c:pt idx="13298">
                  <c:v>0</c:v>
                </c:pt>
                <c:pt idx="13299">
                  <c:v>0</c:v>
                </c:pt>
                <c:pt idx="13300">
                  <c:v>6.6666669833163335</c:v>
                </c:pt>
                <c:pt idx="13301">
                  <c:v>0</c:v>
                </c:pt>
                <c:pt idx="13302">
                  <c:v>0</c:v>
                </c:pt>
                <c:pt idx="13303">
                  <c:v>0</c:v>
                </c:pt>
                <c:pt idx="13304">
                  <c:v>6.6666669833163335</c:v>
                </c:pt>
                <c:pt idx="13305">
                  <c:v>0</c:v>
                </c:pt>
                <c:pt idx="13306">
                  <c:v>0</c:v>
                </c:pt>
                <c:pt idx="13307">
                  <c:v>0</c:v>
                </c:pt>
                <c:pt idx="13308">
                  <c:v>6.6666669833163335</c:v>
                </c:pt>
                <c:pt idx="13309">
                  <c:v>0</c:v>
                </c:pt>
                <c:pt idx="13310">
                  <c:v>0</c:v>
                </c:pt>
                <c:pt idx="13311">
                  <c:v>0</c:v>
                </c:pt>
                <c:pt idx="13312">
                  <c:v>6.6666669833163335</c:v>
                </c:pt>
                <c:pt idx="13313">
                  <c:v>0</c:v>
                </c:pt>
                <c:pt idx="13314">
                  <c:v>0</c:v>
                </c:pt>
                <c:pt idx="13315">
                  <c:v>0</c:v>
                </c:pt>
                <c:pt idx="13316">
                  <c:v>6.6666669833163335</c:v>
                </c:pt>
                <c:pt idx="13317">
                  <c:v>0</c:v>
                </c:pt>
                <c:pt idx="13318">
                  <c:v>0</c:v>
                </c:pt>
                <c:pt idx="13319">
                  <c:v>0</c:v>
                </c:pt>
                <c:pt idx="13320">
                  <c:v>6.6666669833163335</c:v>
                </c:pt>
                <c:pt idx="13321">
                  <c:v>0</c:v>
                </c:pt>
                <c:pt idx="13322">
                  <c:v>0</c:v>
                </c:pt>
                <c:pt idx="13323">
                  <c:v>0</c:v>
                </c:pt>
                <c:pt idx="13324">
                  <c:v>0</c:v>
                </c:pt>
                <c:pt idx="13325">
                  <c:v>6.6666669833163335</c:v>
                </c:pt>
                <c:pt idx="13326">
                  <c:v>0</c:v>
                </c:pt>
                <c:pt idx="13327">
                  <c:v>0</c:v>
                </c:pt>
                <c:pt idx="13328">
                  <c:v>0</c:v>
                </c:pt>
                <c:pt idx="13329">
                  <c:v>6.6666669833163335</c:v>
                </c:pt>
                <c:pt idx="13330">
                  <c:v>0</c:v>
                </c:pt>
                <c:pt idx="13331">
                  <c:v>0</c:v>
                </c:pt>
                <c:pt idx="13332">
                  <c:v>0</c:v>
                </c:pt>
                <c:pt idx="13333">
                  <c:v>0</c:v>
                </c:pt>
                <c:pt idx="13334">
                  <c:v>6.6666669833163335</c:v>
                </c:pt>
                <c:pt idx="13335">
                  <c:v>0</c:v>
                </c:pt>
                <c:pt idx="13336">
                  <c:v>0</c:v>
                </c:pt>
                <c:pt idx="13337">
                  <c:v>0</c:v>
                </c:pt>
                <c:pt idx="13338">
                  <c:v>0</c:v>
                </c:pt>
                <c:pt idx="13339">
                  <c:v>6.6666669833163335</c:v>
                </c:pt>
                <c:pt idx="13340">
                  <c:v>0</c:v>
                </c:pt>
                <c:pt idx="13341">
                  <c:v>0</c:v>
                </c:pt>
                <c:pt idx="13342">
                  <c:v>0</c:v>
                </c:pt>
                <c:pt idx="13343">
                  <c:v>6.6666669833163335</c:v>
                </c:pt>
                <c:pt idx="13344">
                  <c:v>0</c:v>
                </c:pt>
                <c:pt idx="13345">
                  <c:v>0</c:v>
                </c:pt>
                <c:pt idx="13346">
                  <c:v>0</c:v>
                </c:pt>
                <c:pt idx="13347">
                  <c:v>0</c:v>
                </c:pt>
                <c:pt idx="13348">
                  <c:v>6.6666669833163335</c:v>
                </c:pt>
                <c:pt idx="13349">
                  <c:v>0</c:v>
                </c:pt>
                <c:pt idx="13350">
                  <c:v>0</c:v>
                </c:pt>
                <c:pt idx="13351">
                  <c:v>0</c:v>
                </c:pt>
                <c:pt idx="13352">
                  <c:v>6.6666669833163335</c:v>
                </c:pt>
                <c:pt idx="13353">
                  <c:v>0</c:v>
                </c:pt>
                <c:pt idx="13354">
                  <c:v>0</c:v>
                </c:pt>
                <c:pt idx="13355">
                  <c:v>0</c:v>
                </c:pt>
                <c:pt idx="13356">
                  <c:v>0</c:v>
                </c:pt>
                <c:pt idx="13357">
                  <c:v>0</c:v>
                </c:pt>
                <c:pt idx="13358">
                  <c:v>6.6666669833163335</c:v>
                </c:pt>
                <c:pt idx="13359">
                  <c:v>0</c:v>
                </c:pt>
                <c:pt idx="13360">
                  <c:v>0</c:v>
                </c:pt>
                <c:pt idx="13361">
                  <c:v>0</c:v>
                </c:pt>
                <c:pt idx="13362">
                  <c:v>0</c:v>
                </c:pt>
                <c:pt idx="13363">
                  <c:v>6.6666669833163335</c:v>
                </c:pt>
                <c:pt idx="13364">
                  <c:v>0</c:v>
                </c:pt>
                <c:pt idx="13365">
                  <c:v>0</c:v>
                </c:pt>
                <c:pt idx="13366">
                  <c:v>0</c:v>
                </c:pt>
                <c:pt idx="13367">
                  <c:v>0</c:v>
                </c:pt>
                <c:pt idx="13368">
                  <c:v>0</c:v>
                </c:pt>
                <c:pt idx="13369">
                  <c:v>6.6666669833163335</c:v>
                </c:pt>
                <c:pt idx="13370">
                  <c:v>0</c:v>
                </c:pt>
                <c:pt idx="13371">
                  <c:v>0</c:v>
                </c:pt>
                <c:pt idx="13372">
                  <c:v>0</c:v>
                </c:pt>
                <c:pt idx="13373">
                  <c:v>0</c:v>
                </c:pt>
                <c:pt idx="13374">
                  <c:v>0</c:v>
                </c:pt>
                <c:pt idx="13375">
                  <c:v>6.6666669833163335</c:v>
                </c:pt>
                <c:pt idx="13376">
                  <c:v>0</c:v>
                </c:pt>
                <c:pt idx="13377">
                  <c:v>0</c:v>
                </c:pt>
                <c:pt idx="13378">
                  <c:v>0</c:v>
                </c:pt>
                <c:pt idx="13379">
                  <c:v>0</c:v>
                </c:pt>
                <c:pt idx="13380">
                  <c:v>0</c:v>
                </c:pt>
                <c:pt idx="13381">
                  <c:v>6.6666669833163335</c:v>
                </c:pt>
                <c:pt idx="13382">
                  <c:v>0</c:v>
                </c:pt>
                <c:pt idx="13383">
                  <c:v>0</c:v>
                </c:pt>
                <c:pt idx="13384">
                  <c:v>0</c:v>
                </c:pt>
                <c:pt idx="13385">
                  <c:v>0</c:v>
                </c:pt>
                <c:pt idx="13386">
                  <c:v>0</c:v>
                </c:pt>
                <c:pt idx="13387">
                  <c:v>6.6666669833163335</c:v>
                </c:pt>
                <c:pt idx="13388">
                  <c:v>0</c:v>
                </c:pt>
                <c:pt idx="13389">
                  <c:v>0</c:v>
                </c:pt>
                <c:pt idx="13390">
                  <c:v>0</c:v>
                </c:pt>
                <c:pt idx="13391">
                  <c:v>0</c:v>
                </c:pt>
                <c:pt idx="13392">
                  <c:v>0</c:v>
                </c:pt>
                <c:pt idx="13393">
                  <c:v>0</c:v>
                </c:pt>
                <c:pt idx="13394">
                  <c:v>6.6666669833163335</c:v>
                </c:pt>
                <c:pt idx="13395">
                  <c:v>0</c:v>
                </c:pt>
                <c:pt idx="13396">
                  <c:v>0</c:v>
                </c:pt>
                <c:pt idx="13397">
                  <c:v>0</c:v>
                </c:pt>
                <c:pt idx="13398">
                  <c:v>0</c:v>
                </c:pt>
                <c:pt idx="13399">
                  <c:v>0</c:v>
                </c:pt>
                <c:pt idx="13400">
                  <c:v>6.6666669833163335</c:v>
                </c:pt>
                <c:pt idx="13401">
                  <c:v>0</c:v>
                </c:pt>
                <c:pt idx="13402">
                  <c:v>0</c:v>
                </c:pt>
                <c:pt idx="13403">
                  <c:v>0</c:v>
                </c:pt>
                <c:pt idx="13404">
                  <c:v>0</c:v>
                </c:pt>
                <c:pt idx="13405">
                  <c:v>0</c:v>
                </c:pt>
                <c:pt idx="13406">
                  <c:v>6.6666669833163335</c:v>
                </c:pt>
                <c:pt idx="13407">
                  <c:v>0</c:v>
                </c:pt>
                <c:pt idx="13408">
                  <c:v>0</c:v>
                </c:pt>
                <c:pt idx="13409">
                  <c:v>0</c:v>
                </c:pt>
                <c:pt idx="13410">
                  <c:v>0</c:v>
                </c:pt>
                <c:pt idx="13411">
                  <c:v>0</c:v>
                </c:pt>
                <c:pt idx="13412">
                  <c:v>0</c:v>
                </c:pt>
                <c:pt idx="13413">
                  <c:v>6.6666669833163335</c:v>
                </c:pt>
                <c:pt idx="13414">
                  <c:v>0</c:v>
                </c:pt>
                <c:pt idx="13415">
                  <c:v>0</c:v>
                </c:pt>
                <c:pt idx="13416">
                  <c:v>0</c:v>
                </c:pt>
                <c:pt idx="13417">
                  <c:v>0</c:v>
                </c:pt>
                <c:pt idx="13418">
                  <c:v>0</c:v>
                </c:pt>
                <c:pt idx="13419">
                  <c:v>6.6666669833163335</c:v>
                </c:pt>
                <c:pt idx="13420">
                  <c:v>0</c:v>
                </c:pt>
                <c:pt idx="13421">
                  <c:v>0</c:v>
                </c:pt>
                <c:pt idx="13422">
                  <c:v>0</c:v>
                </c:pt>
                <c:pt idx="13423">
                  <c:v>0</c:v>
                </c:pt>
                <c:pt idx="13424">
                  <c:v>0</c:v>
                </c:pt>
                <c:pt idx="13425">
                  <c:v>6.6666669833163335</c:v>
                </c:pt>
                <c:pt idx="13426">
                  <c:v>0</c:v>
                </c:pt>
                <c:pt idx="13427">
                  <c:v>0</c:v>
                </c:pt>
                <c:pt idx="13428">
                  <c:v>0</c:v>
                </c:pt>
                <c:pt idx="13429">
                  <c:v>0</c:v>
                </c:pt>
                <c:pt idx="13430">
                  <c:v>0</c:v>
                </c:pt>
                <c:pt idx="13431">
                  <c:v>0</c:v>
                </c:pt>
                <c:pt idx="13432">
                  <c:v>6.6666669833163335</c:v>
                </c:pt>
                <c:pt idx="13433">
                  <c:v>0</c:v>
                </c:pt>
                <c:pt idx="13434">
                  <c:v>0</c:v>
                </c:pt>
                <c:pt idx="13435">
                  <c:v>0</c:v>
                </c:pt>
                <c:pt idx="13436">
                  <c:v>0</c:v>
                </c:pt>
                <c:pt idx="13437">
                  <c:v>0</c:v>
                </c:pt>
                <c:pt idx="13438">
                  <c:v>6.6666669833163335</c:v>
                </c:pt>
                <c:pt idx="13439">
                  <c:v>0</c:v>
                </c:pt>
                <c:pt idx="13440">
                  <c:v>0</c:v>
                </c:pt>
                <c:pt idx="13441">
                  <c:v>0</c:v>
                </c:pt>
                <c:pt idx="13442">
                  <c:v>0</c:v>
                </c:pt>
                <c:pt idx="13443">
                  <c:v>0</c:v>
                </c:pt>
                <c:pt idx="13444">
                  <c:v>0</c:v>
                </c:pt>
                <c:pt idx="13445">
                  <c:v>6.6666669833163335</c:v>
                </c:pt>
                <c:pt idx="13446">
                  <c:v>0</c:v>
                </c:pt>
                <c:pt idx="13447">
                  <c:v>0</c:v>
                </c:pt>
                <c:pt idx="13448">
                  <c:v>0</c:v>
                </c:pt>
                <c:pt idx="13449">
                  <c:v>0</c:v>
                </c:pt>
                <c:pt idx="13450">
                  <c:v>0</c:v>
                </c:pt>
                <c:pt idx="13451">
                  <c:v>6.6666669833163335</c:v>
                </c:pt>
                <c:pt idx="13452">
                  <c:v>0</c:v>
                </c:pt>
                <c:pt idx="13453">
                  <c:v>0</c:v>
                </c:pt>
                <c:pt idx="13454">
                  <c:v>0</c:v>
                </c:pt>
                <c:pt idx="13455">
                  <c:v>0</c:v>
                </c:pt>
                <c:pt idx="13456">
                  <c:v>0</c:v>
                </c:pt>
                <c:pt idx="13457">
                  <c:v>0</c:v>
                </c:pt>
                <c:pt idx="13458">
                  <c:v>6.6666669833163335</c:v>
                </c:pt>
                <c:pt idx="13459">
                  <c:v>0</c:v>
                </c:pt>
                <c:pt idx="13460">
                  <c:v>0</c:v>
                </c:pt>
                <c:pt idx="13461">
                  <c:v>0</c:v>
                </c:pt>
                <c:pt idx="13462">
                  <c:v>0</c:v>
                </c:pt>
                <c:pt idx="13463">
                  <c:v>0</c:v>
                </c:pt>
                <c:pt idx="13464">
                  <c:v>0</c:v>
                </c:pt>
                <c:pt idx="13465">
                  <c:v>6.6666669833163335</c:v>
                </c:pt>
                <c:pt idx="13466">
                  <c:v>0</c:v>
                </c:pt>
                <c:pt idx="13467">
                  <c:v>0</c:v>
                </c:pt>
                <c:pt idx="13468">
                  <c:v>0</c:v>
                </c:pt>
                <c:pt idx="13469">
                  <c:v>0</c:v>
                </c:pt>
                <c:pt idx="13470">
                  <c:v>0</c:v>
                </c:pt>
                <c:pt idx="13471">
                  <c:v>0</c:v>
                </c:pt>
                <c:pt idx="13472">
                  <c:v>6.6666669833163335</c:v>
                </c:pt>
                <c:pt idx="13473">
                  <c:v>0</c:v>
                </c:pt>
                <c:pt idx="13474">
                  <c:v>0</c:v>
                </c:pt>
                <c:pt idx="13475">
                  <c:v>0</c:v>
                </c:pt>
                <c:pt idx="13476">
                  <c:v>0</c:v>
                </c:pt>
                <c:pt idx="13477">
                  <c:v>0</c:v>
                </c:pt>
                <c:pt idx="13478">
                  <c:v>0</c:v>
                </c:pt>
                <c:pt idx="13479">
                  <c:v>6.6666669833163335</c:v>
                </c:pt>
                <c:pt idx="13480">
                  <c:v>0</c:v>
                </c:pt>
                <c:pt idx="13481">
                  <c:v>0</c:v>
                </c:pt>
                <c:pt idx="13482">
                  <c:v>0</c:v>
                </c:pt>
                <c:pt idx="13483">
                  <c:v>0</c:v>
                </c:pt>
                <c:pt idx="13484">
                  <c:v>0</c:v>
                </c:pt>
                <c:pt idx="13485">
                  <c:v>0</c:v>
                </c:pt>
                <c:pt idx="13486">
                  <c:v>6.6666669833163335</c:v>
                </c:pt>
                <c:pt idx="13487">
                  <c:v>0</c:v>
                </c:pt>
                <c:pt idx="13488">
                  <c:v>0</c:v>
                </c:pt>
                <c:pt idx="13489">
                  <c:v>0</c:v>
                </c:pt>
                <c:pt idx="13490">
                  <c:v>0</c:v>
                </c:pt>
                <c:pt idx="13491">
                  <c:v>0</c:v>
                </c:pt>
                <c:pt idx="13492">
                  <c:v>0</c:v>
                </c:pt>
                <c:pt idx="13493">
                  <c:v>6.6666669833163335</c:v>
                </c:pt>
                <c:pt idx="13494">
                  <c:v>0</c:v>
                </c:pt>
                <c:pt idx="13495">
                  <c:v>0</c:v>
                </c:pt>
                <c:pt idx="13496">
                  <c:v>0</c:v>
                </c:pt>
                <c:pt idx="13497">
                  <c:v>0</c:v>
                </c:pt>
                <c:pt idx="13498">
                  <c:v>0</c:v>
                </c:pt>
                <c:pt idx="13499">
                  <c:v>0</c:v>
                </c:pt>
                <c:pt idx="13500">
                  <c:v>6.6666669833163335</c:v>
                </c:pt>
                <c:pt idx="13501">
                  <c:v>0</c:v>
                </c:pt>
                <c:pt idx="13502">
                  <c:v>0</c:v>
                </c:pt>
                <c:pt idx="13503">
                  <c:v>0</c:v>
                </c:pt>
                <c:pt idx="13504">
                  <c:v>0</c:v>
                </c:pt>
                <c:pt idx="13505">
                  <c:v>0</c:v>
                </c:pt>
                <c:pt idx="13506">
                  <c:v>6.6666669833163335</c:v>
                </c:pt>
                <c:pt idx="13507">
                  <c:v>0</c:v>
                </c:pt>
                <c:pt idx="13508">
                  <c:v>0</c:v>
                </c:pt>
                <c:pt idx="13509">
                  <c:v>0</c:v>
                </c:pt>
                <c:pt idx="13510">
                  <c:v>0</c:v>
                </c:pt>
                <c:pt idx="13511">
                  <c:v>0</c:v>
                </c:pt>
                <c:pt idx="13512">
                  <c:v>0</c:v>
                </c:pt>
                <c:pt idx="13513">
                  <c:v>6.6666669833163335</c:v>
                </c:pt>
                <c:pt idx="13514">
                  <c:v>0</c:v>
                </c:pt>
                <c:pt idx="13515">
                  <c:v>0</c:v>
                </c:pt>
                <c:pt idx="13516">
                  <c:v>0</c:v>
                </c:pt>
                <c:pt idx="13517">
                  <c:v>0</c:v>
                </c:pt>
                <c:pt idx="13518">
                  <c:v>0</c:v>
                </c:pt>
                <c:pt idx="13519">
                  <c:v>0</c:v>
                </c:pt>
                <c:pt idx="13520">
                  <c:v>6.6666669833163335</c:v>
                </c:pt>
                <c:pt idx="13521">
                  <c:v>0</c:v>
                </c:pt>
                <c:pt idx="13522">
                  <c:v>0</c:v>
                </c:pt>
                <c:pt idx="13523">
                  <c:v>0</c:v>
                </c:pt>
                <c:pt idx="13524">
                  <c:v>0</c:v>
                </c:pt>
                <c:pt idx="13525">
                  <c:v>0</c:v>
                </c:pt>
                <c:pt idx="13526">
                  <c:v>0</c:v>
                </c:pt>
                <c:pt idx="13527">
                  <c:v>6.6666669833163335</c:v>
                </c:pt>
                <c:pt idx="13528">
                  <c:v>0</c:v>
                </c:pt>
                <c:pt idx="13529">
                  <c:v>0</c:v>
                </c:pt>
                <c:pt idx="13530">
                  <c:v>0</c:v>
                </c:pt>
                <c:pt idx="13531">
                  <c:v>0</c:v>
                </c:pt>
                <c:pt idx="13532">
                  <c:v>0</c:v>
                </c:pt>
                <c:pt idx="13533">
                  <c:v>6.6666669833163335</c:v>
                </c:pt>
                <c:pt idx="13534">
                  <c:v>0</c:v>
                </c:pt>
                <c:pt idx="13535">
                  <c:v>0</c:v>
                </c:pt>
                <c:pt idx="13536">
                  <c:v>0</c:v>
                </c:pt>
                <c:pt idx="13537">
                  <c:v>0</c:v>
                </c:pt>
                <c:pt idx="13538">
                  <c:v>0</c:v>
                </c:pt>
                <c:pt idx="13539">
                  <c:v>6.6666669833163335</c:v>
                </c:pt>
                <c:pt idx="13540">
                  <c:v>0</c:v>
                </c:pt>
                <c:pt idx="13541">
                  <c:v>0</c:v>
                </c:pt>
                <c:pt idx="13542">
                  <c:v>0</c:v>
                </c:pt>
                <c:pt idx="13543">
                  <c:v>0</c:v>
                </c:pt>
                <c:pt idx="13544">
                  <c:v>0</c:v>
                </c:pt>
                <c:pt idx="13545">
                  <c:v>6.6666669833163335</c:v>
                </c:pt>
                <c:pt idx="13546">
                  <c:v>0</c:v>
                </c:pt>
                <c:pt idx="13547">
                  <c:v>0</c:v>
                </c:pt>
                <c:pt idx="13548">
                  <c:v>0</c:v>
                </c:pt>
                <c:pt idx="13549">
                  <c:v>0</c:v>
                </c:pt>
                <c:pt idx="13550">
                  <c:v>0</c:v>
                </c:pt>
                <c:pt idx="13551">
                  <c:v>6.6666669833163335</c:v>
                </c:pt>
                <c:pt idx="13552">
                  <c:v>0</c:v>
                </c:pt>
                <c:pt idx="13553">
                  <c:v>0</c:v>
                </c:pt>
                <c:pt idx="13554">
                  <c:v>0</c:v>
                </c:pt>
                <c:pt idx="13555">
                  <c:v>0</c:v>
                </c:pt>
                <c:pt idx="13556">
                  <c:v>0</c:v>
                </c:pt>
                <c:pt idx="13557">
                  <c:v>0</c:v>
                </c:pt>
                <c:pt idx="13558">
                  <c:v>6.6666669833163335</c:v>
                </c:pt>
                <c:pt idx="13559">
                  <c:v>0</c:v>
                </c:pt>
                <c:pt idx="13560">
                  <c:v>0</c:v>
                </c:pt>
                <c:pt idx="13561">
                  <c:v>0</c:v>
                </c:pt>
                <c:pt idx="13562">
                  <c:v>0</c:v>
                </c:pt>
                <c:pt idx="13563">
                  <c:v>0</c:v>
                </c:pt>
                <c:pt idx="13564">
                  <c:v>0</c:v>
                </c:pt>
                <c:pt idx="13565">
                  <c:v>6.6666669833163335</c:v>
                </c:pt>
                <c:pt idx="13566">
                  <c:v>0</c:v>
                </c:pt>
                <c:pt idx="13567">
                  <c:v>0</c:v>
                </c:pt>
                <c:pt idx="13568">
                  <c:v>0</c:v>
                </c:pt>
                <c:pt idx="13569">
                  <c:v>0</c:v>
                </c:pt>
                <c:pt idx="13570">
                  <c:v>0</c:v>
                </c:pt>
                <c:pt idx="13571">
                  <c:v>0</c:v>
                </c:pt>
                <c:pt idx="13572">
                  <c:v>6.6666669833163335</c:v>
                </c:pt>
                <c:pt idx="13573">
                  <c:v>0</c:v>
                </c:pt>
                <c:pt idx="13574">
                  <c:v>0</c:v>
                </c:pt>
                <c:pt idx="13575">
                  <c:v>0</c:v>
                </c:pt>
                <c:pt idx="13576">
                  <c:v>0</c:v>
                </c:pt>
                <c:pt idx="13577">
                  <c:v>0</c:v>
                </c:pt>
                <c:pt idx="13578">
                  <c:v>0</c:v>
                </c:pt>
                <c:pt idx="13579">
                  <c:v>6.6666669833163335</c:v>
                </c:pt>
                <c:pt idx="13580">
                  <c:v>0</c:v>
                </c:pt>
                <c:pt idx="13581">
                  <c:v>0</c:v>
                </c:pt>
                <c:pt idx="13582">
                  <c:v>0</c:v>
                </c:pt>
                <c:pt idx="13583">
                  <c:v>0</c:v>
                </c:pt>
                <c:pt idx="13584">
                  <c:v>0</c:v>
                </c:pt>
                <c:pt idx="13585">
                  <c:v>0</c:v>
                </c:pt>
                <c:pt idx="13586">
                  <c:v>6.6666669833163335</c:v>
                </c:pt>
                <c:pt idx="13587">
                  <c:v>0</c:v>
                </c:pt>
                <c:pt idx="13588">
                  <c:v>0</c:v>
                </c:pt>
                <c:pt idx="13589">
                  <c:v>0</c:v>
                </c:pt>
                <c:pt idx="13590">
                  <c:v>0</c:v>
                </c:pt>
                <c:pt idx="13591">
                  <c:v>0</c:v>
                </c:pt>
                <c:pt idx="13592">
                  <c:v>6.6666669833163335</c:v>
                </c:pt>
                <c:pt idx="13593">
                  <c:v>0</c:v>
                </c:pt>
                <c:pt idx="13594">
                  <c:v>0</c:v>
                </c:pt>
                <c:pt idx="13595">
                  <c:v>0</c:v>
                </c:pt>
                <c:pt idx="13596">
                  <c:v>0</c:v>
                </c:pt>
                <c:pt idx="13597">
                  <c:v>0</c:v>
                </c:pt>
                <c:pt idx="13598">
                  <c:v>6.6666669833163335</c:v>
                </c:pt>
                <c:pt idx="13599">
                  <c:v>0</c:v>
                </c:pt>
                <c:pt idx="13600">
                  <c:v>0</c:v>
                </c:pt>
                <c:pt idx="13601">
                  <c:v>0</c:v>
                </c:pt>
                <c:pt idx="13602">
                  <c:v>0</c:v>
                </c:pt>
                <c:pt idx="13603">
                  <c:v>6.6666669833163335</c:v>
                </c:pt>
                <c:pt idx="13604">
                  <c:v>0</c:v>
                </c:pt>
                <c:pt idx="13605">
                  <c:v>0</c:v>
                </c:pt>
                <c:pt idx="13606">
                  <c:v>0</c:v>
                </c:pt>
                <c:pt idx="13607">
                  <c:v>0</c:v>
                </c:pt>
                <c:pt idx="13608">
                  <c:v>0</c:v>
                </c:pt>
                <c:pt idx="13609">
                  <c:v>6.6666669833163335</c:v>
                </c:pt>
                <c:pt idx="13610">
                  <c:v>0</c:v>
                </c:pt>
                <c:pt idx="13611">
                  <c:v>0</c:v>
                </c:pt>
                <c:pt idx="13612">
                  <c:v>0</c:v>
                </c:pt>
                <c:pt idx="13613">
                  <c:v>0</c:v>
                </c:pt>
                <c:pt idx="13614">
                  <c:v>0</c:v>
                </c:pt>
                <c:pt idx="13615">
                  <c:v>6.6666669833163335</c:v>
                </c:pt>
                <c:pt idx="13616">
                  <c:v>0</c:v>
                </c:pt>
                <c:pt idx="13617">
                  <c:v>0</c:v>
                </c:pt>
                <c:pt idx="13618">
                  <c:v>0</c:v>
                </c:pt>
                <c:pt idx="13619">
                  <c:v>0</c:v>
                </c:pt>
                <c:pt idx="13620">
                  <c:v>0</c:v>
                </c:pt>
                <c:pt idx="13621">
                  <c:v>6.6666669833163335</c:v>
                </c:pt>
                <c:pt idx="13622">
                  <c:v>0</c:v>
                </c:pt>
                <c:pt idx="13623">
                  <c:v>0</c:v>
                </c:pt>
                <c:pt idx="13624">
                  <c:v>0</c:v>
                </c:pt>
                <c:pt idx="13625">
                  <c:v>0</c:v>
                </c:pt>
                <c:pt idx="13626">
                  <c:v>6.6666669833163335</c:v>
                </c:pt>
                <c:pt idx="13627">
                  <c:v>0</c:v>
                </c:pt>
                <c:pt idx="13628">
                  <c:v>0</c:v>
                </c:pt>
                <c:pt idx="13629">
                  <c:v>0</c:v>
                </c:pt>
                <c:pt idx="13630">
                  <c:v>0</c:v>
                </c:pt>
                <c:pt idx="13631">
                  <c:v>6.6666669833163335</c:v>
                </c:pt>
                <c:pt idx="13632">
                  <c:v>0</c:v>
                </c:pt>
                <c:pt idx="13633">
                  <c:v>0</c:v>
                </c:pt>
                <c:pt idx="13634">
                  <c:v>0</c:v>
                </c:pt>
                <c:pt idx="13635">
                  <c:v>0</c:v>
                </c:pt>
                <c:pt idx="13636">
                  <c:v>6.6666669833163335</c:v>
                </c:pt>
                <c:pt idx="13637">
                  <c:v>0</c:v>
                </c:pt>
                <c:pt idx="13638">
                  <c:v>0</c:v>
                </c:pt>
                <c:pt idx="13639">
                  <c:v>0</c:v>
                </c:pt>
                <c:pt idx="13640">
                  <c:v>0</c:v>
                </c:pt>
                <c:pt idx="13641">
                  <c:v>0</c:v>
                </c:pt>
                <c:pt idx="13642">
                  <c:v>6.6666669833163335</c:v>
                </c:pt>
                <c:pt idx="13643">
                  <c:v>0</c:v>
                </c:pt>
                <c:pt idx="13644">
                  <c:v>0</c:v>
                </c:pt>
                <c:pt idx="13645">
                  <c:v>0</c:v>
                </c:pt>
                <c:pt idx="13646">
                  <c:v>0</c:v>
                </c:pt>
                <c:pt idx="13647">
                  <c:v>0</c:v>
                </c:pt>
                <c:pt idx="13648">
                  <c:v>6.6666669833163335</c:v>
                </c:pt>
                <c:pt idx="13649">
                  <c:v>0</c:v>
                </c:pt>
                <c:pt idx="13650">
                  <c:v>0</c:v>
                </c:pt>
                <c:pt idx="13651">
                  <c:v>0</c:v>
                </c:pt>
                <c:pt idx="13652">
                  <c:v>0</c:v>
                </c:pt>
                <c:pt idx="13653">
                  <c:v>0</c:v>
                </c:pt>
                <c:pt idx="13654">
                  <c:v>6.6666669833163335</c:v>
                </c:pt>
                <c:pt idx="13655">
                  <c:v>0</c:v>
                </c:pt>
                <c:pt idx="13656">
                  <c:v>0</c:v>
                </c:pt>
                <c:pt idx="13657">
                  <c:v>0</c:v>
                </c:pt>
                <c:pt idx="13658">
                  <c:v>0</c:v>
                </c:pt>
                <c:pt idx="13659">
                  <c:v>0</c:v>
                </c:pt>
                <c:pt idx="13660">
                  <c:v>6.6666669833163335</c:v>
                </c:pt>
                <c:pt idx="13661">
                  <c:v>0</c:v>
                </c:pt>
                <c:pt idx="13662">
                  <c:v>0</c:v>
                </c:pt>
                <c:pt idx="13663">
                  <c:v>0</c:v>
                </c:pt>
                <c:pt idx="13664">
                  <c:v>0</c:v>
                </c:pt>
                <c:pt idx="13665">
                  <c:v>0</c:v>
                </c:pt>
                <c:pt idx="13666">
                  <c:v>6.6666669833163335</c:v>
                </c:pt>
                <c:pt idx="13667">
                  <c:v>0</c:v>
                </c:pt>
                <c:pt idx="13668">
                  <c:v>0</c:v>
                </c:pt>
                <c:pt idx="13669">
                  <c:v>0</c:v>
                </c:pt>
                <c:pt idx="13670">
                  <c:v>0</c:v>
                </c:pt>
                <c:pt idx="13671">
                  <c:v>0</c:v>
                </c:pt>
                <c:pt idx="13672">
                  <c:v>0</c:v>
                </c:pt>
                <c:pt idx="13673">
                  <c:v>6.6666669833163335</c:v>
                </c:pt>
                <c:pt idx="13674">
                  <c:v>0</c:v>
                </c:pt>
                <c:pt idx="13675">
                  <c:v>0</c:v>
                </c:pt>
                <c:pt idx="13676">
                  <c:v>0</c:v>
                </c:pt>
                <c:pt idx="13677">
                  <c:v>0</c:v>
                </c:pt>
                <c:pt idx="13678">
                  <c:v>0</c:v>
                </c:pt>
                <c:pt idx="13679">
                  <c:v>0</c:v>
                </c:pt>
                <c:pt idx="13680">
                  <c:v>6.6666669833163335</c:v>
                </c:pt>
                <c:pt idx="13681">
                  <c:v>0</c:v>
                </c:pt>
                <c:pt idx="13682">
                  <c:v>0</c:v>
                </c:pt>
                <c:pt idx="13683">
                  <c:v>0</c:v>
                </c:pt>
                <c:pt idx="13684">
                  <c:v>0</c:v>
                </c:pt>
                <c:pt idx="13685">
                  <c:v>0</c:v>
                </c:pt>
                <c:pt idx="13686">
                  <c:v>0</c:v>
                </c:pt>
                <c:pt idx="13687">
                  <c:v>6.6666669833163335</c:v>
                </c:pt>
                <c:pt idx="13688">
                  <c:v>0</c:v>
                </c:pt>
                <c:pt idx="13689">
                  <c:v>0</c:v>
                </c:pt>
                <c:pt idx="13690">
                  <c:v>0</c:v>
                </c:pt>
                <c:pt idx="13691">
                  <c:v>0</c:v>
                </c:pt>
                <c:pt idx="13692">
                  <c:v>0</c:v>
                </c:pt>
                <c:pt idx="13693">
                  <c:v>0</c:v>
                </c:pt>
                <c:pt idx="13694">
                  <c:v>6.6666669833163335</c:v>
                </c:pt>
                <c:pt idx="13695">
                  <c:v>0</c:v>
                </c:pt>
                <c:pt idx="13696">
                  <c:v>0</c:v>
                </c:pt>
                <c:pt idx="13697">
                  <c:v>0</c:v>
                </c:pt>
                <c:pt idx="13698">
                  <c:v>0</c:v>
                </c:pt>
                <c:pt idx="13699">
                  <c:v>0</c:v>
                </c:pt>
                <c:pt idx="13700">
                  <c:v>0</c:v>
                </c:pt>
                <c:pt idx="13701">
                  <c:v>6.6666669833163335</c:v>
                </c:pt>
                <c:pt idx="13702">
                  <c:v>0</c:v>
                </c:pt>
                <c:pt idx="13703">
                  <c:v>0</c:v>
                </c:pt>
                <c:pt idx="13704">
                  <c:v>0</c:v>
                </c:pt>
                <c:pt idx="13705">
                  <c:v>0</c:v>
                </c:pt>
                <c:pt idx="13706">
                  <c:v>0</c:v>
                </c:pt>
                <c:pt idx="13707">
                  <c:v>6.6666669833163335</c:v>
                </c:pt>
                <c:pt idx="13708">
                  <c:v>0</c:v>
                </c:pt>
                <c:pt idx="13709">
                  <c:v>0</c:v>
                </c:pt>
                <c:pt idx="13710">
                  <c:v>0</c:v>
                </c:pt>
                <c:pt idx="13711">
                  <c:v>0</c:v>
                </c:pt>
                <c:pt idx="13712">
                  <c:v>0</c:v>
                </c:pt>
                <c:pt idx="13713">
                  <c:v>0</c:v>
                </c:pt>
                <c:pt idx="13714">
                  <c:v>0</c:v>
                </c:pt>
                <c:pt idx="13715">
                  <c:v>6.6666669833163335</c:v>
                </c:pt>
                <c:pt idx="13716">
                  <c:v>0</c:v>
                </c:pt>
                <c:pt idx="13717">
                  <c:v>0</c:v>
                </c:pt>
                <c:pt idx="13718">
                  <c:v>0</c:v>
                </c:pt>
                <c:pt idx="13719">
                  <c:v>0</c:v>
                </c:pt>
                <c:pt idx="13720">
                  <c:v>0</c:v>
                </c:pt>
                <c:pt idx="13721">
                  <c:v>0</c:v>
                </c:pt>
                <c:pt idx="13722">
                  <c:v>0</c:v>
                </c:pt>
                <c:pt idx="13723">
                  <c:v>0</c:v>
                </c:pt>
                <c:pt idx="13724">
                  <c:v>6.6666669833163335</c:v>
                </c:pt>
                <c:pt idx="13725">
                  <c:v>0</c:v>
                </c:pt>
                <c:pt idx="13726">
                  <c:v>0</c:v>
                </c:pt>
                <c:pt idx="13727">
                  <c:v>0</c:v>
                </c:pt>
                <c:pt idx="13728">
                  <c:v>0</c:v>
                </c:pt>
                <c:pt idx="13729">
                  <c:v>0</c:v>
                </c:pt>
                <c:pt idx="13730">
                  <c:v>0</c:v>
                </c:pt>
                <c:pt idx="13731">
                  <c:v>0</c:v>
                </c:pt>
                <c:pt idx="13732">
                  <c:v>0</c:v>
                </c:pt>
                <c:pt idx="13733">
                  <c:v>6.6666669833163335</c:v>
                </c:pt>
                <c:pt idx="13734">
                  <c:v>0</c:v>
                </c:pt>
                <c:pt idx="13735">
                  <c:v>0</c:v>
                </c:pt>
                <c:pt idx="13736">
                  <c:v>0</c:v>
                </c:pt>
                <c:pt idx="13737">
                  <c:v>0</c:v>
                </c:pt>
                <c:pt idx="13738">
                  <c:v>0</c:v>
                </c:pt>
                <c:pt idx="13739">
                  <c:v>0</c:v>
                </c:pt>
                <c:pt idx="13740">
                  <c:v>0</c:v>
                </c:pt>
                <c:pt idx="13741">
                  <c:v>0</c:v>
                </c:pt>
                <c:pt idx="13742">
                  <c:v>6.6666669833163335</c:v>
                </c:pt>
                <c:pt idx="13743">
                  <c:v>0</c:v>
                </c:pt>
                <c:pt idx="13744">
                  <c:v>0</c:v>
                </c:pt>
                <c:pt idx="13745">
                  <c:v>0</c:v>
                </c:pt>
                <c:pt idx="13746">
                  <c:v>0</c:v>
                </c:pt>
                <c:pt idx="13747">
                  <c:v>0</c:v>
                </c:pt>
                <c:pt idx="13748">
                  <c:v>0</c:v>
                </c:pt>
                <c:pt idx="13749">
                  <c:v>0</c:v>
                </c:pt>
                <c:pt idx="13750">
                  <c:v>0</c:v>
                </c:pt>
                <c:pt idx="13751">
                  <c:v>0</c:v>
                </c:pt>
                <c:pt idx="13752">
                  <c:v>0</c:v>
                </c:pt>
                <c:pt idx="13753">
                  <c:v>6.6666669833163335</c:v>
                </c:pt>
                <c:pt idx="13754">
                  <c:v>0</c:v>
                </c:pt>
                <c:pt idx="13755">
                  <c:v>0</c:v>
                </c:pt>
                <c:pt idx="13756">
                  <c:v>0</c:v>
                </c:pt>
                <c:pt idx="13757">
                  <c:v>0</c:v>
                </c:pt>
                <c:pt idx="13758">
                  <c:v>0</c:v>
                </c:pt>
                <c:pt idx="13759">
                  <c:v>0</c:v>
                </c:pt>
                <c:pt idx="13760">
                  <c:v>0</c:v>
                </c:pt>
                <c:pt idx="13761">
                  <c:v>0</c:v>
                </c:pt>
                <c:pt idx="13762">
                  <c:v>0</c:v>
                </c:pt>
                <c:pt idx="13763">
                  <c:v>0</c:v>
                </c:pt>
                <c:pt idx="13764">
                  <c:v>6.6666669833163335</c:v>
                </c:pt>
                <c:pt idx="13765">
                  <c:v>0</c:v>
                </c:pt>
                <c:pt idx="13766">
                  <c:v>0</c:v>
                </c:pt>
                <c:pt idx="13767">
                  <c:v>0</c:v>
                </c:pt>
                <c:pt idx="13768">
                  <c:v>0</c:v>
                </c:pt>
                <c:pt idx="13769">
                  <c:v>0</c:v>
                </c:pt>
                <c:pt idx="13770">
                  <c:v>0</c:v>
                </c:pt>
                <c:pt idx="13771">
                  <c:v>0</c:v>
                </c:pt>
                <c:pt idx="13772">
                  <c:v>0</c:v>
                </c:pt>
                <c:pt idx="13773">
                  <c:v>0</c:v>
                </c:pt>
                <c:pt idx="13774">
                  <c:v>0</c:v>
                </c:pt>
                <c:pt idx="13775">
                  <c:v>6.6666669833163335</c:v>
                </c:pt>
                <c:pt idx="13776">
                  <c:v>0</c:v>
                </c:pt>
                <c:pt idx="13777">
                  <c:v>0</c:v>
                </c:pt>
                <c:pt idx="13778">
                  <c:v>0</c:v>
                </c:pt>
                <c:pt idx="13779">
                  <c:v>0</c:v>
                </c:pt>
                <c:pt idx="13780">
                  <c:v>0</c:v>
                </c:pt>
                <c:pt idx="13781">
                  <c:v>0</c:v>
                </c:pt>
                <c:pt idx="13782">
                  <c:v>0</c:v>
                </c:pt>
                <c:pt idx="13783">
                  <c:v>0</c:v>
                </c:pt>
                <c:pt idx="13784">
                  <c:v>0</c:v>
                </c:pt>
                <c:pt idx="13785">
                  <c:v>6.6666669833163335</c:v>
                </c:pt>
                <c:pt idx="13786">
                  <c:v>0</c:v>
                </c:pt>
                <c:pt idx="13787">
                  <c:v>0</c:v>
                </c:pt>
                <c:pt idx="13788">
                  <c:v>0</c:v>
                </c:pt>
                <c:pt idx="13789">
                  <c:v>0</c:v>
                </c:pt>
                <c:pt idx="13790">
                  <c:v>0</c:v>
                </c:pt>
                <c:pt idx="13791">
                  <c:v>0</c:v>
                </c:pt>
                <c:pt idx="13792">
                  <c:v>0</c:v>
                </c:pt>
                <c:pt idx="13793">
                  <c:v>0</c:v>
                </c:pt>
                <c:pt idx="13794">
                  <c:v>0</c:v>
                </c:pt>
                <c:pt idx="13795">
                  <c:v>0</c:v>
                </c:pt>
                <c:pt idx="13796">
                  <c:v>6.6666669833163335</c:v>
                </c:pt>
                <c:pt idx="13797">
                  <c:v>0</c:v>
                </c:pt>
                <c:pt idx="13798">
                  <c:v>0</c:v>
                </c:pt>
                <c:pt idx="13799">
                  <c:v>0</c:v>
                </c:pt>
                <c:pt idx="13800">
                  <c:v>0</c:v>
                </c:pt>
                <c:pt idx="13801">
                  <c:v>0</c:v>
                </c:pt>
                <c:pt idx="13802">
                  <c:v>0</c:v>
                </c:pt>
                <c:pt idx="13803">
                  <c:v>0</c:v>
                </c:pt>
                <c:pt idx="13804">
                  <c:v>0</c:v>
                </c:pt>
                <c:pt idx="13805">
                  <c:v>6.6666669833163335</c:v>
                </c:pt>
                <c:pt idx="13806">
                  <c:v>0</c:v>
                </c:pt>
                <c:pt idx="13807">
                  <c:v>0</c:v>
                </c:pt>
                <c:pt idx="13808">
                  <c:v>0</c:v>
                </c:pt>
                <c:pt idx="13809">
                  <c:v>0</c:v>
                </c:pt>
                <c:pt idx="13810">
                  <c:v>0</c:v>
                </c:pt>
                <c:pt idx="13811">
                  <c:v>0</c:v>
                </c:pt>
                <c:pt idx="13812">
                  <c:v>0</c:v>
                </c:pt>
                <c:pt idx="13813">
                  <c:v>0</c:v>
                </c:pt>
                <c:pt idx="13814">
                  <c:v>6.6666669833163335</c:v>
                </c:pt>
                <c:pt idx="13815">
                  <c:v>0</c:v>
                </c:pt>
                <c:pt idx="13816">
                  <c:v>0</c:v>
                </c:pt>
                <c:pt idx="13817">
                  <c:v>0</c:v>
                </c:pt>
                <c:pt idx="13818">
                  <c:v>0</c:v>
                </c:pt>
                <c:pt idx="13819">
                  <c:v>0</c:v>
                </c:pt>
                <c:pt idx="13820">
                  <c:v>0</c:v>
                </c:pt>
                <c:pt idx="13821">
                  <c:v>0</c:v>
                </c:pt>
                <c:pt idx="13822">
                  <c:v>0</c:v>
                </c:pt>
                <c:pt idx="13823">
                  <c:v>6.6666669833163335</c:v>
                </c:pt>
                <c:pt idx="13824">
                  <c:v>0</c:v>
                </c:pt>
                <c:pt idx="13825">
                  <c:v>0</c:v>
                </c:pt>
                <c:pt idx="13826">
                  <c:v>0</c:v>
                </c:pt>
                <c:pt idx="13827">
                  <c:v>0</c:v>
                </c:pt>
                <c:pt idx="13828">
                  <c:v>0</c:v>
                </c:pt>
                <c:pt idx="13829">
                  <c:v>0</c:v>
                </c:pt>
                <c:pt idx="13830">
                  <c:v>0</c:v>
                </c:pt>
                <c:pt idx="13831">
                  <c:v>0</c:v>
                </c:pt>
                <c:pt idx="13832">
                  <c:v>0</c:v>
                </c:pt>
                <c:pt idx="13833">
                  <c:v>6.6666669833163335</c:v>
                </c:pt>
                <c:pt idx="13834">
                  <c:v>0</c:v>
                </c:pt>
                <c:pt idx="13835">
                  <c:v>0</c:v>
                </c:pt>
                <c:pt idx="13836">
                  <c:v>0</c:v>
                </c:pt>
                <c:pt idx="13837">
                  <c:v>0</c:v>
                </c:pt>
                <c:pt idx="13838">
                  <c:v>0</c:v>
                </c:pt>
                <c:pt idx="13839">
                  <c:v>0</c:v>
                </c:pt>
                <c:pt idx="13840">
                  <c:v>0</c:v>
                </c:pt>
                <c:pt idx="13841">
                  <c:v>0</c:v>
                </c:pt>
                <c:pt idx="13842">
                  <c:v>0</c:v>
                </c:pt>
                <c:pt idx="13843">
                  <c:v>0</c:v>
                </c:pt>
                <c:pt idx="13844">
                  <c:v>6.6666669833163335</c:v>
                </c:pt>
                <c:pt idx="13845">
                  <c:v>0</c:v>
                </c:pt>
                <c:pt idx="13846">
                  <c:v>0</c:v>
                </c:pt>
                <c:pt idx="13847">
                  <c:v>0</c:v>
                </c:pt>
                <c:pt idx="13848">
                  <c:v>0</c:v>
                </c:pt>
                <c:pt idx="13849">
                  <c:v>0</c:v>
                </c:pt>
                <c:pt idx="13850">
                  <c:v>0</c:v>
                </c:pt>
                <c:pt idx="13851">
                  <c:v>0</c:v>
                </c:pt>
                <c:pt idx="13852">
                  <c:v>0</c:v>
                </c:pt>
                <c:pt idx="13853">
                  <c:v>0</c:v>
                </c:pt>
                <c:pt idx="13854">
                  <c:v>0</c:v>
                </c:pt>
                <c:pt idx="13855">
                  <c:v>0</c:v>
                </c:pt>
                <c:pt idx="13856">
                  <c:v>6.6666669833163335</c:v>
                </c:pt>
                <c:pt idx="13857">
                  <c:v>0</c:v>
                </c:pt>
                <c:pt idx="13858">
                  <c:v>0</c:v>
                </c:pt>
                <c:pt idx="13859">
                  <c:v>0</c:v>
                </c:pt>
                <c:pt idx="13860">
                  <c:v>0</c:v>
                </c:pt>
                <c:pt idx="13861">
                  <c:v>0</c:v>
                </c:pt>
                <c:pt idx="13862">
                  <c:v>0</c:v>
                </c:pt>
                <c:pt idx="13863">
                  <c:v>0</c:v>
                </c:pt>
                <c:pt idx="13864">
                  <c:v>0</c:v>
                </c:pt>
                <c:pt idx="13865">
                  <c:v>0</c:v>
                </c:pt>
                <c:pt idx="13866">
                  <c:v>0</c:v>
                </c:pt>
                <c:pt idx="13867">
                  <c:v>6.6666669833163335</c:v>
                </c:pt>
                <c:pt idx="13868">
                  <c:v>0</c:v>
                </c:pt>
                <c:pt idx="13869">
                  <c:v>0</c:v>
                </c:pt>
                <c:pt idx="13870">
                  <c:v>0</c:v>
                </c:pt>
                <c:pt idx="13871">
                  <c:v>0</c:v>
                </c:pt>
                <c:pt idx="13872">
                  <c:v>0</c:v>
                </c:pt>
                <c:pt idx="13873">
                  <c:v>0</c:v>
                </c:pt>
                <c:pt idx="13874">
                  <c:v>0</c:v>
                </c:pt>
                <c:pt idx="13875">
                  <c:v>0</c:v>
                </c:pt>
                <c:pt idx="13876">
                  <c:v>0</c:v>
                </c:pt>
                <c:pt idx="13877">
                  <c:v>0</c:v>
                </c:pt>
                <c:pt idx="13878">
                  <c:v>0</c:v>
                </c:pt>
                <c:pt idx="13879">
                  <c:v>6.6666669833163335</c:v>
                </c:pt>
                <c:pt idx="13880">
                  <c:v>0</c:v>
                </c:pt>
                <c:pt idx="13881">
                  <c:v>0</c:v>
                </c:pt>
                <c:pt idx="13882">
                  <c:v>0</c:v>
                </c:pt>
                <c:pt idx="13883">
                  <c:v>0</c:v>
                </c:pt>
                <c:pt idx="13884">
                  <c:v>0</c:v>
                </c:pt>
                <c:pt idx="13885">
                  <c:v>0</c:v>
                </c:pt>
                <c:pt idx="13886">
                  <c:v>0</c:v>
                </c:pt>
                <c:pt idx="13887">
                  <c:v>0</c:v>
                </c:pt>
                <c:pt idx="13888">
                  <c:v>0</c:v>
                </c:pt>
                <c:pt idx="13889">
                  <c:v>0</c:v>
                </c:pt>
                <c:pt idx="13890">
                  <c:v>0</c:v>
                </c:pt>
                <c:pt idx="13891">
                  <c:v>6.6666669833163335</c:v>
                </c:pt>
                <c:pt idx="13892">
                  <c:v>0</c:v>
                </c:pt>
                <c:pt idx="13893">
                  <c:v>0</c:v>
                </c:pt>
                <c:pt idx="13894">
                  <c:v>0</c:v>
                </c:pt>
                <c:pt idx="13895">
                  <c:v>0</c:v>
                </c:pt>
                <c:pt idx="13896">
                  <c:v>0</c:v>
                </c:pt>
                <c:pt idx="13897">
                  <c:v>0</c:v>
                </c:pt>
                <c:pt idx="13898">
                  <c:v>0</c:v>
                </c:pt>
                <c:pt idx="13899">
                  <c:v>0</c:v>
                </c:pt>
                <c:pt idx="13900">
                  <c:v>6.6666669833163335</c:v>
                </c:pt>
                <c:pt idx="13901">
                  <c:v>0</c:v>
                </c:pt>
                <c:pt idx="13902">
                  <c:v>0</c:v>
                </c:pt>
                <c:pt idx="13903">
                  <c:v>0</c:v>
                </c:pt>
                <c:pt idx="13904">
                  <c:v>0</c:v>
                </c:pt>
                <c:pt idx="13905">
                  <c:v>0</c:v>
                </c:pt>
                <c:pt idx="13906">
                  <c:v>0</c:v>
                </c:pt>
                <c:pt idx="13907">
                  <c:v>0</c:v>
                </c:pt>
                <c:pt idx="13908">
                  <c:v>0</c:v>
                </c:pt>
                <c:pt idx="13909">
                  <c:v>6.6666669833163335</c:v>
                </c:pt>
                <c:pt idx="13910">
                  <c:v>0</c:v>
                </c:pt>
                <c:pt idx="13911">
                  <c:v>0</c:v>
                </c:pt>
                <c:pt idx="13912">
                  <c:v>0</c:v>
                </c:pt>
                <c:pt idx="13913">
                  <c:v>0</c:v>
                </c:pt>
                <c:pt idx="13914">
                  <c:v>0</c:v>
                </c:pt>
                <c:pt idx="13915">
                  <c:v>0</c:v>
                </c:pt>
                <c:pt idx="13916">
                  <c:v>0</c:v>
                </c:pt>
                <c:pt idx="13917">
                  <c:v>0</c:v>
                </c:pt>
                <c:pt idx="13918">
                  <c:v>0</c:v>
                </c:pt>
                <c:pt idx="13919">
                  <c:v>0</c:v>
                </c:pt>
                <c:pt idx="13920">
                  <c:v>6.6666669833163335</c:v>
                </c:pt>
                <c:pt idx="13921">
                  <c:v>0</c:v>
                </c:pt>
                <c:pt idx="13922">
                  <c:v>0</c:v>
                </c:pt>
                <c:pt idx="13923">
                  <c:v>0</c:v>
                </c:pt>
                <c:pt idx="13924">
                  <c:v>0</c:v>
                </c:pt>
                <c:pt idx="13925">
                  <c:v>0</c:v>
                </c:pt>
                <c:pt idx="13926">
                  <c:v>0</c:v>
                </c:pt>
                <c:pt idx="13927">
                  <c:v>0</c:v>
                </c:pt>
                <c:pt idx="13928">
                  <c:v>0</c:v>
                </c:pt>
                <c:pt idx="13929">
                  <c:v>0</c:v>
                </c:pt>
                <c:pt idx="13930">
                  <c:v>0</c:v>
                </c:pt>
                <c:pt idx="13931">
                  <c:v>6.6666669833163335</c:v>
                </c:pt>
                <c:pt idx="13932">
                  <c:v>0</c:v>
                </c:pt>
                <c:pt idx="13933">
                  <c:v>0</c:v>
                </c:pt>
                <c:pt idx="13934">
                  <c:v>0</c:v>
                </c:pt>
                <c:pt idx="13935">
                  <c:v>0</c:v>
                </c:pt>
                <c:pt idx="13936">
                  <c:v>0</c:v>
                </c:pt>
                <c:pt idx="13937">
                  <c:v>0</c:v>
                </c:pt>
                <c:pt idx="13938">
                  <c:v>0</c:v>
                </c:pt>
                <c:pt idx="13939">
                  <c:v>0</c:v>
                </c:pt>
                <c:pt idx="13940">
                  <c:v>0</c:v>
                </c:pt>
                <c:pt idx="13941">
                  <c:v>0</c:v>
                </c:pt>
                <c:pt idx="13942">
                  <c:v>0</c:v>
                </c:pt>
                <c:pt idx="13943">
                  <c:v>6.6666669833163335</c:v>
                </c:pt>
                <c:pt idx="13944">
                  <c:v>0</c:v>
                </c:pt>
                <c:pt idx="13945">
                  <c:v>0</c:v>
                </c:pt>
                <c:pt idx="13946">
                  <c:v>0</c:v>
                </c:pt>
                <c:pt idx="13947">
                  <c:v>0</c:v>
                </c:pt>
                <c:pt idx="13948">
                  <c:v>0</c:v>
                </c:pt>
                <c:pt idx="13949">
                  <c:v>0</c:v>
                </c:pt>
                <c:pt idx="13950">
                  <c:v>0</c:v>
                </c:pt>
                <c:pt idx="13951">
                  <c:v>0</c:v>
                </c:pt>
                <c:pt idx="13952">
                  <c:v>0</c:v>
                </c:pt>
                <c:pt idx="13953">
                  <c:v>0</c:v>
                </c:pt>
                <c:pt idx="13954">
                  <c:v>0</c:v>
                </c:pt>
                <c:pt idx="13955">
                  <c:v>0</c:v>
                </c:pt>
                <c:pt idx="13956">
                  <c:v>6.6666669833163335</c:v>
                </c:pt>
                <c:pt idx="13957">
                  <c:v>0</c:v>
                </c:pt>
                <c:pt idx="13958">
                  <c:v>0</c:v>
                </c:pt>
                <c:pt idx="13959">
                  <c:v>0</c:v>
                </c:pt>
                <c:pt idx="13960">
                  <c:v>0</c:v>
                </c:pt>
                <c:pt idx="13961">
                  <c:v>0</c:v>
                </c:pt>
                <c:pt idx="13962">
                  <c:v>0</c:v>
                </c:pt>
                <c:pt idx="13963">
                  <c:v>0</c:v>
                </c:pt>
                <c:pt idx="13964">
                  <c:v>0</c:v>
                </c:pt>
                <c:pt idx="13965">
                  <c:v>0</c:v>
                </c:pt>
                <c:pt idx="13966">
                  <c:v>0</c:v>
                </c:pt>
                <c:pt idx="13967">
                  <c:v>0</c:v>
                </c:pt>
                <c:pt idx="13968">
                  <c:v>0</c:v>
                </c:pt>
                <c:pt idx="13969">
                  <c:v>6.6666669833163335</c:v>
                </c:pt>
                <c:pt idx="13970">
                  <c:v>0</c:v>
                </c:pt>
                <c:pt idx="13971">
                  <c:v>0</c:v>
                </c:pt>
                <c:pt idx="13972">
                  <c:v>0</c:v>
                </c:pt>
                <c:pt idx="13973">
                  <c:v>0</c:v>
                </c:pt>
                <c:pt idx="13974">
                  <c:v>0</c:v>
                </c:pt>
                <c:pt idx="13975">
                  <c:v>0</c:v>
                </c:pt>
                <c:pt idx="13976">
                  <c:v>0</c:v>
                </c:pt>
                <c:pt idx="13977">
                  <c:v>0</c:v>
                </c:pt>
                <c:pt idx="13978">
                  <c:v>0</c:v>
                </c:pt>
                <c:pt idx="13979">
                  <c:v>0</c:v>
                </c:pt>
                <c:pt idx="13980">
                  <c:v>6.6666669833163335</c:v>
                </c:pt>
                <c:pt idx="13981">
                  <c:v>0</c:v>
                </c:pt>
                <c:pt idx="13982">
                  <c:v>0</c:v>
                </c:pt>
                <c:pt idx="13983">
                  <c:v>0</c:v>
                </c:pt>
                <c:pt idx="13984">
                  <c:v>0</c:v>
                </c:pt>
                <c:pt idx="13985">
                  <c:v>0</c:v>
                </c:pt>
                <c:pt idx="13986">
                  <c:v>0</c:v>
                </c:pt>
                <c:pt idx="13987">
                  <c:v>0</c:v>
                </c:pt>
                <c:pt idx="13988">
                  <c:v>0</c:v>
                </c:pt>
                <c:pt idx="13989">
                  <c:v>0</c:v>
                </c:pt>
                <c:pt idx="13990">
                  <c:v>0</c:v>
                </c:pt>
                <c:pt idx="13991">
                  <c:v>6.6666669833163335</c:v>
                </c:pt>
                <c:pt idx="13992">
                  <c:v>0</c:v>
                </c:pt>
                <c:pt idx="13993">
                  <c:v>0</c:v>
                </c:pt>
                <c:pt idx="13994">
                  <c:v>0</c:v>
                </c:pt>
                <c:pt idx="13995">
                  <c:v>0</c:v>
                </c:pt>
                <c:pt idx="13996">
                  <c:v>0</c:v>
                </c:pt>
                <c:pt idx="13997">
                  <c:v>0</c:v>
                </c:pt>
                <c:pt idx="13998">
                  <c:v>0</c:v>
                </c:pt>
                <c:pt idx="13999">
                  <c:v>0</c:v>
                </c:pt>
                <c:pt idx="14000">
                  <c:v>0</c:v>
                </c:pt>
                <c:pt idx="14001">
                  <c:v>0</c:v>
                </c:pt>
                <c:pt idx="14002" formatCode="General">
                  <c:v>6.6666669829999998</c:v>
                </c:pt>
                <c:pt idx="14003" formatCode="General">
                  <c:v>0</c:v>
                </c:pt>
                <c:pt idx="14004" formatCode="General">
                  <c:v>0</c:v>
                </c:pt>
                <c:pt idx="14005" formatCode="General">
                  <c:v>0</c:v>
                </c:pt>
                <c:pt idx="14006" formatCode="General">
                  <c:v>0</c:v>
                </c:pt>
                <c:pt idx="14007" formatCode="General">
                  <c:v>0</c:v>
                </c:pt>
                <c:pt idx="14008" formatCode="General">
                  <c:v>0</c:v>
                </c:pt>
                <c:pt idx="14009" formatCode="General">
                  <c:v>0</c:v>
                </c:pt>
                <c:pt idx="14010" formatCode="General">
                  <c:v>0</c:v>
                </c:pt>
                <c:pt idx="14011" formatCode="General">
                  <c:v>0</c:v>
                </c:pt>
                <c:pt idx="14012" formatCode="General">
                  <c:v>0</c:v>
                </c:pt>
                <c:pt idx="14013" formatCode="General">
                  <c:v>0</c:v>
                </c:pt>
                <c:pt idx="14014" formatCode="General">
                  <c:v>6.6666669829999998</c:v>
                </c:pt>
                <c:pt idx="14015" formatCode="General">
                  <c:v>0</c:v>
                </c:pt>
                <c:pt idx="14016" formatCode="General">
                  <c:v>0</c:v>
                </c:pt>
                <c:pt idx="14017" formatCode="General">
                  <c:v>0</c:v>
                </c:pt>
                <c:pt idx="14018" formatCode="General">
                  <c:v>0</c:v>
                </c:pt>
                <c:pt idx="14019" formatCode="General">
                  <c:v>0</c:v>
                </c:pt>
                <c:pt idx="14020" formatCode="General">
                  <c:v>0</c:v>
                </c:pt>
                <c:pt idx="14021" formatCode="General">
                  <c:v>0</c:v>
                </c:pt>
                <c:pt idx="14022" formatCode="General">
                  <c:v>0</c:v>
                </c:pt>
                <c:pt idx="14023" formatCode="General">
                  <c:v>6.6666669829999998</c:v>
                </c:pt>
                <c:pt idx="14024" formatCode="General">
                  <c:v>0</c:v>
                </c:pt>
                <c:pt idx="14025" formatCode="General">
                  <c:v>0</c:v>
                </c:pt>
                <c:pt idx="14026" formatCode="General">
                  <c:v>0</c:v>
                </c:pt>
                <c:pt idx="14027" formatCode="General">
                  <c:v>0</c:v>
                </c:pt>
                <c:pt idx="14028" formatCode="General">
                  <c:v>0</c:v>
                </c:pt>
                <c:pt idx="14029" formatCode="General">
                  <c:v>0</c:v>
                </c:pt>
                <c:pt idx="14030" formatCode="General">
                  <c:v>0</c:v>
                </c:pt>
                <c:pt idx="14031" formatCode="General">
                  <c:v>0</c:v>
                </c:pt>
                <c:pt idx="14032" formatCode="General">
                  <c:v>0</c:v>
                </c:pt>
                <c:pt idx="14033" formatCode="General">
                  <c:v>0</c:v>
                </c:pt>
                <c:pt idx="14034" formatCode="General">
                  <c:v>6.6666669829999998</c:v>
                </c:pt>
                <c:pt idx="14035" formatCode="General">
                  <c:v>0</c:v>
                </c:pt>
                <c:pt idx="14036" formatCode="General">
                  <c:v>0</c:v>
                </c:pt>
                <c:pt idx="14037" formatCode="General">
                  <c:v>0</c:v>
                </c:pt>
                <c:pt idx="14038" formatCode="General">
                  <c:v>0</c:v>
                </c:pt>
                <c:pt idx="14039" formatCode="General">
                  <c:v>0</c:v>
                </c:pt>
                <c:pt idx="14040" formatCode="General">
                  <c:v>0</c:v>
                </c:pt>
                <c:pt idx="14041" formatCode="General">
                  <c:v>0</c:v>
                </c:pt>
                <c:pt idx="14042" formatCode="General">
                  <c:v>0</c:v>
                </c:pt>
                <c:pt idx="14043" formatCode="General">
                  <c:v>0</c:v>
                </c:pt>
                <c:pt idx="14044" formatCode="General">
                  <c:v>0</c:v>
                </c:pt>
                <c:pt idx="14045" formatCode="General">
                  <c:v>0</c:v>
                </c:pt>
                <c:pt idx="14046" formatCode="General">
                  <c:v>6.6666669829999998</c:v>
                </c:pt>
                <c:pt idx="14047" formatCode="General">
                  <c:v>0</c:v>
                </c:pt>
                <c:pt idx="14048" formatCode="General">
                  <c:v>0</c:v>
                </c:pt>
                <c:pt idx="14049" formatCode="General">
                  <c:v>0</c:v>
                </c:pt>
                <c:pt idx="14050" formatCode="General">
                  <c:v>0</c:v>
                </c:pt>
                <c:pt idx="14051" formatCode="General">
                  <c:v>0</c:v>
                </c:pt>
                <c:pt idx="14052" formatCode="General">
                  <c:v>0</c:v>
                </c:pt>
                <c:pt idx="14053" formatCode="General">
                  <c:v>0</c:v>
                </c:pt>
                <c:pt idx="14054" formatCode="General">
                  <c:v>0</c:v>
                </c:pt>
                <c:pt idx="14055" formatCode="General">
                  <c:v>0</c:v>
                </c:pt>
                <c:pt idx="14056" formatCode="General">
                  <c:v>0</c:v>
                </c:pt>
                <c:pt idx="14057" formatCode="General">
                  <c:v>0</c:v>
                </c:pt>
                <c:pt idx="14058" formatCode="General">
                  <c:v>0</c:v>
                </c:pt>
                <c:pt idx="14059" formatCode="General">
                  <c:v>0</c:v>
                </c:pt>
                <c:pt idx="14060" formatCode="General">
                  <c:v>6.6666669829999998</c:v>
                </c:pt>
                <c:pt idx="14061" formatCode="General">
                  <c:v>0</c:v>
                </c:pt>
                <c:pt idx="14062" formatCode="General">
                  <c:v>0</c:v>
                </c:pt>
                <c:pt idx="14063" formatCode="General">
                  <c:v>0</c:v>
                </c:pt>
                <c:pt idx="14064" formatCode="General">
                  <c:v>0</c:v>
                </c:pt>
                <c:pt idx="14065" formatCode="General">
                  <c:v>0</c:v>
                </c:pt>
                <c:pt idx="14066" formatCode="General">
                  <c:v>0</c:v>
                </c:pt>
                <c:pt idx="14067" formatCode="General">
                  <c:v>0</c:v>
                </c:pt>
                <c:pt idx="14068" formatCode="General">
                  <c:v>0</c:v>
                </c:pt>
                <c:pt idx="14069" formatCode="General">
                  <c:v>0</c:v>
                </c:pt>
                <c:pt idx="14070" formatCode="General">
                  <c:v>0</c:v>
                </c:pt>
                <c:pt idx="14071" formatCode="General">
                  <c:v>0</c:v>
                </c:pt>
                <c:pt idx="14072" formatCode="General">
                  <c:v>0</c:v>
                </c:pt>
                <c:pt idx="14073" formatCode="General">
                  <c:v>6.6666669829999998</c:v>
                </c:pt>
                <c:pt idx="14074" formatCode="General">
                  <c:v>0</c:v>
                </c:pt>
                <c:pt idx="14075" formatCode="General">
                  <c:v>0</c:v>
                </c:pt>
                <c:pt idx="14076" formatCode="General">
                  <c:v>0</c:v>
                </c:pt>
                <c:pt idx="14077" formatCode="General">
                  <c:v>0</c:v>
                </c:pt>
                <c:pt idx="14078" formatCode="General">
                  <c:v>0</c:v>
                </c:pt>
                <c:pt idx="14079" formatCode="General">
                  <c:v>0</c:v>
                </c:pt>
                <c:pt idx="14080" formatCode="General">
                  <c:v>0</c:v>
                </c:pt>
                <c:pt idx="14081" formatCode="General">
                  <c:v>0</c:v>
                </c:pt>
                <c:pt idx="14082" formatCode="General">
                  <c:v>0</c:v>
                </c:pt>
                <c:pt idx="14083" formatCode="General">
                  <c:v>0</c:v>
                </c:pt>
                <c:pt idx="14084" formatCode="General">
                  <c:v>0</c:v>
                </c:pt>
                <c:pt idx="14085" formatCode="General">
                  <c:v>6.6666669829999998</c:v>
                </c:pt>
                <c:pt idx="14086" formatCode="General">
                  <c:v>0</c:v>
                </c:pt>
                <c:pt idx="14087" formatCode="General">
                  <c:v>0</c:v>
                </c:pt>
                <c:pt idx="14088" formatCode="General">
                  <c:v>0</c:v>
                </c:pt>
                <c:pt idx="14089" formatCode="General">
                  <c:v>0</c:v>
                </c:pt>
                <c:pt idx="14090" formatCode="General">
                  <c:v>0</c:v>
                </c:pt>
                <c:pt idx="14091" formatCode="General">
                  <c:v>0</c:v>
                </c:pt>
                <c:pt idx="14092" formatCode="General">
                  <c:v>0</c:v>
                </c:pt>
                <c:pt idx="14093" formatCode="General">
                  <c:v>0</c:v>
                </c:pt>
                <c:pt idx="14094" formatCode="General">
                  <c:v>0</c:v>
                </c:pt>
                <c:pt idx="14095" formatCode="General">
                  <c:v>0</c:v>
                </c:pt>
                <c:pt idx="14096" formatCode="General">
                  <c:v>0</c:v>
                </c:pt>
                <c:pt idx="14097" formatCode="General">
                  <c:v>6.6666669829999998</c:v>
                </c:pt>
                <c:pt idx="14098" formatCode="General">
                  <c:v>0</c:v>
                </c:pt>
                <c:pt idx="14099" formatCode="General">
                  <c:v>0</c:v>
                </c:pt>
                <c:pt idx="14100" formatCode="General">
                  <c:v>0</c:v>
                </c:pt>
                <c:pt idx="14101" formatCode="General">
                  <c:v>0</c:v>
                </c:pt>
                <c:pt idx="14102" formatCode="General">
                  <c:v>0</c:v>
                </c:pt>
                <c:pt idx="14103" formatCode="General">
                  <c:v>0</c:v>
                </c:pt>
                <c:pt idx="14104" formatCode="General">
                  <c:v>0</c:v>
                </c:pt>
                <c:pt idx="14105" formatCode="General">
                  <c:v>0</c:v>
                </c:pt>
                <c:pt idx="14106" formatCode="General">
                  <c:v>0</c:v>
                </c:pt>
                <c:pt idx="14107" formatCode="General">
                  <c:v>0</c:v>
                </c:pt>
                <c:pt idx="14108" formatCode="General">
                  <c:v>0</c:v>
                </c:pt>
                <c:pt idx="14109" formatCode="General">
                  <c:v>0</c:v>
                </c:pt>
                <c:pt idx="14110" formatCode="General">
                  <c:v>6.6666669829999998</c:v>
                </c:pt>
                <c:pt idx="14111" formatCode="General">
                  <c:v>0</c:v>
                </c:pt>
                <c:pt idx="14112" formatCode="General">
                  <c:v>0</c:v>
                </c:pt>
                <c:pt idx="14113" formatCode="General">
                  <c:v>0</c:v>
                </c:pt>
                <c:pt idx="14114" formatCode="General">
                  <c:v>0</c:v>
                </c:pt>
                <c:pt idx="14115" formatCode="General">
                  <c:v>0</c:v>
                </c:pt>
                <c:pt idx="14116" formatCode="General">
                  <c:v>0</c:v>
                </c:pt>
                <c:pt idx="14117" formatCode="General">
                  <c:v>0</c:v>
                </c:pt>
                <c:pt idx="14118" formatCode="General">
                  <c:v>0</c:v>
                </c:pt>
                <c:pt idx="14119" formatCode="General">
                  <c:v>0</c:v>
                </c:pt>
                <c:pt idx="14120" formatCode="General">
                  <c:v>0</c:v>
                </c:pt>
                <c:pt idx="14121" formatCode="General">
                  <c:v>0</c:v>
                </c:pt>
                <c:pt idx="14122" formatCode="General">
                  <c:v>0</c:v>
                </c:pt>
                <c:pt idx="14123" formatCode="General">
                  <c:v>0</c:v>
                </c:pt>
                <c:pt idx="14124" formatCode="General">
                  <c:v>6.6666669829999998</c:v>
                </c:pt>
                <c:pt idx="14125" formatCode="General">
                  <c:v>0</c:v>
                </c:pt>
                <c:pt idx="14126" formatCode="General">
                  <c:v>0</c:v>
                </c:pt>
                <c:pt idx="14127" formatCode="General">
                  <c:v>0</c:v>
                </c:pt>
                <c:pt idx="14128" formatCode="General">
                  <c:v>0</c:v>
                </c:pt>
                <c:pt idx="14129" formatCode="General">
                  <c:v>0</c:v>
                </c:pt>
                <c:pt idx="14130" formatCode="General">
                  <c:v>0</c:v>
                </c:pt>
                <c:pt idx="14131" formatCode="General">
                  <c:v>0</c:v>
                </c:pt>
                <c:pt idx="14132" formatCode="General">
                  <c:v>0</c:v>
                </c:pt>
                <c:pt idx="14133" formatCode="General">
                  <c:v>0</c:v>
                </c:pt>
                <c:pt idx="14134" formatCode="General">
                  <c:v>0</c:v>
                </c:pt>
                <c:pt idx="14135" formatCode="General">
                  <c:v>0</c:v>
                </c:pt>
                <c:pt idx="14136" formatCode="General">
                  <c:v>0</c:v>
                </c:pt>
                <c:pt idx="14137" formatCode="General">
                  <c:v>0</c:v>
                </c:pt>
                <c:pt idx="14138" formatCode="General">
                  <c:v>6.6666669829999998</c:v>
                </c:pt>
                <c:pt idx="14139" formatCode="General">
                  <c:v>0</c:v>
                </c:pt>
                <c:pt idx="14140" formatCode="General">
                  <c:v>0</c:v>
                </c:pt>
                <c:pt idx="14141" formatCode="General">
                  <c:v>0</c:v>
                </c:pt>
                <c:pt idx="14142" formatCode="General">
                  <c:v>0</c:v>
                </c:pt>
                <c:pt idx="14143" formatCode="General">
                  <c:v>0</c:v>
                </c:pt>
                <c:pt idx="14144" formatCode="General">
                  <c:v>0</c:v>
                </c:pt>
                <c:pt idx="14145" formatCode="General">
                  <c:v>0</c:v>
                </c:pt>
                <c:pt idx="14146" formatCode="General">
                  <c:v>0</c:v>
                </c:pt>
                <c:pt idx="14147" formatCode="General">
                  <c:v>0</c:v>
                </c:pt>
                <c:pt idx="14148" formatCode="General">
                  <c:v>0</c:v>
                </c:pt>
                <c:pt idx="14149" formatCode="General">
                  <c:v>0</c:v>
                </c:pt>
                <c:pt idx="14150" formatCode="General">
                  <c:v>0</c:v>
                </c:pt>
                <c:pt idx="14151" formatCode="General">
                  <c:v>6.6666669829999998</c:v>
                </c:pt>
                <c:pt idx="14152" formatCode="General">
                  <c:v>0</c:v>
                </c:pt>
                <c:pt idx="14153" formatCode="General">
                  <c:v>0</c:v>
                </c:pt>
                <c:pt idx="14154" formatCode="General">
                  <c:v>0</c:v>
                </c:pt>
                <c:pt idx="14155" formatCode="General">
                  <c:v>0</c:v>
                </c:pt>
                <c:pt idx="14156" formatCode="General">
                  <c:v>0</c:v>
                </c:pt>
                <c:pt idx="14157" formatCode="General">
                  <c:v>0</c:v>
                </c:pt>
                <c:pt idx="14158" formatCode="General">
                  <c:v>0</c:v>
                </c:pt>
                <c:pt idx="14159" formatCode="General">
                  <c:v>0</c:v>
                </c:pt>
                <c:pt idx="14160" formatCode="General">
                  <c:v>0</c:v>
                </c:pt>
                <c:pt idx="14161" formatCode="General">
                  <c:v>0</c:v>
                </c:pt>
                <c:pt idx="14162" formatCode="General">
                  <c:v>0</c:v>
                </c:pt>
                <c:pt idx="14163" formatCode="General">
                  <c:v>0</c:v>
                </c:pt>
                <c:pt idx="14164" formatCode="General">
                  <c:v>0</c:v>
                </c:pt>
                <c:pt idx="14165" formatCode="General">
                  <c:v>6.6666669829999998</c:v>
                </c:pt>
                <c:pt idx="14166" formatCode="General">
                  <c:v>0</c:v>
                </c:pt>
                <c:pt idx="14167" formatCode="General">
                  <c:v>0</c:v>
                </c:pt>
                <c:pt idx="14168" formatCode="General">
                  <c:v>0</c:v>
                </c:pt>
                <c:pt idx="14169" formatCode="General">
                  <c:v>0</c:v>
                </c:pt>
                <c:pt idx="14170" formatCode="General">
                  <c:v>0</c:v>
                </c:pt>
                <c:pt idx="14171" formatCode="General">
                  <c:v>0</c:v>
                </c:pt>
                <c:pt idx="14172" formatCode="General">
                  <c:v>0</c:v>
                </c:pt>
                <c:pt idx="14173" formatCode="General">
                  <c:v>0</c:v>
                </c:pt>
                <c:pt idx="14174" formatCode="General">
                  <c:v>0</c:v>
                </c:pt>
                <c:pt idx="14175" formatCode="General">
                  <c:v>0</c:v>
                </c:pt>
                <c:pt idx="14176" formatCode="General">
                  <c:v>0</c:v>
                </c:pt>
                <c:pt idx="14177" formatCode="General">
                  <c:v>6.6666669829999998</c:v>
                </c:pt>
                <c:pt idx="14178" formatCode="General">
                  <c:v>0</c:v>
                </c:pt>
                <c:pt idx="14179" formatCode="General">
                  <c:v>0</c:v>
                </c:pt>
                <c:pt idx="14180" formatCode="General">
                  <c:v>0</c:v>
                </c:pt>
                <c:pt idx="14181" formatCode="General">
                  <c:v>0</c:v>
                </c:pt>
                <c:pt idx="14182" formatCode="General">
                  <c:v>0</c:v>
                </c:pt>
                <c:pt idx="14183" formatCode="General">
                  <c:v>0</c:v>
                </c:pt>
                <c:pt idx="14184" formatCode="General">
                  <c:v>0</c:v>
                </c:pt>
                <c:pt idx="14185" formatCode="General">
                  <c:v>0</c:v>
                </c:pt>
                <c:pt idx="14186" formatCode="General">
                  <c:v>0</c:v>
                </c:pt>
                <c:pt idx="14187" formatCode="General">
                  <c:v>0</c:v>
                </c:pt>
                <c:pt idx="14188" formatCode="General">
                  <c:v>0</c:v>
                </c:pt>
                <c:pt idx="14189" formatCode="General">
                  <c:v>6.6666669829999998</c:v>
                </c:pt>
                <c:pt idx="14190" formatCode="General">
                  <c:v>0</c:v>
                </c:pt>
                <c:pt idx="14191" formatCode="General">
                  <c:v>0</c:v>
                </c:pt>
                <c:pt idx="14192" formatCode="General">
                  <c:v>0</c:v>
                </c:pt>
                <c:pt idx="14193" formatCode="General">
                  <c:v>0</c:v>
                </c:pt>
                <c:pt idx="14194" formatCode="General">
                  <c:v>0</c:v>
                </c:pt>
                <c:pt idx="14195" formatCode="General">
                  <c:v>0</c:v>
                </c:pt>
                <c:pt idx="14196" formatCode="General">
                  <c:v>6.6666669829999998</c:v>
                </c:pt>
                <c:pt idx="14197" formatCode="General">
                  <c:v>0</c:v>
                </c:pt>
                <c:pt idx="14198" formatCode="General">
                  <c:v>0</c:v>
                </c:pt>
                <c:pt idx="14199" formatCode="General">
                  <c:v>0</c:v>
                </c:pt>
                <c:pt idx="14200" formatCode="General">
                  <c:v>0</c:v>
                </c:pt>
                <c:pt idx="14201" formatCode="General">
                  <c:v>0</c:v>
                </c:pt>
                <c:pt idx="14202" formatCode="General">
                  <c:v>6.6666669829999998</c:v>
                </c:pt>
                <c:pt idx="14203" formatCode="General">
                  <c:v>0</c:v>
                </c:pt>
                <c:pt idx="14204" formatCode="General">
                  <c:v>0</c:v>
                </c:pt>
                <c:pt idx="14205" formatCode="General">
                  <c:v>0</c:v>
                </c:pt>
                <c:pt idx="14206" formatCode="General">
                  <c:v>0</c:v>
                </c:pt>
                <c:pt idx="14207" formatCode="General">
                  <c:v>0</c:v>
                </c:pt>
                <c:pt idx="14208" formatCode="General">
                  <c:v>0</c:v>
                </c:pt>
                <c:pt idx="14209" formatCode="General">
                  <c:v>0</c:v>
                </c:pt>
                <c:pt idx="14210" formatCode="General">
                  <c:v>6.6666669829999998</c:v>
                </c:pt>
                <c:pt idx="14211" formatCode="General">
                  <c:v>0</c:v>
                </c:pt>
                <c:pt idx="14212" formatCode="General">
                  <c:v>0</c:v>
                </c:pt>
                <c:pt idx="14213" formatCode="General">
                  <c:v>0</c:v>
                </c:pt>
                <c:pt idx="14214" formatCode="General">
                  <c:v>0</c:v>
                </c:pt>
                <c:pt idx="14215" formatCode="General">
                  <c:v>0</c:v>
                </c:pt>
                <c:pt idx="14216" formatCode="General">
                  <c:v>0</c:v>
                </c:pt>
                <c:pt idx="14217" formatCode="General">
                  <c:v>6.6666669829999998</c:v>
                </c:pt>
                <c:pt idx="14218" formatCode="General">
                  <c:v>0</c:v>
                </c:pt>
                <c:pt idx="14219" formatCode="General">
                  <c:v>0</c:v>
                </c:pt>
                <c:pt idx="14220" formatCode="General">
                  <c:v>0</c:v>
                </c:pt>
                <c:pt idx="14221" formatCode="General">
                  <c:v>0</c:v>
                </c:pt>
                <c:pt idx="14222" formatCode="General">
                  <c:v>0</c:v>
                </c:pt>
                <c:pt idx="14223" formatCode="General">
                  <c:v>0</c:v>
                </c:pt>
                <c:pt idx="14224" formatCode="General">
                  <c:v>0</c:v>
                </c:pt>
                <c:pt idx="14225" formatCode="General">
                  <c:v>6.6666669829999998</c:v>
                </c:pt>
                <c:pt idx="14226" formatCode="General">
                  <c:v>0</c:v>
                </c:pt>
                <c:pt idx="14227" formatCode="General">
                  <c:v>0</c:v>
                </c:pt>
                <c:pt idx="14228" formatCode="General">
                  <c:v>0</c:v>
                </c:pt>
                <c:pt idx="14229" formatCode="General">
                  <c:v>0</c:v>
                </c:pt>
                <c:pt idx="14230" formatCode="General">
                  <c:v>33.333335689999998</c:v>
                </c:pt>
                <c:pt idx="14231" formatCode="General">
                  <c:v>26.666667929999999</c:v>
                </c:pt>
                <c:pt idx="14232" formatCode="General">
                  <c:v>46.666671209999997</c:v>
                </c:pt>
                <c:pt idx="14233" formatCode="General">
                  <c:v>46.666671209999997</c:v>
                </c:pt>
                <c:pt idx="14234" formatCode="General">
                  <c:v>40.000003450000001</c:v>
                </c:pt>
                <c:pt idx="14235" formatCode="General">
                  <c:v>33.333335689999998</c:v>
                </c:pt>
                <c:pt idx="14236" formatCode="General">
                  <c:v>26.666667929999999</c:v>
                </c:pt>
                <c:pt idx="14237" formatCode="General">
                  <c:v>20.00000017</c:v>
                </c:pt>
                <c:pt idx="14238" formatCode="General">
                  <c:v>20.00000017</c:v>
                </c:pt>
                <c:pt idx="14239" formatCode="General">
                  <c:v>13.33333397</c:v>
                </c:pt>
                <c:pt idx="14240" formatCode="General">
                  <c:v>20.00000017</c:v>
                </c:pt>
                <c:pt idx="14241" formatCode="General">
                  <c:v>6.6666669829999998</c:v>
                </c:pt>
                <c:pt idx="14242" formatCode="General">
                  <c:v>13.33333397</c:v>
                </c:pt>
                <c:pt idx="14243" formatCode="General">
                  <c:v>13.33333397</c:v>
                </c:pt>
                <c:pt idx="14244" formatCode="General">
                  <c:v>6.6666669829999998</c:v>
                </c:pt>
                <c:pt idx="14245" formatCode="General">
                  <c:v>6.6666669829999998</c:v>
                </c:pt>
                <c:pt idx="14246" formatCode="General">
                  <c:v>13.33333397</c:v>
                </c:pt>
                <c:pt idx="14247" formatCode="General">
                  <c:v>6.6666669829999998</c:v>
                </c:pt>
                <c:pt idx="14248" formatCode="General">
                  <c:v>6.6666669829999998</c:v>
                </c:pt>
                <c:pt idx="14249" formatCode="General">
                  <c:v>6.6666669829999998</c:v>
                </c:pt>
                <c:pt idx="14250" formatCode="General">
                  <c:v>6.6666669829999998</c:v>
                </c:pt>
                <c:pt idx="14251" formatCode="General">
                  <c:v>6.6666669829999998</c:v>
                </c:pt>
                <c:pt idx="14252" formatCode="General">
                  <c:v>6.6666669829999998</c:v>
                </c:pt>
                <c:pt idx="14253" formatCode="General">
                  <c:v>6.6666669829999998</c:v>
                </c:pt>
                <c:pt idx="14254" formatCode="General">
                  <c:v>6.6666669829999998</c:v>
                </c:pt>
                <c:pt idx="14255" formatCode="General">
                  <c:v>6.6666669829999998</c:v>
                </c:pt>
                <c:pt idx="14256" formatCode="General">
                  <c:v>0</c:v>
                </c:pt>
                <c:pt idx="14257" formatCode="General">
                  <c:v>6.6666669829999998</c:v>
                </c:pt>
                <c:pt idx="14258" formatCode="General">
                  <c:v>6.6666669829999998</c:v>
                </c:pt>
                <c:pt idx="14259" formatCode="General">
                  <c:v>6.6666669829999998</c:v>
                </c:pt>
                <c:pt idx="14260" formatCode="General">
                  <c:v>6.6666669829999998</c:v>
                </c:pt>
                <c:pt idx="14261" formatCode="General">
                  <c:v>0</c:v>
                </c:pt>
                <c:pt idx="14262" formatCode="General">
                  <c:v>6.6666669829999998</c:v>
                </c:pt>
                <c:pt idx="14263" formatCode="General">
                  <c:v>6.6666669829999998</c:v>
                </c:pt>
                <c:pt idx="14264" formatCode="General">
                  <c:v>0</c:v>
                </c:pt>
                <c:pt idx="14265" formatCode="General">
                  <c:v>6.6666669829999998</c:v>
                </c:pt>
                <c:pt idx="14266" formatCode="General">
                  <c:v>0</c:v>
                </c:pt>
                <c:pt idx="14267" formatCode="General">
                  <c:v>6.6666669829999998</c:v>
                </c:pt>
                <c:pt idx="14268" formatCode="General">
                  <c:v>6.6666669829999998</c:v>
                </c:pt>
                <c:pt idx="14269" formatCode="General">
                  <c:v>0</c:v>
                </c:pt>
                <c:pt idx="14270" formatCode="General">
                  <c:v>6.6666669829999998</c:v>
                </c:pt>
                <c:pt idx="14271" formatCode="General">
                  <c:v>0</c:v>
                </c:pt>
                <c:pt idx="14272" formatCode="General">
                  <c:v>6.6666669829999998</c:v>
                </c:pt>
                <c:pt idx="14273" formatCode="General">
                  <c:v>0</c:v>
                </c:pt>
                <c:pt idx="14274" formatCode="General">
                  <c:v>6.6666669829999998</c:v>
                </c:pt>
                <c:pt idx="14275" formatCode="General">
                  <c:v>0</c:v>
                </c:pt>
                <c:pt idx="14276" formatCode="General">
                  <c:v>6.6666669829999998</c:v>
                </c:pt>
                <c:pt idx="14277" formatCode="General">
                  <c:v>0</c:v>
                </c:pt>
                <c:pt idx="14278" formatCode="General">
                  <c:v>6.6666669829999998</c:v>
                </c:pt>
                <c:pt idx="14279" formatCode="General">
                  <c:v>0</c:v>
                </c:pt>
                <c:pt idx="14280" formatCode="General">
                  <c:v>6.6666669829999998</c:v>
                </c:pt>
                <c:pt idx="14281" formatCode="General">
                  <c:v>0</c:v>
                </c:pt>
                <c:pt idx="14282" formatCode="General">
                  <c:v>0</c:v>
                </c:pt>
                <c:pt idx="14283" formatCode="General">
                  <c:v>6.6666669829999998</c:v>
                </c:pt>
                <c:pt idx="14284" formatCode="General">
                  <c:v>0</c:v>
                </c:pt>
                <c:pt idx="14285" formatCode="General">
                  <c:v>6.6666669829999998</c:v>
                </c:pt>
                <c:pt idx="14286" formatCode="General">
                  <c:v>0</c:v>
                </c:pt>
                <c:pt idx="14287" formatCode="General">
                  <c:v>0</c:v>
                </c:pt>
                <c:pt idx="14288" formatCode="General">
                  <c:v>6.6666669829999998</c:v>
                </c:pt>
                <c:pt idx="14289" formatCode="General">
                  <c:v>0</c:v>
                </c:pt>
                <c:pt idx="14290" formatCode="General">
                  <c:v>6.6666669829999998</c:v>
                </c:pt>
                <c:pt idx="14291" formatCode="General">
                  <c:v>0</c:v>
                </c:pt>
                <c:pt idx="14292" formatCode="General">
                  <c:v>0</c:v>
                </c:pt>
                <c:pt idx="14293" formatCode="General">
                  <c:v>6.6666669829999998</c:v>
                </c:pt>
                <c:pt idx="14294" formatCode="General">
                  <c:v>0</c:v>
                </c:pt>
                <c:pt idx="14295" formatCode="General">
                  <c:v>6.6666669829999998</c:v>
                </c:pt>
                <c:pt idx="14296" formatCode="General">
                  <c:v>0</c:v>
                </c:pt>
                <c:pt idx="14297" formatCode="General">
                  <c:v>0</c:v>
                </c:pt>
                <c:pt idx="14298" formatCode="General">
                  <c:v>6.6666669829999998</c:v>
                </c:pt>
                <c:pt idx="14299" formatCode="General">
                  <c:v>0</c:v>
                </c:pt>
                <c:pt idx="14300" formatCode="General">
                  <c:v>0</c:v>
                </c:pt>
                <c:pt idx="14301" formatCode="General">
                  <c:v>6.6666669829999998</c:v>
                </c:pt>
                <c:pt idx="14302" formatCode="General">
                  <c:v>0</c:v>
                </c:pt>
                <c:pt idx="14303" formatCode="General">
                  <c:v>0</c:v>
                </c:pt>
                <c:pt idx="14304" formatCode="General">
                  <c:v>6.6666669829999998</c:v>
                </c:pt>
                <c:pt idx="14305" formatCode="General">
                  <c:v>0</c:v>
                </c:pt>
                <c:pt idx="14306" formatCode="General">
                  <c:v>0</c:v>
                </c:pt>
                <c:pt idx="14307" formatCode="General">
                  <c:v>0</c:v>
                </c:pt>
                <c:pt idx="14308" formatCode="General">
                  <c:v>6.6666669829999998</c:v>
                </c:pt>
                <c:pt idx="14309" formatCode="General">
                  <c:v>0</c:v>
                </c:pt>
                <c:pt idx="14310" formatCode="General">
                  <c:v>0</c:v>
                </c:pt>
                <c:pt idx="14311" formatCode="General">
                  <c:v>6.6666669829999998</c:v>
                </c:pt>
                <c:pt idx="14312" formatCode="General">
                  <c:v>0</c:v>
                </c:pt>
                <c:pt idx="14313" formatCode="General">
                  <c:v>0</c:v>
                </c:pt>
                <c:pt idx="14314" formatCode="General">
                  <c:v>0</c:v>
                </c:pt>
                <c:pt idx="14315" formatCode="General">
                  <c:v>6.6666669829999998</c:v>
                </c:pt>
                <c:pt idx="14316" formatCode="General">
                  <c:v>0</c:v>
                </c:pt>
                <c:pt idx="14317" formatCode="General">
                  <c:v>0</c:v>
                </c:pt>
                <c:pt idx="14318" formatCode="General">
                  <c:v>0</c:v>
                </c:pt>
                <c:pt idx="14319" formatCode="General">
                  <c:v>6.6666669829999998</c:v>
                </c:pt>
                <c:pt idx="14320" formatCode="General">
                  <c:v>0</c:v>
                </c:pt>
                <c:pt idx="14321" formatCode="General">
                  <c:v>0</c:v>
                </c:pt>
                <c:pt idx="14322" formatCode="General">
                  <c:v>0</c:v>
                </c:pt>
                <c:pt idx="14323" formatCode="General">
                  <c:v>6.6666669829999998</c:v>
                </c:pt>
                <c:pt idx="14324" formatCode="General">
                  <c:v>0</c:v>
                </c:pt>
                <c:pt idx="14325" formatCode="General">
                  <c:v>0</c:v>
                </c:pt>
                <c:pt idx="14326" formatCode="General">
                  <c:v>0</c:v>
                </c:pt>
                <c:pt idx="14327" formatCode="General">
                  <c:v>6.6666669829999998</c:v>
                </c:pt>
                <c:pt idx="14328" formatCode="General">
                  <c:v>0</c:v>
                </c:pt>
                <c:pt idx="14329" formatCode="General">
                  <c:v>0</c:v>
                </c:pt>
                <c:pt idx="14330" formatCode="General">
                  <c:v>0</c:v>
                </c:pt>
                <c:pt idx="14331" formatCode="General">
                  <c:v>0</c:v>
                </c:pt>
                <c:pt idx="14332" formatCode="General">
                  <c:v>6.6666669829999998</c:v>
                </c:pt>
                <c:pt idx="14333" formatCode="General">
                  <c:v>0</c:v>
                </c:pt>
                <c:pt idx="14334" formatCode="General">
                  <c:v>0</c:v>
                </c:pt>
                <c:pt idx="14335" formatCode="General">
                  <c:v>0</c:v>
                </c:pt>
                <c:pt idx="14336" formatCode="General">
                  <c:v>6.6666669829999998</c:v>
                </c:pt>
                <c:pt idx="14337" formatCode="General">
                  <c:v>0</c:v>
                </c:pt>
                <c:pt idx="14338" formatCode="General">
                  <c:v>0</c:v>
                </c:pt>
                <c:pt idx="14339" formatCode="General">
                  <c:v>0</c:v>
                </c:pt>
                <c:pt idx="14340" formatCode="General">
                  <c:v>0</c:v>
                </c:pt>
                <c:pt idx="14341" formatCode="General">
                  <c:v>6.6666669829999998</c:v>
                </c:pt>
                <c:pt idx="14342" formatCode="General">
                  <c:v>0</c:v>
                </c:pt>
                <c:pt idx="14343" formatCode="General">
                  <c:v>0</c:v>
                </c:pt>
                <c:pt idx="14344" formatCode="General">
                  <c:v>0</c:v>
                </c:pt>
                <c:pt idx="14345" formatCode="General">
                  <c:v>0</c:v>
                </c:pt>
                <c:pt idx="14346" formatCode="General">
                  <c:v>0</c:v>
                </c:pt>
                <c:pt idx="14347" formatCode="General">
                  <c:v>6.6666669829999998</c:v>
                </c:pt>
                <c:pt idx="14348" formatCode="General">
                  <c:v>0</c:v>
                </c:pt>
                <c:pt idx="14349" formatCode="General">
                  <c:v>0</c:v>
                </c:pt>
                <c:pt idx="14350" formatCode="General">
                  <c:v>0</c:v>
                </c:pt>
                <c:pt idx="14351" formatCode="General">
                  <c:v>0</c:v>
                </c:pt>
                <c:pt idx="14352" formatCode="General">
                  <c:v>6.6666669829999998</c:v>
                </c:pt>
                <c:pt idx="14353" formatCode="General">
                  <c:v>0</c:v>
                </c:pt>
                <c:pt idx="14354" formatCode="General">
                  <c:v>0</c:v>
                </c:pt>
                <c:pt idx="14355" formatCode="General">
                  <c:v>0</c:v>
                </c:pt>
                <c:pt idx="14356" formatCode="General">
                  <c:v>0</c:v>
                </c:pt>
                <c:pt idx="14357" formatCode="General">
                  <c:v>0</c:v>
                </c:pt>
                <c:pt idx="14358" formatCode="General">
                  <c:v>6.6666669829999998</c:v>
                </c:pt>
                <c:pt idx="14359" formatCode="General">
                  <c:v>0</c:v>
                </c:pt>
                <c:pt idx="14360" formatCode="General">
                  <c:v>0</c:v>
                </c:pt>
                <c:pt idx="14361" formatCode="General">
                  <c:v>0</c:v>
                </c:pt>
                <c:pt idx="14362" formatCode="General">
                  <c:v>0</c:v>
                </c:pt>
                <c:pt idx="14363" formatCode="General">
                  <c:v>0</c:v>
                </c:pt>
                <c:pt idx="14364" formatCode="General">
                  <c:v>6.6666669829999998</c:v>
                </c:pt>
                <c:pt idx="14365" formatCode="General">
                  <c:v>0</c:v>
                </c:pt>
                <c:pt idx="14366" formatCode="General">
                  <c:v>0</c:v>
                </c:pt>
                <c:pt idx="14367" formatCode="General">
                  <c:v>0</c:v>
                </c:pt>
                <c:pt idx="14368" formatCode="General">
                  <c:v>0</c:v>
                </c:pt>
                <c:pt idx="14369" formatCode="General">
                  <c:v>0</c:v>
                </c:pt>
                <c:pt idx="14370" formatCode="General">
                  <c:v>6.6666669829999998</c:v>
                </c:pt>
                <c:pt idx="14371" formatCode="General">
                  <c:v>0</c:v>
                </c:pt>
                <c:pt idx="14372" formatCode="General">
                  <c:v>0</c:v>
                </c:pt>
                <c:pt idx="14373" formatCode="General">
                  <c:v>0</c:v>
                </c:pt>
                <c:pt idx="14374" formatCode="General">
                  <c:v>0</c:v>
                </c:pt>
                <c:pt idx="14375" formatCode="General">
                  <c:v>0</c:v>
                </c:pt>
                <c:pt idx="14376" formatCode="General">
                  <c:v>0</c:v>
                </c:pt>
                <c:pt idx="14377" formatCode="General">
                  <c:v>6.6666669829999998</c:v>
                </c:pt>
                <c:pt idx="14378" formatCode="General">
                  <c:v>0</c:v>
                </c:pt>
                <c:pt idx="14379" formatCode="General">
                  <c:v>0</c:v>
                </c:pt>
                <c:pt idx="14380" formatCode="General">
                  <c:v>0</c:v>
                </c:pt>
                <c:pt idx="14381" formatCode="General">
                  <c:v>0</c:v>
                </c:pt>
                <c:pt idx="14382" formatCode="General">
                  <c:v>0</c:v>
                </c:pt>
                <c:pt idx="14383" formatCode="General">
                  <c:v>6.6666669829999998</c:v>
                </c:pt>
                <c:pt idx="14384" formatCode="General">
                  <c:v>0</c:v>
                </c:pt>
                <c:pt idx="14385" formatCode="General">
                  <c:v>0</c:v>
                </c:pt>
                <c:pt idx="14386" formatCode="General">
                  <c:v>0</c:v>
                </c:pt>
                <c:pt idx="14387" formatCode="General">
                  <c:v>0</c:v>
                </c:pt>
                <c:pt idx="14388" formatCode="General">
                  <c:v>0</c:v>
                </c:pt>
                <c:pt idx="14389" formatCode="General">
                  <c:v>0</c:v>
                </c:pt>
                <c:pt idx="14390" formatCode="General">
                  <c:v>6.6666669829999998</c:v>
                </c:pt>
                <c:pt idx="14391" formatCode="General">
                  <c:v>0</c:v>
                </c:pt>
                <c:pt idx="14392" formatCode="General">
                  <c:v>0</c:v>
                </c:pt>
                <c:pt idx="14393" formatCode="General">
                  <c:v>0</c:v>
                </c:pt>
                <c:pt idx="14394" formatCode="General">
                  <c:v>0</c:v>
                </c:pt>
                <c:pt idx="14395" formatCode="General">
                  <c:v>0</c:v>
                </c:pt>
                <c:pt idx="14396" formatCode="General">
                  <c:v>0</c:v>
                </c:pt>
                <c:pt idx="14397" formatCode="General">
                  <c:v>6.6666669829999998</c:v>
                </c:pt>
                <c:pt idx="14398" formatCode="General">
                  <c:v>0</c:v>
                </c:pt>
                <c:pt idx="14399" formatCode="General">
                  <c:v>0</c:v>
                </c:pt>
                <c:pt idx="14400" formatCode="General">
                  <c:v>0</c:v>
                </c:pt>
                <c:pt idx="14401" formatCode="General">
                  <c:v>0</c:v>
                </c:pt>
                <c:pt idx="14402" formatCode="General">
                  <c:v>0</c:v>
                </c:pt>
                <c:pt idx="14403" formatCode="General">
                  <c:v>0</c:v>
                </c:pt>
                <c:pt idx="14404" formatCode="General">
                  <c:v>0</c:v>
                </c:pt>
                <c:pt idx="14405" formatCode="General">
                  <c:v>6.6666669829999998</c:v>
                </c:pt>
                <c:pt idx="14406" formatCode="General">
                  <c:v>0</c:v>
                </c:pt>
                <c:pt idx="14407" formatCode="General">
                  <c:v>0</c:v>
                </c:pt>
                <c:pt idx="14408" formatCode="General">
                  <c:v>0</c:v>
                </c:pt>
                <c:pt idx="14409" formatCode="General">
                  <c:v>0</c:v>
                </c:pt>
                <c:pt idx="14410" formatCode="General">
                  <c:v>0</c:v>
                </c:pt>
                <c:pt idx="14411" formatCode="General">
                  <c:v>0</c:v>
                </c:pt>
                <c:pt idx="14412" formatCode="General">
                  <c:v>0</c:v>
                </c:pt>
                <c:pt idx="14413" formatCode="General">
                  <c:v>6.6666669829999998</c:v>
                </c:pt>
                <c:pt idx="14414" formatCode="General">
                  <c:v>0</c:v>
                </c:pt>
                <c:pt idx="14415" formatCode="General">
                  <c:v>0</c:v>
                </c:pt>
                <c:pt idx="14416" formatCode="General">
                  <c:v>0</c:v>
                </c:pt>
                <c:pt idx="14417" formatCode="General">
                  <c:v>0</c:v>
                </c:pt>
                <c:pt idx="14418" formatCode="General">
                  <c:v>0</c:v>
                </c:pt>
                <c:pt idx="14419" formatCode="General">
                  <c:v>0</c:v>
                </c:pt>
                <c:pt idx="14420" formatCode="General">
                  <c:v>0</c:v>
                </c:pt>
                <c:pt idx="14421" formatCode="General">
                  <c:v>0</c:v>
                </c:pt>
                <c:pt idx="14422" formatCode="General">
                  <c:v>6.6666669829999998</c:v>
                </c:pt>
                <c:pt idx="14423" formatCode="General">
                  <c:v>0</c:v>
                </c:pt>
                <c:pt idx="14424" formatCode="General">
                  <c:v>0</c:v>
                </c:pt>
                <c:pt idx="14425" formatCode="General">
                  <c:v>0</c:v>
                </c:pt>
                <c:pt idx="14426" formatCode="General">
                  <c:v>0</c:v>
                </c:pt>
                <c:pt idx="14427" formatCode="General">
                  <c:v>0</c:v>
                </c:pt>
                <c:pt idx="14428" formatCode="General">
                  <c:v>0</c:v>
                </c:pt>
                <c:pt idx="14429" formatCode="General">
                  <c:v>0</c:v>
                </c:pt>
                <c:pt idx="14430" formatCode="General">
                  <c:v>0</c:v>
                </c:pt>
                <c:pt idx="14431" formatCode="General">
                  <c:v>0</c:v>
                </c:pt>
                <c:pt idx="14432" formatCode="General">
                  <c:v>6.6666669829999998</c:v>
                </c:pt>
                <c:pt idx="14433" formatCode="General">
                  <c:v>0</c:v>
                </c:pt>
                <c:pt idx="14434" formatCode="General">
                  <c:v>0</c:v>
                </c:pt>
                <c:pt idx="14435" formatCode="General">
                  <c:v>0</c:v>
                </c:pt>
                <c:pt idx="14436" formatCode="General">
                  <c:v>0</c:v>
                </c:pt>
                <c:pt idx="14437" formatCode="General">
                  <c:v>0</c:v>
                </c:pt>
                <c:pt idx="14438" formatCode="General">
                  <c:v>0</c:v>
                </c:pt>
                <c:pt idx="14439" formatCode="General">
                  <c:v>0</c:v>
                </c:pt>
                <c:pt idx="14440" formatCode="General">
                  <c:v>0</c:v>
                </c:pt>
                <c:pt idx="14441" formatCode="General">
                  <c:v>6.6666669829999998</c:v>
                </c:pt>
                <c:pt idx="14442" formatCode="General">
                  <c:v>0</c:v>
                </c:pt>
                <c:pt idx="14443" formatCode="General">
                  <c:v>0</c:v>
                </c:pt>
                <c:pt idx="14444" formatCode="General">
                  <c:v>0</c:v>
                </c:pt>
                <c:pt idx="14445" formatCode="General">
                  <c:v>0</c:v>
                </c:pt>
                <c:pt idx="14446" formatCode="General">
                  <c:v>0</c:v>
                </c:pt>
                <c:pt idx="14447" formatCode="General">
                  <c:v>0</c:v>
                </c:pt>
                <c:pt idx="14448" formatCode="General">
                  <c:v>0</c:v>
                </c:pt>
                <c:pt idx="14449" formatCode="General">
                  <c:v>0</c:v>
                </c:pt>
                <c:pt idx="14450" formatCode="General">
                  <c:v>0</c:v>
                </c:pt>
                <c:pt idx="14451" formatCode="General">
                  <c:v>6.6666669829999998</c:v>
                </c:pt>
                <c:pt idx="14452" formatCode="General">
                  <c:v>0</c:v>
                </c:pt>
                <c:pt idx="14453" formatCode="General">
                  <c:v>0</c:v>
                </c:pt>
                <c:pt idx="14454" formatCode="General">
                  <c:v>0</c:v>
                </c:pt>
                <c:pt idx="14455" formatCode="General">
                  <c:v>0</c:v>
                </c:pt>
                <c:pt idx="14456" formatCode="General">
                  <c:v>0</c:v>
                </c:pt>
                <c:pt idx="14457" formatCode="General">
                  <c:v>0</c:v>
                </c:pt>
                <c:pt idx="14458" formatCode="General">
                  <c:v>0</c:v>
                </c:pt>
                <c:pt idx="14459" formatCode="General">
                  <c:v>0</c:v>
                </c:pt>
                <c:pt idx="14460" formatCode="General">
                  <c:v>0</c:v>
                </c:pt>
                <c:pt idx="14461" formatCode="General">
                  <c:v>6.6666669829999998</c:v>
                </c:pt>
                <c:pt idx="14462" formatCode="General">
                  <c:v>0</c:v>
                </c:pt>
                <c:pt idx="14463" formatCode="General">
                  <c:v>0</c:v>
                </c:pt>
                <c:pt idx="14464" formatCode="General">
                  <c:v>0</c:v>
                </c:pt>
                <c:pt idx="14465" formatCode="General">
                  <c:v>0</c:v>
                </c:pt>
                <c:pt idx="14466" formatCode="General">
                  <c:v>0</c:v>
                </c:pt>
                <c:pt idx="14467" formatCode="General">
                  <c:v>0</c:v>
                </c:pt>
                <c:pt idx="14468" formatCode="General">
                  <c:v>0</c:v>
                </c:pt>
                <c:pt idx="14469" formatCode="General">
                  <c:v>0</c:v>
                </c:pt>
                <c:pt idx="14470" formatCode="General">
                  <c:v>6.6666669829999998</c:v>
                </c:pt>
                <c:pt idx="14471" formatCode="General">
                  <c:v>0</c:v>
                </c:pt>
                <c:pt idx="14472" formatCode="General">
                  <c:v>0</c:v>
                </c:pt>
                <c:pt idx="14473" formatCode="General">
                  <c:v>0</c:v>
                </c:pt>
                <c:pt idx="14474" formatCode="General">
                  <c:v>0</c:v>
                </c:pt>
                <c:pt idx="14475" formatCode="General">
                  <c:v>0</c:v>
                </c:pt>
                <c:pt idx="14476" formatCode="General">
                  <c:v>0</c:v>
                </c:pt>
                <c:pt idx="14477" formatCode="General">
                  <c:v>0</c:v>
                </c:pt>
                <c:pt idx="14478" formatCode="General">
                  <c:v>0</c:v>
                </c:pt>
                <c:pt idx="14479" formatCode="General">
                  <c:v>6.6666669829999998</c:v>
                </c:pt>
                <c:pt idx="14480" formatCode="General">
                  <c:v>0</c:v>
                </c:pt>
                <c:pt idx="14481" formatCode="General">
                  <c:v>0</c:v>
                </c:pt>
                <c:pt idx="14482" formatCode="General">
                  <c:v>0</c:v>
                </c:pt>
                <c:pt idx="14483" formatCode="General">
                  <c:v>0</c:v>
                </c:pt>
                <c:pt idx="14484" formatCode="General">
                  <c:v>0</c:v>
                </c:pt>
                <c:pt idx="14485" formatCode="General">
                  <c:v>0</c:v>
                </c:pt>
                <c:pt idx="14486" formatCode="General">
                  <c:v>0</c:v>
                </c:pt>
                <c:pt idx="14487" formatCode="General">
                  <c:v>0</c:v>
                </c:pt>
                <c:pt idx="14488" formatCode="General">
                  <c:v>6.6666669829999998</c:v>
                </c:pt>
                <c:pt idx="14489" formatCode="General">
                  <c:v>0</c:v>
                </c:pt>
                <c:pt idx="14490" formatCode="General">
                  <c:v>0</c:v>
                </c:pt>
                <c:pt idx="14491" formatCode="General">
                  <c:v>0</c:v>
                </c:pt>
                <c:pt idx="14492" formatCode="General">
                  <c:v>0</c:v>
                </c:pt>
                <c:pt idx="14493" formatCode="General">
                  <c:v>0</c:v>
                </c:pt>
                <c:pt idx="14494" formatCode="General">
                  <c:v>0</c:v>
                </c:pt>
                <c:pt idx="14495" formatCode="General">
                  <c:v>0</c:v>
                </c:pt>
                <c:pt idx="14496" formatCode="General">
                  <c:v>0</c:v>
                </c:pt>
                <c:pt idx="14497" formatCode="General">
                  <c:v>6.6666669829999998</c:v>
                </c:pt>
                <c:pt idx="14498" formatCode="General">
                  <c:v>0</c:v>
                </c:pt>
                <c:pt idx="14499" formatCode="General">
                  <c:v>0</c:v>
                </c:pt>
                <c:pt idx="14500" formatCode="General">
                  <c:v>0</c:v>
                </c:pt>
                <c:pt idx="14501" formatCode="General">
                  <c:v>0</c:v>
                </c:pt>
                <c:pt idx="14502" formatCode="General">
                  <c:v>0</c:v>
                </c:pt>
                <c:pt idx="14503" formatCode="General">
                  <c:v>0</c:v>
                </c:pt>
                <c:pt idx="14504" formatCode="General">
                  <c:v>0</c:v>
                </c:pt>
                <c:pt idx="14505" formatCode="General">
                  <c:v>0</c:v>
                </c:pt>
                <c:pt idx="14506" formatCode="General">
                  <c:v>0</c:v>
                </c:pt>
                <c:pt idx="14507" formatCode="General">
                  <c:v>6.6666669829999998</c:v>
                </c:pt>
                <c:pt idx="14508" formatCode="General">
                  <c:v>0</c:v>
                </c:pt>
                <c:pt idx="14509" formatCode="General">
                  <c:v>0</c:v>
                </c:pt>
                <c:pt idx="14510" formatCode="General">
                  <c:v>0</c:v>
                </c:pt>
                <c:pt idx="14511" formatCode="General">
                  <c:v>0</c:v>
                </c:pt>
                <c:pt idx="14512" formatCode="General">
                  <c:v>0</c:v>
                </c:pt>
                <c:pt idx="14513" formatCode="General">
                  <c:v>0</c:v>
                </c:pt>
                <c:pt idx="14514" formatCode="General">
                  <c:v>0</c:v>
                </c:pt>
                <c:pt idx="14515" formatCode="General">
                  <c:v>0</c:v>
                </c:pt>
                <c:pt idx="14516" formatCode="General">
                  <c:v>0</c:v>
                </c:pt>
                <c:pt idx="14517" formatCode="General">
                  <c:v>0</c:v>
                </c:pt>
                <c:pt idx="14518" formatCode="General">
                  <c:v>6.6666669829999998</c:v>
                </c:pt>
                <c:pt idx="14519" formatCode="General">
                  <c:v>0</c:v>
                </c:pt>
                <c:pt idx="14520" formatCode="General">
                  <c:v>0</c:v>
                </c:pt>
                <c:pt idx="14521" formatCode="General">
                  <c:v>0</c:v>
                </c:pt>
                <c:pt idx="14522" formatCode="General">
                  <c:v>0</c:v>
                </c:pt>
                <c:pt idx="14523" formatCode="General">
                  <c:v>0</c:v>
                </c:pt>
                <c:pt idx="14524" formatCode="General">
                  <c:v>0</c:v>
                </c:pt>
                <c:pt idx="14525" formatCode="General">
                  <c:v>0</c:v>
                </c:pt>
                <c:pt idx="14526" formatCode="General">
                  <c:v>0</c:v>
                </c:pt>
                <c:pt idx="14527" formatCode="General">
                  <c:v>0</c:v>
                </c:pt>
                <c:pt idx="14528" formatCode="General">
                  <c:v>0</c:v>
                </c:pt>
                <c:pt idx="14529" formatCode="General">
                  <c:v>6.6666669829999998</c:v>
                </c:pt>
                <c:pt idx="14530" formatCode="General">
                  <c:v>0</c:v>
                </c:pt>
                <c:pt idx="14531" formatCode="General">
                  <c:v>0</c:v>
                </c:pt>
                <c:pt idx="14532" formatCode="General">
                  <c:v>0</c:v>
                </c:pt>
                <c:pt idx="14533" formatCode="General">
                  <c:v>0</c:v>
                </c:pt>
                <c:pt idx="14534" formatCode="General">
                  <c:v>0</c:v>
                </c:pt>
                <c:pt idx="14535" formatCode="General">
                  <c:v>0</c:v>
                </c:pt>
                <c:pt idx="14536" formatCode="General">
                  <c:v>0</c:v>
                </c:pt>
                <c:pt idx="14537" formatCode="General">
                  <c:v>0</c:v>
                </c:pt>
                <c:pt idx="14538" formatCode="General">
                  <c:v>0</c:v>
                </c:pt>
                <c:pt idx="14539" formatCode="General">
                  <c:v>0</c:v>
                </c:pt>
                <c:pt idx="14540" formatCode="General">
                  <c:v>0</c:v>
                </c:pt>
                <c:pt idx="14541" formatCode="General">
                  <c:v>6.6666669829999998</c:v>
                </c:pt>
                <c:pt idx="14542" formatCode="General">
                  <c:v>0</c:v>
                </c:pt>
                <c:pt idx="14543" formatCode="General">
                  <c:v>0</c:v>
                </c:pt>
                <c:pt idx="14544" formatCode="General">
                  <c:v>0</c:v>
                </c:pt>
                <c:pt idx="14545" formatCode="General">
                  <c:v>0</c:v>
                </c:pt>
                <c:pt idx="14546" formatCode="General">
                  <c:v>0</c:v>
                </c:pt>
                <c:pt idx="14547" formatCode="General">
                  <c:v>0</c:v>
                </c:pt>
                <c:pt idx="14548" formatCode="General">
                  <c:v>0</c:v>
                </c:pt>
                <c:pt idx="14549" formatCode="General">
                  <c:v>0</c:v>
                </c:pt>
                <c:pt idx="14550" formatCode="General">
                  <c:v>0</c:v>
                </c:pt>
                <c:pt idx="14551" formatCode="General">
                  <c:v>6.6666669829999998</c:v>
                </c:pt>
                <c:pt idx="14552" formatCode="General">
                  <c:v>0</c:v>
                </c:pt>
                <c:pt idx="14553" formatCode="General">
                  <c:v>0</c:v>
                </c:pt>
                <c:pt idx="14554" formatCode="General">
                  <c:v>0</c:v>
                </c:pt>
                <c:pt idx="14555" formatCode="General">
                  <c:v>0</c:v>
                </c:pt>
                <c:pt idx="14556" formatCode="General">
                  <c:v>0</c:v>
                </c:pt>
                <c:pt idx="14557" formatCode="General">
                  <c:v>0</c:v>
                </c:pt>
                <c:pt idx="14558" formatCode="General">
                  <c:v>0</c:v>
                </c:pt>
                <c:pt idx="14559" formatCode="General">
                  <c:v>0</c:v>
                </c:pt>
                <c:pt idx="14560" formatCode="General">
                  <c:v>0</c:v>
                </c:pt>
                <c:pt idx="14561" formatCode="General">
                  <c:v>0</c:v>
                </c:pt>
                <c:pt idx="14562" formatCode="General">
                  <c:v>6.6666669829999998</c:v>
                </c:pt>
                <c:pt idx="14563" formatCode="General">
                  <c:v>0</c:v>
                </c:pt>
                <c:pt idx="14564" formatCode="General">
                  <c:v>0</c:v>
                </c:pt>
                <c:pt idx="14565" formatCode="General">
                  <c:v>0</c:v>
                </c:pt>
                <c:pt idx="14566" formatCode="General">
                  <c:v>0</c:v>
                </c:pt>
                <c:pt idx="14567" formatCode="General">
                  <c:v>0</c:v>
                </c:pt>
                <c:pt idx="14568" formatCode="General">
                  <c:v>0</c:v>
                </c:pt>
                <c:pt idx="14569" formatCode="General">
                  <c:v>0</c:v>
                </c:pt>
                <c:pt idx="14570" formatCode="General">
                  <c:v>0</c:v>
                </c:pt>
                <c:pt idx="14571" formatCode="General">
                  <c:v>0</c:v>
                </c:pt>
                <c:pt idx="14572" formatCode="General">
                  <c:v>6.6666669829999998</c:v>
                </c:pt>
                <c:pt idx="14573" formatCode="General">
                  <c:v>0</c:v>
                </c:pt>
                <c:pt idx="14574" formatCode="General">
                  <c:v>0</c:v>
                </c:pt>
                <c:pt idx="14575" formatCode="General">
                  <c:v>0</c:v>
                </c:pt>
                <c:pt idx="14576" formatCode="General">
                  <c:v>0</c:v>
                </c:pt>
                <c:pt idx="14577" formatCode="General">
                  <c:v>0</c:v>
                </c:pt>
                <c:pt idx="14578" formatCode="General">
                  <c:v>0</c:v>
                </c:pt>
                <c:pt idx="14579" formatCode="General">
                  <c:v>6.6666669829999998</c:v>
                </c:pt>
                <c:pt idx="14580" formatCode="General">
                  <c:v>0</c:v>
                </c:pt>
                <c:pt idx="14581" formatCode="General">
                  <c:v>0</c:v>
                </c:pt>
                <c:pt idx="14582" formatCode="General">
                  <c:v>0</c:v>
                </c:pt>
                <c:pt idx="14583" formatCode="General">
                  <c:v>0</c:v>
                </c:pt>
                <c:pt idx="14584" formatCode="General">
                  <c:v>6.6666669829999998</c:v>
                </c:pt>
                <c:pt idx="14585" formatCode="General">
                  <c:v>0</c:v>
                </c:pt>
                <c:pt idx="14586" formatCode="General">
                  <c:v>0</c:v>
                </c:pt>
                <c:pt idx="14587" formatCode="General">
                  <c:v>0</c:v>
                </c:pt>
                <c:pt idx="14588" formatCode="General">
                  <c:v>0</c:v>
                </c:pt>
                <c:pt idx="14589" formatCode="General">
                  <c:v>6.6666669829999998</c:v>
                </c:pt>
                <c:pt idx="14590" formatCode="General">
                  <c:v>0</c:v>
                </c:pt>
                <c:pt idx="14591" formatCode="General">
                  <c:v>0</c:v>
                </c:pt>
                <c:pt idx="14592" formatCode="General">
                  <c:v>0</c:v>
                </c:pt>
                <c:pt idx="14593" formatCode="General">
                  <c:v>0</c:v>
                </c:pt>
                <c:pt idx="14594" formatCode="General">
                  <c:v>6.6666669829999998</c:v>
                </c:pt>
                <c:pt idx="14595" formatCode="General">
                  <c:v>0</c:v>
                </c:pt>
                <c:pt idx="14596" formatCode="General">
                  <c:v>0</c:v>
                </c:pt>
                <c:pt idx="14597" formatCode="General">
                  <c:v>0</c:v>
                </c:pt>
                <c:pt idx="14598" formatCode="General">
                  <c:v>0</c:v>
                </c:pt>
                <c:pt idx="14599" formatCode="General">
                  <c:v>0</c:v>
                </c:pt>
                <c:pt idx="14600" formatCode="General">
                  <c:v>0</c:v>
                </c:pt>
                <c:pt idx="14601" formatCode="General">
                  <c:v>0</c:v>
                </c:pt>
                <c:pt idx="14602" formatCode="General">
                  <c:v>6.6666669829999998</c:v>
                </c:pt>
                <c:pt idx="14603" formatCode="General">
                  <c:v>0</c:v>
                </c:pt>
                <c:pt idx="14604" formatCode="General">
                  <c:v>6.6666669829999998</c:v>
                </c:pt>
                <c:pt idx="14605" formatCode="General">
                  <c:v>0</c:v>
                </c:pt>
                <c:pt idx="14606" formatCode="General">
                  <c:v>0</c:v>
                </c:pt>
                <c:pt idx="14607" formatCode="General">
                  <c:v>6.6666669829999998</c:v>
                </c:pt>
                <c:pt idx="14608" formatCode="General">
                  <c:v>0</c:v>
                </c:pt>
                <c:pt idx="14609" formatCode="General">
                  <c:v>0</c:v>
                </c:pt>
                <c:pt idx="14610" formatCode="General">
                  <c:v>6.6666669829999998</c:v>
                </c:pt>
                <c:pt idx="14611" formatCode="General">
                  <c:v>0</c:v>
                </c:pt>
                <c:pt idx="14612" formatCode="General">
                  <c:v>0</c:v>
                </c:pt>
                <c:pt idx="14613" formatCode="General">
                  <c:v>6.6666669829999998</c:v>
                </c:pt>
                <c:pt idx="14614" formatCode="General">
                  <c:v>0</c:v>
                </c:pt>
                <c:pt idx="14615" formatCode="General">
                  <c:v>6.6666669829999998</c:v>
                </c:pt>
                <c:pt idx="14616" formatCode="General">
                  <c:v>0</c:v>
                </c:pt>
                <c:pt idx="14617" formatCode="General">
                  <c:v>0</c:v>
                </c:pt>
                <c:pt idx="14618" formatCode="General">
                  <c:v>6.6666669829999998</c:v>
                </c:pt>
                <c:pt idx="14619" formatCode="General">
                  <c:v>0</c:v>
                </c:pt>
                <c:pt idx="14620" formatCode="General">
                  <c:v>6.6666669829999998</c:v>
                </c:pt>
                <c:pt idx="14621" formatCode="General">
                  <c:v>0</c:v>
                </c:pt>
                <c:pt idx="14622" formatCode="General">
                  <c:v>6.6666669829999998</c:v>
                </c:pt>
                <c:pt idx="14623" formatCode="General">
                  <c:v>0</c:v>
                </c:pt>
                <c:pt idx="14624" formatCode="General">
                  <c:v>6.6666669829999998</c:v>
                </c:pt>
                <c:pt idx="14625" formatCode="General">
                  <c:v>6.6666669829999998</c:v>
                </c:pt>
                <c:pt idx="14626" formatCode="General">
                  <c:v>0</c:v>
                </c:pt>
                <c:pt idx="14627" formatCode="General">
                  <c:v>6.6666669829999998</c:v>
                </c:pt>
                <c:pt idx="14628" formatCode="General">
                  <c:v>0</c:v>
                </c:pt>
                <c:pt idx="14629" formatCode="General">
                  <c:v>6.6666669829999998</c:v>
                </c:pt>
                <c:pt idx="14630" formatCode="General">
                  <c:v>0</c:v>
                </c:pt>
                <c:pt idx="14631" formatCode="General">
                  <c:v>6.6666669829999998</c:v>
                </c:pt>
                <c:pt idx="14632" formatCode="General">
                  <c:v>0</c:v>
                </c:pt>
                <c:pt idx="14633" formatCode="General">
                  <c:v>6.6666669829999998</c:v>
                </c:pt>
                <c:pt idx="14634" formatCode="General">
                  <c:v>0</c:v>
                </c:pt>
                <c:pt idx="14635" formatCode="General">
                  <c:v>6.6666669829999998</c:v>
                </c:pt>
                <c:pt idx="14636" formatCode="General">
                  <c:v>0</c:v>
                </c:pt>
                <c:pt idx="14637" formatCode="General">
                  <c:v>6.6666669829999998</c:v>
                </c:pt>
                <c:pt idx="14638" formatCode="General">
                  <c:v>0</c:v>
                </c:pt>
                <c:pt idx="14639" formatCode="General">
                  <c:v>0</c:v>
                </c:pt>
                <c:pt idx="14640" formatCode="General">
                  <c:v>6.6666669829999998</c:v>
                </c:pt>
                <c:pt idx="14641" formatCode="General">
                  <c:v>0</c:v>
                </c:pt>
                <c:pt idx="14642" formatCode="General">
                  <c:v>0</c:v>
                </c:pt>
                <c:pt idx="14643" formatCode="General">
                  <c:v>6.6666669829999998</c:v>
                </c:pt>
                <c:pt idx="14644" formatCode="General">
                  <c:v>0</c:v>
                </c:pt>
                <c:pt idx="14645" formatCode="General">
                  <c:v>0</c:v>
                </c:pt>
                <c:pt idx="14646" formatCode="General">
                  <c:v>6.6666669829999998</c:v>
                </c:pt>
                <c:pt idx="14647" formatCode="General">
                  <c:v>0</c:v>
                </c:pt>
                <c:pt idx="14648" formatCode="General">
                  <c:v>0</c:v>
                </c:pt>
                <c:pt idx="14649" formatCode="General">
                  <c:v>6.6666669829999998</c:v>
                </c:pt>
                <c:pt idx="14650" formatCode="General">
                  <c:v>0</c:v>
                </c:pt>
                <c:pt idx="14651" formatCode="General">
                  <c:v>0</c:v>
                </c:pt>
                <c:pt idx="14652" formatCode="General">
                  <c:v>6.6666669829999998</c:v>
                </c:pt>
                <c:pt idx="14653" formatCode="General">
                  <c:v>0</c:v>
                </c:pt>
                <c:pt idx="14654" formatCode="General">
                  <c:v>0</c:v>
                </c:pt>
                <c:pt idx="14655" formatCode="General">
                  <c:v>0</c:v>
                </c:pt>
                <c:pt idx="14656" formatCode="General">
                  <c:v>6.6666669829999998</c:v>
                </c:pt>
                <c:pt idx="14657" formatCode="General">
                  <c:v>0</c:v>
                </c:pt>
                <c:pt idx="14658" formatCode="General">
                  <c:v>0</c:v>
                </c:pt>
                <c:pt idx="14659" formatCode="General">
                  <c:v>0</c:v>
                </c:pt>
                <c:pt idx="14660" formatCode="General">
                  <c:v>6.6666669829999998</c:v>
                </c:pt>
                <c:pt idx="14661" formatCode="General">
                  <c:v>0</c:v>
                </c:pt>
                <c:pt idx="14662" formatCode="General">
                  <c:v>0</c:v>
                </c:pt>
                <c:pt idx="14663" formatCode="General">
                  <c:v>0</c:v>
                </c:pt>
                <c:pt idx="14664" formatCode="General">
                  <c:v>6.6666669829999998</c:v>
                </c:pt>
                <c:pt idx="14665" formatCode="General">
                  <c:v>0</c:v>
                </c:pt>
                <c:pt idx="14666" formatCode="General">
                  <c:v>0</c:v>
                </c:pt>
                <c:pt idx="14667" formatCode="General">
                  <c:v>0</c:v>
                </c:pt>
                <c:pt idx="14668" formatCode="General">
                  <c:v>6.6666669829999998</c:v>
                </c:pt>
                <c:pt idx="14669" formatCode="General">
                  <c:v>0</c:v>
                </c:pt>
                <c:pt idx="14670" formatCode="General">
                  <c:v>0</c:v>
                </c:pt>
                <c:pt idx="14671" formatCode="General">
                  <c:v>0</c:v>
                </c:pt>
                <c:pt idx="14672" formatCode="General">
                  <c:v>0</c:v>
                </c:pt>
                <c:pt idx="14673" formatCode="General">
                  <c:v>6.6666669829999998</c:v>
                </c:pt>
                <c:pt idx="14674" formatCode="General">
                  <c:v>0</c:v>
                </c:pt>
                <c:pt idx="14675" formatCode="General">
                  <c:v>0</c:v>
                </c:pt>
                <c:pt idx="14676" formatCode="General">
                  <c:v>0</c:v>
                </c:pt>
                <c:pt idx="14677" formatCode="General">
                  <c:v>0</c:v>
                </c:pt>
                <c:pt idx="14678" formatCode="General">
                  <c:v>6.6666669829999998</c:v>
                </c:pt>
                <c:pt idx="14679" formatCode="General">
                  <c:v>0</c:v>
                </c:pt>
                <c:pt idx="14680" formatCode="General">
                  <c:v>0</c:v>
                </c:pt>
                <c:pt idx="14681" formatCode="General">
                  <c:v>0</c:v>
                </c:pt>
                <c:pt idx="14682" formatCode="General">
                  <c:v>0</c:v>
                </c:pt>
                <c:pt idx="14683" formatCode="General">
                  <c:v>6.6666669829999998</c:v>
                </c:pt>
                <c:pt idx="14684" formatCode="General">
                  <c:v>0</c:v>
                </c:pt>
                <c:pt idx="14685" formatCode="General">
                  <c:v>0</c:v>
                </c:pt>
                <c:pt idx="14686" formatCode="General">
                  <c:v>0</c:v>
                </c:pt>
                <c:pt idx="14687" formatCode="General">
                  <c:v>0</c:v>
                </c:pt>
                <c:pt idx="14688" formatCode="General">
                  <c:v>6.6666669829999998</c:v>
                </c:pt>
                <c:pt idx="14689" formatCode="General">
                  <c:v>0</c:v>
                </c:pt>
                <c:pt idx="14690" formatCode="General">
                  <c:v>0</c:v>
                </c:pt>
                <c:pt idx="14691" formatCode="General">
                  <c:v>0</c:v>
                </c:pt>
                <c:pt idx="14692" formatCode="General">
                  <c:v>0</c:v>
                </c:pt>
                <c:pt idx="14693" formatCode="General">
                  <c:v>0</c:v>
                </c:pt>
                <c:pt idx="14694" formatCode="General">
                  <c:v>0</c:v>
                </c:pt>
                <c:pt idx="14695" formatCode="General">
                  <c:v>6.6666669829999998</c:v>
                </c:pt>
                <c:pt idx="14696" formatCode="General">
                  <c:v>0</c:v>
                </c:pt>
                <c:pt idx="14697" formatCode="General">
                  <c:v>0</c:v>
                </c:pt>
                <c:pt idx="14698" formatCode="General">
                  <c:v>0</c:v>
                </c:pt>
                <c:pt idx="14699" formatCode="General">
                  <c:v>0</c:v>
                </c:pt>
                <c:pt idx="14700" formatCode="General">
                  <c:v>0</c:v>
                </c:pt>
                <c:pt idx="14701" formatCode="General">
                  <c:v>0</c:v>
                </c:pt>
                <c:pt idx="14702" formatCode="General">
                  <c:v>6.6666669829999998</c:v>
                </c:pt>
                <c:pt idx="14703" formatCode="General">
                  <c:v>0</c:v>
                </c:pt>
                <c:pt idx="14704" formatCode="General">
                  <c:v>0</c:v>
                </c:pt>
                <c:pt idx="14705" formatCode="General">
                  <c:v>0</c:v>
                </c:pt>
                <c:pt idx="14706" formatCode="General">
                  <c:v>0</c:v>
                </c:pt>
                <c:pt idx="14707" formatCode="General">
                  <c:v>0</c:v>
                </c:pt>
                <c:pt idx="14708" formatCode="General">
                  <c:v>6.6666669829999998</c:v>
                </c:pt>
                <c:pt idx="14709" formatCode="General">
                  <c:v>0</c:v>
                </c:pt>
                <c:pt idx="14710" formatCode="General">
                  <c:v>0</c:v>
                </c:pt>
                <c:pt idx="14711" formatCode="General">
                  <c:v>0</c:v>
                </c:pt>
                <c:pt idx="14712" formatCode="General">
                  <c:v>0</c:v>
                </c:pt>
                <c:pt idx="14713" formatCode="General">
                  <c:v>0</c:v>
                </c:pt>
                <c:pt idx="14714" formatCode="General">
                  <c:v>0</c:v>
                </c:pt>
                <c:pt idx="14715" formatCode="General">
                  <c:v>0</c:v>
                </c:pt>
                <c:pt idx="14716" formatCode="General">
                  <c:v>6.6666669829999998</c:v>
                </c:pt>
                <c:pt idx="14717" formatCode="General">
                  <c:v>0</c:v>
                </c:pt>
                <c:pt idx="14718" formatCode="General">
                  <c:v>0</c:v>
                </c:pt>
                <c:pt idx="14719" formatCode="General">
                  <c:v>0</c:v>
                </c:pt>
                <c:pt idx="14720" formatCode="General">
                  <c:v>0</c:v>
                </c:pt>
                <c:pt idx="14721" formatCode="General">
                  <c:v>0</c:v>
                </c:pt>
                <c:pt idx="14722" formatCode="General">
                  <c:v>0</c:v>
                </c:pt>
                <c:pt idx="14723" formatCode="General">
                  <c:v>0</c:v>
                </c:pt>
                <c:pt idx="14724" formatCode="General">
                  <c:v>0</c:v>
                </c:pt>
                <c:pt idx="14725" formatCode="General">
                  <c:v>0</c:v>
                </c:pt>
                <c:pt idx="14726" formatCode="General">
                  <c:v>6.6666669829999998</c:v>
                </c:pt>
                <c:pt idx="14727" formatCode="General">
                  <c:v>0</c:v>
                </c:pt>
                <c:pt idx="14728" formatCode="General">
                  <c:v>0</c:v>
                </c:pt>
                <c:pt idx="14729" formatCode="General">
                  <c:v>0</c:v>
                </c:pt>
                <c:pt idx="14730" formatCode="General">
                  <c:v>0</c:v>
                </c:pt>
                <c:pt idx="14731" formatCode="General">
                  <c:v>0</c:v>
                </c:pt>
                <c:pt idx="14732" formatCode="General">
                  <c:v>0</c:v>
                </c:pt>
                <c:pt idx="14733" formatCode="General">
                  <c:v>0</c:v>
                </c:pt>
                <c:pt idx="14734" formatCode="General">
                  <c:v>0</c:v>
                </c:pt>
                <c:pt idx="14735" formatCode="General">
                  <c:v>0</c:v>
                </c:pt>
                <c:pt idx="14736" formatCode="General">
                  <c:v>0</c:v>
                </c:pt>
                <c:pt idx="14737" formatCode="General">
                  <c:v>6.6666669829999998</c:v>
                </c:pt>
                <c:pt idx="14738" formatCode="General">
                  <c:v>0</c:v>
                </c:pt>
                <c:pt idx="14739" formatCode="General">
                  <c:v>0</c:v>
                </c:pt>
                <c:pt idx="14740" formatCode="General">
                  <c:v>0</c:v>
                </c:pt>
                <c:pt idx="14741" formatCode="General">
                  <c:v>0</c:v>
                </c:pt>
                <c:pt idx="14742" formatCode="General">
                  <c:v>0</c:v>
                </c:pt>
                <c:pt idx="14743" formatCode="General">
                  <c:v>0</c:v>
                </c:pt>
                <c:pt idx="14744" formatCode="General">
                  <c:v>0</c:v>
                </c:pt>
                <c:pt idx="14745" formatCode="General">
                  <c:v>0</c:v>
                </c:pt>
                <c:pt idx="14746" formatCode="General">
                  <c:v>0</c:v>
                </c:pt>
                <c:pt idx="14747" formatCode="General">
                  <c:v>0</c:v>
                </c:pt>
                <c:pt idx="14748" formatCode="General">
                  <c:v>6.6666669829999998</c:v>
                </c:pt>
                <c:pt idx="14749" formatCode="General">
                  <c:v>0</c:v>
                </c:pt>
                <c:pt idx="14750" formatCode="General">
                  <c:v>0</c:v>
                </c:pt>
                <c:pt idx="14751" formatCode="General">
                  <c:v>0</c:v>
                </c:pt>
                <c:pt idx="14752" formatCode="General">
                  <c:v>0</c:v>
                </c:pt>
                <c:pt idx="14753" formatCode="General">
                  <c:v>0</c:v>
                </c:pt>
                <c:pt idx="14754" formatCode="General">
                  <c:v>0</c:v>
                </c:pt>
                <c:pt idx="14755" formatCode="General">
                  <c:v>0</c:v>
                </c:pt>
                <c:pt idx="14756" formatCode="General">
                  <c:v>0</c:v>
                </c:pt>
                <c:pt idx="14757" formatCode="General">
                  <c:v>0</c:v>
                </c:pt>
                <c:pt idx="14758" formatCode="General">
                  <c:v>0</c:v>
                </c:pt>
                <c:pt idx="14759" formatCode="General">
                  <c:v>6.6666669829999998</c:v>
                </c:pt>
                <c:pt idx="14760" formatCode="General">
                  <c:v>0</c:v>
                </c:pt>
                <c:pt idx="14761" formatCode="General">
                  <c:v>0</c:v>
                </c:pt>
                <c:pt idx="14762" formatCode="General">
                  <c:v>0</c:v>
                </c:pt>
                <c:pt idx="14763" formatCode="General">
                  <c:v>0</c:v>
                </c:pt>
                <c:pt idx="14764" formatCode="General">
                  <c:v>0</c:v>
                </c:pt>
                <c:pt idx="14765" formatCode="General">
                  <c:v>0</c:v>
                </c:pt>
                <c:pt idx="14766" formatCode="General">
                  <c:v>0</c:v>
                </c:pt>
                <c:pt idx="14767" formatCode="General">
                  <c:v>0</c:v>
                </c:pt>
                <c:pt idx="14768" formatCode="General">
                  <c:v>0</c:v>
                </c:pt>
                <c:pt idx="14769" formatCode="General">
                  <c:v>0</c:v>
                </c:pt>
                <c:pt idx="14770" formatCode="General">
                  <c:v>6.6666669829999998</c:v>
                </c:pt>
                <c:pt idx="14771" formatCode="General">
                  <c:v>0</c:v>
                </c:pt>
                <c:pt idx="14772" formatCode="General">
                  <c:v>0</c:v>
                </c:pt>
                <c:pt idx="14773" formatCode="General">
                  <c:v>0</c:v>
                </c:pt>
                <c:pt idx="14774" formatCode="General">
                  <c:v>0</c:v>
                </c:pt>
                <c:pt idx="14775" formatCode="General">
                  <c:v>0</c:v>
                </c:pt>
                <c:pt idx="14776" formatCode="General">
                  <c:v>0</c:v>
                </c:pt>
                <c:pt idx="14777" formatCode="General">
                  <c:v>0</c:v>
                </c:pt>
                <c:pt idx="14778" formatCode="General">
                  <c:v>0</c:v>
                </c:pt>
                <c:pt idx="14779" formatCode="General">
                  <c:v>0</c:v>
                </c:pt>
                <c:pt idx="14780" formatCode="General">
                  <c:v>6.6666669829999998</c:v>
                </c:pt>
                <c:pt idx="14781" formatCode="General">
                  <c:v>0</c:v>
                </c:pt>
                <c:pt idx="14782" formatCode="General">
                  <c:v>0</c:v>
                </c:pt>
                <c:pt idx="14783" formatCode="General">
                  <c:v>0</c:v>
                </c:pt>
                <c:pt idx="14784" formatCode="General">
                  <c:v>0</c:v>
                </c:pt>
                <c:pt idx="14785" formatCode="General">
                  <c:v>0</c:v>
                </c:pt>
                <c:pt idx="14786" formatCode="General">
                  <c:v>0</c:v>
                </c:pt>
                <c:pt idx="14787" formatCode="General">
                  <c:v>0</c:v>
                </c:pt>
                <c:pt idx="14788" formatCode="General">
                  <c:v>0</c:v>
                </c:pt>
                <c:pt idx="14789" formatCode="General">
                  <c:v>0</c:v>
                </c:pt>
                <c:pt idx="14790" formatCode="General">
                  <c:v>0</c:v>
                </c:pt>
                <c:pt idx="14791" formatCode="General">
                  <c:v>6.6666669829999998</c:v>
                </c:pt>
                <c:pt idx="14792" formatCode="General">
                  <c:v>0</c:v>
                </c:pt>
                <c:pt idx="14793" formatCode="General">
                  <c:v>0</c:v>
                </c:pt>
                <c:pt idx="14794" formatCode="General">
                  <c:v>0</c:v>
                </c:pt>
                <c:pt idx="14795" formatCode="General">
                  <c:v>0</c:v>
                </c:pt>
                <c:pt idx="14796" formatCode="General">
                  <c:v>0</c:v>
                </c:pt>
                <c:pt idx="14797" formatCode="General">
                  <c:v>0</c:v>
                </c:pt>
                <c:pt idx="14798" formatCode="General">
                  <c:v>0</c:v>
                </c:pt>
                <c:pt idx="14799" formatCode="General">
                  <c:v>0</c:v>
                </c:pt>
                <c:pt idx="14800" formatCode="General">
                  <c:v>0</c:v>
                </c:pt>
                <c:pt idx="14801" formatCode="General">
                  <c:v>0</c:v>
                </c:pt>
                <c:pt idx="14802" formatCode="General">
                  <c:v>6.6666669829999998</c:v>
                </c:pt>
                <c:pt idx="14803" formatCode="General">
                  <c:v>0</c:v>
                </c:pt>
                <c:pt idx="14804" formatCode="General">
                  <c:v>0</c:v>
                </c:pt>
                <c:pt idx="14805" formatCode="General">
                  <c:v>0</c:v>
                </c:pt>
                <c:pt idx="14806" formatCode="General">
                  <c:v>0</c:v>
                </c:pt>
                <c:pt idx="14807" formatCode="General">
                  <c:v>0</c:v>
                </c:pt>
                <c:pt idx="14808" formatCode="General">
                  <c:v>0</c:v>
                </c:pt>
                <c:pt idx="14809" formatCode="General">
                  <c:v>0</c:v>
                </c:pt>
                <c:pt idx="14810" formatCode="General">
                  <c:v>0</c:v>
                </c:pt>
                <c:pt idx="14811" formatCode="General">
                  <c:v>0</c:v>
                </c:pt>
                <c:pt idx="14812" formatCode="General">
                  <c:v>0</c:v>
                </c:pt>
                <c:pt idx="14813" formatCode="General">
                  <c:v>0</c:v>
                </c:pt>
                <c:pt idx="14814" formatCode="General">
                  <c:v>0</c:v>
                </c:pt>
                <c:pt idx="14815" formatCode="General">
                  <c:v>6.6666669829999998</c:v>
                </c:pt>
                <c:pt idx="14816" formatCode="General">
                  <c:v>0</c:v>
                </c:pt>
                <c:pt idx="14817" formatCode="General">
                  <c:v>0</c:v>
                </c:pt>
                <c:pt idx="14818" formatCode="General">
                  <c:v>0</c:v>
                </c:pt>
                <c:pt idx="14819" formatCode="General">
                  <c:v>0</c:v>
                </c:pt>
                <c:pt idx="14820" formatCode="General">
                  <c:v>0</c:v>
                </c:pt>
                <c:pt idx="14821" formatCode="General">
                  <c:v>0</c:v>
                </c:pt>
                <c:pt idx="14822" formatCode="General">
                  <c:v>0</c:v>
                </c:pt>
                <c:pt idx="14823" formatCode="General">
                  <c:v>0</c:v>
                </c:pt>
                <c:pt idx="14824" formatCode="General">
                  <c:v>0</c:v>
                </c:pt>
                <c:pt idx="14825" formatCode="General">
                  <c:v>0</c:v>
                </c:pt>
                <c:pt idx="14826" formatCode="General">
                  <c:v>0</c:v>
                </c:pt>
                <c:pt idx="14827" formatCode="General">
                  <c:v>0</c:v>
                </c:pt>
                <c:pt idx="14828" formatCode="General">
                  <c:v>0</c:v>
                </c:pt>
                <c:pt idx="14829" formatCode="General">
                  <c:v>6.6666669829999998</c:v>
                </c:pt>
                <c:pt idx="14830" formatCode="General">
                  <c:v>0</c:v>
                </c:pt>
                <c:pt idx="14831" formatCode="General">
                  <c:v>0</c:v>
                </c:pt>
                <c:pt idx="14832" formatCode="General">
                  <c:v>0</c:v>
                </c:pt>
                <c:pt idx="14833" formatCode="General">
                  <c:v>0</c:v>
                </c:pt>
                <c:pt idx="14834" formatCode="General">
                  <c:v>0</c:v>
                </c:pt>
                <c:pt idx="14835" formatCode="General">
                  <c:v>0</c:v>
                </c:pt>
                <c:pt idx="14836" formatCode="General">
                  <c:v>0</c:v>
                </c:pt>
                <c:pt idx="14837" formatCode="General">
                  <c:v>0</c:v>
                </c:pt>
                <c:pt idx="14838" formatCode="General">
                  <c:v>0</c:v>
                </c:pt>
                <c:pt idx="14839" formatCode="General">
                  <c:v>0</c:v>
                </c:pt>
                <c:pt idx="14840" formatCode="General">
                  <c:v>0</c:v>
                </c:pt>
                <c:pt idx="14841" formatCode="General">
                  <c:v>0</c:v>
                </c:pt>
                <c:pt idx="14842" formatCode="General">
                  <c:v>6.6666669829999998</c:v>
                </c:pt>
                <c:pt idx="14843" formatCode="General">
                  <c:v>0</c:v>
                </c:pt>
                <c:pt idx="14844" formatCode="General">
                  <c:v>0</c:v>
                </c:pt>
                <c:pt idx="14845" formatCode="General">
                  <c:v>0</c:v>
                </c:pt>
                <c:pt idx="14846" formatCode="General">
                  <c:v>0</c:v>
                </c:pt>
                <c:pt idx="14847" formatCode="General">
                  <c:v>0</c:v>
                </c:pt>
                <c:pt idx="14848" formatCode="General">
                  <c:v>0</c:v>
                </c:pt>
                <c:pt idx="14849" formatCode="General">
                  <c:v>0</c:v>
                </c:pt>
                <c:pt idx="14850" formatCode="General">
                  <c:v>0</c:v>
                </c:pt>
                <c:pt idx="14851" formatCode="General">
                  <c:v>0</c:v>
                </c:pt>
                <c:pt idx="14852" formatCode="General">
                  <c:v>0</c:v>
                </c:pt>
                <c:pt idx="14853" formatCode="General">
                  <c:v>0</c:v>
                </c:pt>
                <c:pt idx="14854" formatCode="General">
                  <c:v>0</c:v>
                </c:pt>
                <c:pt idx="14855" formatCode="General">
                  <c:v>6.6666669829999998</c:v>
                </c:pt>
                <c:pt idx="14856" formatCode="General">
                  <c:v>0</c:v>
                </c:pt>
                <c:pt idx="14857" formatCode="General">
                  <c:v>0</c:v>
                </c:pt>
                <c:pt idx="14858" formatCode="General">
                  <c:v>0</c:v>
                </c:pt>
                <c:pt idx="14859" formatCode="General">
                  <c:v>0</c:v>
                </c:pt>
                <c:pt idx="14860" formatCode="General">
                  <c:v>0</c:v>
                </c:pt>
                <c:pt idx="14861" formatCode="General">
                  <c:v>0</c:v>
                </c:pt>
                <c:pt idx="14862" formatCode="General">
                  <c:v>0</c:v>
                </c:pt>
                <c:pt idx="14863" formatCode="General">
                  <c:v>0</c:v>
                </c:pt>
                <c:pt idx="14864" formatCode="General">
                  <c:v>0</c:v>
                </c:pt>
                <c:pt idx="14865" formatCode="General">
                  <c:v>0</c:v>
                </c:pt>
                <c:pt idx="14866" formatCode="General">
                  <c:v>6.6666669829999998</c:v>
                </c:pt>
                <c:pt idx="14867" formatCode="General">
                  <c:v>0</c:v>
                </c:pt>
                <c:pt idx="14868" formatCode="General">
                  <c:v>0</c:v>
                </c:pt>
                <c:pt idx="14869" formatCode="General">
                  <c:v>0</c:v>
                </c:pt>
                <c:pt idx="14870" formatCode="General">
                  <c:v>0</c:v>
                </c:pt>
                <c:pt idx="14871" formatCode="General">
                  <c:v>0</c:v>
                </c:pt>
                <c:pt idx="14872" formatCode="General">
                  <c:v>0</c:v>
                </c:pt>
                <c:pt idx="14873" formatCode="General">
                  <c:v>0</c:v>
                </c:pt>
                <c:pt idx="14874" formatCode="General">
                  <c:v>0</c:v>
                </c:pt>
                <c:pt idx="14875" formatCode="General">
                  <c:v>0</c:v>
                </c:pt>
                <c:pt idx="14876" formatCode="General">
                  <c:v>6.6666669829999998</c:v>
                </c:pt>
                <c:pt idx="14877" formatCode="General">
                  <c:v>0</c:v>
                </c:pt>
                <c:pt idx="14878" formatCode="General">
                  <c:v>0</c:v>
                </c:pt>
                <c:pt idx="14879" formatCode="General">
                  <c:v>0</c:v>
                </c:pt>
                <c:pt idx="14880" formatCode="General">
                  <c:v>0</c:v>
                </c:pt>
                <c:pt idx="14881" formatCode="General">
                  <c:v>0</c:v>
                </c:pt>
                <c:pt idx="14882" formatCode="General">
                  <c:v>0</c:v>
                </c:pt>
                <c:pt idx="14883" formatCode="General">
                  <c:v>0</c:v>
                </c:pt>
                <c:pt idx="14884" formatCode="General">
                  <c:v>0</c:v>
                </c:pt>
                <c:pt idx="14885" formatCode="General">
                  <c:v>0</c:v>
                </c:pt>
                <c:pt idx="14886" formatCode="General">
                  <c:v>6.6666669829999998</c:v>
                </c:pt>
                <c:pt idx="14887" formatCode="General">
                  <c:v>0</c:v>
                </c:pt>
                <c:pt idx="14888" formatCode="General">
                  <c:v>0</c:v>
                </c:pt>
                <c:pt idx="14889" formatCode="General">
                  <c:v>0</c:v>
                </c:pt>
                <c:pt idx="14890" formatCode="General">
                  <c:v>0</c:v>
                </c:pt>
                <c:pt idx="14891" formatCode="General">
                  <c:v>0</c:v>
                </c:pt>
                <c:pt idx="14892" formatCode="General">
                  <c:v>0</c:v>
                </c:pt>
                <c:pt idx="14893" formatCode="General">
                  <c:v>0</c:v>
                </c:pt>
                <c:pt idx="14894" formatCode="General">
                  <c:v>0</c:v>
                </c:pt>
                <c:pt idx="14895" formatCode="General">
                  <c:v>0</c:v>
                </c:pt>
                <c:pt idx="14896" formatCode="General">
                  <c:v>0</c:v>
                </c:pt>
                <c:pt idx="14897" formatCode="General">
                  <c:v>6.6666669829999998</c:v>
                </c:pt>
                <c:pt idx="14898" formatCode="General">
                  <c:v>0</c:v>
                </c:pt>
                <c:pt idx="14899" formatCode="General">
                  <c:v>0</c:v>
                </c:pt>
                <c:pt idx="14900" formatCode="General">
                  <c:v>0</c:v>
                </c:pt>
                <c:pt idx="14901" formatCode="General">
                  <c:v>0</c:v>
                </c:pt>
                <c:pt idx="14902" formatCode="General">
                  <c:v>0</c:v>
                </c:pt>
                <c:pt idx="14903" formatCode="General">
                  <c:v>0</c:v>
                </c:pt>
                <c:pt idx="14904" formatCode="General">
                  <c:v>0</c:v>
                </c:pt>
                <c:pt idx="14905" formatCode="General">
                  <c:v>0</c:v>
                </c:pt>
                <c:pt idx="14906" formatCode="General">
                  <c:v>0</c:v>
                </c:pt>
                <c:pt idx="14907" formatCode="General">
                  <c:v>0</c:v>
                </c:pt>
                <c:pt idx="14908" formatCode="General">
                  <c:v>0</c:v>
                </c:pt>
                <c:pt idx="14909" formatCode="General">
                  <c:v>6.6666669829999998</c:v>
                </c:pt>
                <c:pt idx="14910" formatCode="General">
                  <c:v>0</c:v>
                </c:pt>
                <c:pt idx="14911" formatCode="General">
                  <c:v>0</c:v>
                </c:pt>
                <c:pt idx="14912" formatCode="General">
                  <c:v>0</c:v>
                </c:pt>
                <c:pt idx="14913" formatCode="General">
                  <c:v>0</c:v>
                </c:pt>
                <c:pt idx="14914" formatCode="General">
                  <c:v>0</c:v>
                </c:pt>
                <c:pt idx="14915" formatCode="General">
                  <c:v>0</c:v>
                </c:pt>
                <c:pt idx="14916" formatCode="General">
                  <c:v>0</c:v>
                </c:pt>
                <c:pt idx="14917" formatCode="General">
                  <c:v>0</c:v>
                </c:pt>
                <c:pt idx="14918" formatCode="General">
                  <c:v>0</c:v>
                </c:pt>
                <c:pt idx="14919" formatCode="General">
                  <c:v>0</c:v>
                </c:pt>
                <c:pt idx="14920" formatCode="General">
                  <c:v>0</c:v>
                </c:pt>
                <c:pt idx="14921" formatCode="General">
                  <c:v>0</c:v>
                </c:pt>
                <c:pt idx="14922" formatCode="General">
                  <c:v>6.6666669829999998</c:v>
                </c:pt>
                <c:pt idx="14923" formatCode="General">
                  <c:v>0</c:v>
                </c:pt>
                <c:pt idx="14924" formatCode="General">
                  <c:v>0</c:v>
                </c:pt>
                <c:pt idx="14925" formatCode="General">
                  <c:v>0</c:v>
                </c:pt>
                <c:pt idx="14926" formatCode="General">
                  <c:v>0</c:v>
                </c:pt>
                <c:pt idx="14927" formatCode="General">
                  <c:v>0</c:v>
                </c:pt>
                <c:pt idx="14928" formatCode="General">
                  <c:v>0</c:v>
                </c:pt>
                <c:pt idx="14929" formatCode="General">
                  <c:v>0</c:v>
                </c:pt>
                <c:pt idx="14930" formatCode="General">
                  <c:v>0</c:v>
                </c:pt>
                <c:pt idx="14931" formatCode="General">
                  <c:v>0</c:v>
                </c:pt>
                <c:pt idx="14932" formatCode="General">
                  <c:v>0</c:v>
                </c:pt>
                <c:pt idx="14933" formatCode="General">
                  <c:v>0</c:v>
                </c:pt>
                <c:pt idx="14934" formatCode="General">
                  <c:v>0</c:v>
                </c:pt>
                <c:pt idx="14935" formatCode="General">
                  <c:v>0</c:v>
                </c:pt>
                <c:pt idx="14936" formatCode="General">
                  <c:v>6.6666669829999998</c:v>
                </c:pt>
                <c:pt idx="14937" formatCode="General">
                  <c:v>0</c:v>
                </c:pt>
                <c:pt idx="14938" formatCode="General">
                  <c:v>0</c:v>
                </c:pt>
                <c:pt idx="14939" formatCode="General">
                  <c:v>0</c:v>
                </c:pt>
                <c:pt idx="14940" formatCode="General">
                  <c:v>0</c:v>
                </c:pt>
                <c:pt idx="14941" formatCode="General">
                  <c:v>0</c:v>
                </c:pt>
                <c:pt idx="14942" formatCode="General">
                  <c:v>0</c:v>
                </c:pt>
                <c:pt idx="14943" formatCode="General">
                  <c:v>0</c:v>
                </c:pt>
                <c:pt idx="14944" formatCode="General">
                  <c:v>0</c:v>
                </c:pt>
                <c:pt idx="14945" formatCode="General">
                  <c:v>0</c:v>
                </c:pt>
                <c:pt idx="14946" formatCode="General">
                  <c:v>0</c:v>
                </c:pt>
                <c:pt idx="14947" formatCode="General">
                  <c:v>0</c:v>
                </c:pt>
                <c:pt idx="14948" formatCode="General">
                  <c:v>0</c:v>
                </c:pt>
                <c:pt idx="14949" formatCode="General">
                  <c:v>6.6666669829999998</c:v>
                </c:pt>
                <c:pt idx="14950" formatCode="General">
                  <c:v>0</c:v>
                </c:pt>
                <c:pt idx="14951" formatCode="General">
                  <c:v>0</c:v>
                </c:pt>
                <c:pt idx="14952" formatCode="General">
                  <c:v>0</c:v>
                </c:pt>
                <c:pt idx="14953" formatCode="General">
                  <c:v>0</c:v>
                </c:pt>
                <c:pt idx="14954" formatCode="General">
                  <c:v>0</c:v>
                </c:pt>
                <c:pt idx="14955" formatCode="General">
                  <c:v>0</c:v>
                </c:pt>
                <c:pt idx="14956" formatCode="General">
                  <c:v>0</c:v>
                </c:pt>
                <c:pt idx="14957" formatCode="General">
                  <c:v>0</c:v>
                </c:pt>
                <c:pt idx="14958" formatCode="General">
                  <c:v>0</c:v>
                </c:pt>
                <c:pt idx="14959" formatCode="General">
                  <c:v>0</c:v>
                </c:pt>
                <c:pt idx="14960" formatCode="General">
                  <c:v>0</c:v>
                </c:pt>
                <c:pt idx="14961" formatCode="General">
                  <c:v>0</c:v>
                </c:pt>
                <c:pt idx="14962" formatCode="General">
                  <c:v>0</c:v>
                </c:pt>
                <c:pt idx="14963" formatCode="General">
                  <c:v>6.6666669829999998</c:v>
                </c:pt>
                <c:pt idx="14964" formatCode="General">
                  <c:v>0</c:v>
                </c:pt>
                <c:pt idx="14965" formatCode="General">
                  <c:v>0</c:v>
                </c:pt>
                <c:pt idx="14966" formatCode="General">
                  <c:v>0</c:v>
                </c:pt>
                <c:pt idx="14967" formatCode="General">
                  <c:v>0</c:v>
                </c:pt>
                <c:pt idx="14968" formatCode="General">
                  <c:v>0</c:v>
                </c:pt>
                <c:pt idx="14969" formatCode="General">
                  <c:v>0</c:v>
                </c:pt>
                <c:pt idx="14970" formatCode="General">
                  <c:v>0</c:v>
                </c:pt>
                <c:pt idx="14971" formatCode="General">
                  <c:v>0</c:v>
                </c:pt>
                <c:pt idx="14972" formatCode="General">
                  <c:v>0</c:v>
                </c:pt>
                <c:pt idx="14973" formatCode="General">
                  <c:v>0</c:v>
                </c:pt>
                <c:pt idx="14974" formatCode="General">
                  <c:v>0</c:v>
                </c:pt>
                <c:pt idx="14975" formatCode="General">
                  <c:v>6.6666669829999998</c:v>
                </c:pt>
                <c:pt idx="14976" formatCode="General">
                  <c:v>0</c:v>
                </c:pt>
                <c:pt idx="14977" formatCode="General">
                  <c:v>0</c:v>
                </c:pt>
                <c:pt idx="14978" formatCode="General">
                  <c:v>0</c:v>
                </c:pt>
                <c:pt idx="14979" formatCode="General">
                  <c:v>0</c:v>
                </c:pt>
                <c:pt idx="14980" formatCode="General">
                  <c:v>0</c:v>
                </c:pt>
                <c:pt idx="14981" formatCode="General">
                  <c:v>0</c:v>
                </c:pt>
                <c:pt idx="14982" formatCode="General">
                  <c:v>0</c:v>
                </c:pt>
                <c:pt idx="14983" formatCode="General">
                  <c:v>0</c:v>
                </c:pt>
                <c:pt idx="14984" formatCode="General">
                  <c:v>0</c:v>
                </c:pt>
                <c:pt idx="14985" formatCode="General">
                  <c:v>0</c:v>
                </c:pt>
                <c:pt idx="14986" formatCode="General">
                  <c:v>0</c:v>
                </c:pt>
                <c:pt idx="14987" formatCode="General">
                  <c:v>6.6666669829999998</c:v>
                </c:pt>
                <c:pt idx="14988" formatCode="General">
                  <c:v>0</c:v>
                </c:pt>
                <c:pt idx="14989" formatCode="General">
                  <c:v>0</c:v>
                </c:pt>
                <c:pt idx="14990" formatCode="General">
                  <c:v>0</c:v>
                </c:pt>
                <c:pt idx="14991" formatCode="General">
                  <c:v>0</c:v>
                </c:pt>
                <c:pt idx="14992" formatCode="General">
                  <c:v>0</c:v>
                </c:pt>
                <c:pt idx="14993" formatCode="General">
                  <c:v>0</c:v>
                </c:pt>
                <c:pt idx="14994" formatCode="General">
                  <c:v>0</c:v>
                </c:pt>
                <c:pt idx="14995" formatCode="General">
                  <c:v>0</c:v>
                </c:pt>
                <c:pt idx="14996" formatCode="General">
                  <c:v>0</c:v>
                </c:pt>
                <c:pt idx="14997" formatCode="General">
                  <c:v>0</c:v>
                </c:pt>
                <c:pt idx="14998" formatCode="General">
                  <c:v>0</c:v>
                </c:pt>
                <c:pt idx="14999" formatCode="General">
                  <c:v>0</c:v>
                </c:pt>
                <c:pt idx="15000" formatCode="General">
                  <c:v>0</c:v>
                </c:pt>
                <c:pt idx="15001" formatCode="General">
                  <c:v>6.6666669829999998</c:v>
                </c:pt>
                <c:pt idx="15002" formatCode="General">
                  <c:v>0</c:v>
                </c:pt>
                <c:pt idx="15003" formatCode="General">
                  <c:v>0</c:v>
                </c:pt>
                <c:pt idx="15004" formatCode="General">
                  <c:v>0</c:v>
                </c:pt>
                <c:pt idx="15005" formatCode="General">
                  <c:v>0</c:v>
                </c:pt>
                <c:pt idx="15006" formatCode="General">
                  <c:v>0</c:v>
                </c:pt>
                <c:pt idx="15007" formatCode="General">
                  <c:v>0</c:v>
                </c:pt>
                <c:pt idx="15008" formatCode="General">
                  <c:v>0</c:v>
                </c:pt>
                <c:pt idx="15009" formatCode="General">
                  <c:v>0</c:v>
                </c:pt>
                <c:pt idx="15010" formatCode="General">
                  <c:v>0</c:v>
                </c:pt>
                <c:pt idx="15011" formatCode="General">
                  <c:v>0</c:v>
                </c:pt>
                <c:pt idx="15012" formatCode="General">
                  <c:v>0</c:v>
                </c:pt>
                <c:pt idx="15013" formatCode="General">
                  <c:v>0</c:v>
                </c:pt>
                <c:pt idx="15014" formatCode="General">
                  <c:v>0</c:v>
                </c:pt>
                <c:pt idx="15015" formatCode="General">
                  <c:v>6.6666669829999998</c:v>
                </c:pt>
                <c:pt idx="15016" formatCode="General">
                  <c:v>0</c:v>
                </c:pt>
                <c:pt idx="15017" formatCode="General">
                  <c:v>0</c:v>
                </c:pt>
                <c:pt idx="15018" formatCode="General">
                  <c:v>0</c:v>
                </c:pt>
                <c:pt idx="15019" formatCode="General">
                  <c:v>0</c:v>
                </c:pt>
                <c:pt idx="15020" formatCode="General">
                  <c:v>0</c:v>
                </c:pt>
                <c:pt idx="15021" formatCode="General">
                  <c:v>0</c:v>
                </c:pt>
                <c:pt idx="15022" formatCode="General">
                  <c:v>0</c:v>
                </c:pt>
                <c:pt idx="15023" formatCode="General">
                  <c:v>0</c:v>
                </c:pt>
                <c:pt idx="15024" formatCode="General">
                  <c:v>0</c:v>
                </c:pt>
                <c:pt idx="15025" formatCode="General">
                  <c:v>0</c:v>
                </c:pt>
                <c:pt idx="15026" formatCode="General">
                  <c:v>0</c:v>
                </c:pt>
                <c:pt idx="15027" formatCode="General">
                  <c:v>0</c:v>
                </c:pt>
                <c:pt idx="15028" formatCode="General">
                  <c:v>6.6666669829999998</c:v>
                </c:pt>
                <c:pt idx="15029" formatCode="General">
                  <c:v>0</c:v>
                </c:pt>
                <c:pt idx="15030" formatCode="General">
                  <c:v>0</c:v>
                </c:pt>
                <c:pt idx="15031" formatCode="General">
                  <c:v>0</c:v>
                </c:pt>
                <c:pt idx="15032" formatCode="General">
                  <c:v>0</c:v>
                </c:pt>
                <c:pt idx="15033" formatCode="General">
                  <c:v>0</c:v>
                </c:pt>
                <c:pt idx="15034" formatCode="General">
                  <c:v>0</c:v>
                </c:pt>
                <c:pt idx="15035" formatCode="General">
                  <c:v>0</c:v>
                </c:pt>
                <c:pt idx="15036" formatCode="General">
                  <c:v>0</c:v>
                </c:pt>
                <c:pt idx="15037" formatCode="General">
                  <c:v>0</c:v>
                </c:pt>
                <c:pt idx="15038" formatCode="General">
                  <c:v>0</c:v>
                </c:pt>
                <c:pt idx="15039" formatCode="General">
                  <c:v>0</c:v>
                </c:pt>
                <c:pt idx="15040" formatCode="General">
                  <c:v>0</c:v>
                </c:pt>
                <c:pt idx="15041" formatCode="General">
                  <c:v>0</c:v>
                </c:pt>
                <c:pt idx="15042" formatCode="General">
                  <c:v>6.6666669829999998</c:v>
                </c:pt>
                <c:pt idx="15043" formatCode="General">
                  <c:v>0</c:v>
                </c:pt>
                <c:pt idx="15044" formatCode="General">
                  <c:v>0</c:v>
                </c:pt>
                <c:pt idx="15045" formatCode="General">
                  <c:v>0</c:v>
                </c:pt>
                <c:pt idx="15046" formatCode="General">
                  <c:v>0</c:v>
                </c:pt>
                <c:pt idx="15047" formatCode="General">
                  <c:v>0</c:v>
                </c:pt>
                <c:pt idx="15048" formatCode="General">
                  <c:v>0</c:v>
                </c:pt>
                <c:pt idx="15049" formatCode="General">
                  <c:v>0</c:v>
                </c:pt>
                <c:pt idx="15050" formatCode="General">
                  <c:v>0</c:v>
                </c:pt>
                <c:pt idx="15051" formatCode="General">
                  <c:v>0</c:v>
                </c:pt>
                <c:pt idx="15052" formatCode="General">
                  <c:v>0</c:v>
                </c:pt>
                <c:pt idx="15053" formatCode="General">
                  <c:v>0</c:v>
                </c:pt>
                <c:pt idx="15054" formatCode="General">
                  <c:v>0</c:v>
                </c:pt>
                <c:pt idx="15055" formatCode="General">
                  <c:v>0</c:v>
                </c:pt>
                <c:pt idx="15056" formatCode="General">
                  <c:v>6.6666669829999998</c:v>
                </c:pt>
                <c:pt idx="15057" formatCode="General">
                  <c:v>0</c:v>
                </c:pt>
                <c:pt idx="15058" formatCode="General">
                  <c:v>0</c:v>
                </c:pt>
                <c:pt idx="15059" formatCode="General">
                  <c:v>0</c:v>
                </c:pt>
                <c:pt idx="15060" formatCode="General">
                  <c:v>0</c:v>
                </c:pt>
                <c:pt idx="15061" formatCode="General">
                  <c:v>0</c:v>
                </c:pt>
                <c:pt idx="15062" formatCode="General">
                  <c:v>0</c:v>
                </c:pt>
                <c:pt idx="15063" formatCode="General">
                  <c:v>0</c:v>
                </c:pt>
                <c:pt idx="15064" formatCode="General">
                  <c:v>0</c:v>
                </c:pt>
                <c:pt idx="15065" formatCode="General">
                  <c:v>0</c:v>
                </c:pt>
                <c:pt idx="15066" formatCode="General">
                  <c:v>0</c:v>
                </c:pt>
                <c:pt idx="15067" formatCode="General">
                  <c:v>0</c:v>
                </c:pt>
                <c:pt idx="15068" formatCode="General">
                  <c:v>0</c:v>
                </c:pt>
                <c:pt idx="15069" formatCode="General">
                  <c:v>6.6666669829999998</c:v>
                </c:pt>
                <c:pt idx="15070" formatCode="General">
                  <c:v>0</c:v>
                </c:pt>
                <c:pt idx="15071" formatCode="General">
                  <c:v>0</c:v>
                </c:pt>
                <c:pt idx="15072" formatCode="General">
                  <c:v>0</c:v>
                </c:pt>
                <c:pt idx="15073" formatCode="General">
                  <c:v>0</c:v>
                </c:pt>
                <c:pt idx="15074" formatCode="General">
                  <c:v>0</c:v>
                </c:pt>
                <c:pt idx="15075" formatCode="General">
                  <c:v>0</c:v>
                </c:pt>
                <c:pt idx="15076" formatCode="General">
                  <c:v>0</c:v>
                </c:pt>
                <c:pt idx="15077" formatCode="General">
                  <c:v>0</c:v>
                </c:pt>
                <c:pt idx="15078" formatCode="General">
                  <c:v>0</c:v>
                </c:pt>
                <c:pt idx="15079" formatCode="General">
                  <c:v>0</c:v>
                </c:pt>
                <c:pt idx="15080" formatCode="General">
                  <c:v>0</c:v>
                </c:pt>
                <c:pt idx="15081" formatCode="General">
                  <c:v>0</c:v>
                </c:pt>
                <c:pt idx="15082" formatCode="General">
                  <c:v>6.6666669829999998</c:v>
                </c:pt>
                <c:pt idx="15083" formatCode="General">
                  <c:v>0</c:v>
                </c:pt>
                <c:pt idx="15084" formatCode="General">
                  <c:v>0</c:v>
                </c:pt>
                <c:pt idx="15085" formatCode="General">
                  <c:v>0</c:v>
                </c:pt>
                <c:pt idx="15086" formatCode="General">
                  <c:v>0</c:v>
                </c:pt>
                <c:pt idx="15087" formatCode="General">
                  <c:v>0</c:v>
                </c:pt>
                <c:pt idx="15088" formatCode="General">
                  <c:v>0</c:v>
                </c:pt>
                <c:pt idx="15089" formatCode="General">
                  <c:v>0</c:v>
                </c:pt>
                <c:pt idx="15090" formatCode="General">
                  <c:v>0</c:v>
                </c:pt>
                <c:pt idx="15091" formatCode="General">
                  <c:v>0</c:v>
                </c:pt>
                <c:pt idx="15092" formatCode="General">
                  <c:v>0</c:v>
                </c:pt>
                <c:pt idx="15093" formatCode="General">
                  <c:v>0</c:v>
                </c:pt>
                <c:pt idx="15094" formatCode="General">
                  <c:v>0</c:v>
                </c:pt>
                <c:pt idx="15095" formatCode="General">
                  <c:v>0</c:v>
                </c:pt>
                <c:pt idx="15096" formatCode="General">
                  <c:v>6.6666669829999998</c:v>
                </c:pt>
                <c:pt idx="15097" formatCode="General">
                  <c:v>0</c:v>
                </c:pt>
                <c:pt idx="15098" formatCode="General">
                  <c:v>0</c:v>
                </c:pt>
                <c:pt idx="15099" formatCode="General">
                  <c:v>0</c:v>
                </c:pt>
                <c:pt idx="15100" formatCode="General">
                  <c:v>0</c:v>
                </c:pt>
                <c:pt idx="15101" formatCode="General">
                  <c:v>0</c:v>
                </c:pt>
                <c:pt idx="15102" formatCode="General">
                  <c:v>0</c:v>
                </c:pt>
                <c:pt idx="15103" formatCode="General">
                  <c:v>0</c:v>
                </c:pt>
                <c:pt idx="15104" formatCode="General">
                  <c:v>0</c:v>
                </c:pt>
                <c:pt idx="15105" formatCode="General">
                  <c:v>0</c:v>
                </c:pt>
                <c:pt idx="15106" formatCode="General">
                  <c:v>0</c:v>
                </c:pt>
                <c:pt idx="15107" formatCode="General">
                  <c:v>0</c:v>
                </c:pt>
                <c:pt idx="15108" formatCode="General">
                  <c:v>0</c:v>
                </c:pt>
                <c:pt idx="15109" formatCode="General">
                  <c:v>6.6666669829999998</c:v>
                </c:pt>
                <c:pt idx="15110" formatCode="General">
                  <c:v>0</c:v>
                </c:pt>
                <c:pt idx="15111" formatCode="General">
                  <c:v>0</c:v>
                </c:pt>
                <c:pt idx="15112" formatCode="General">
                  <c:v>0</c:v>
                </c:pt>
                <c:pt idx="15113" formatCode="General">
                  <c:v>0</c:v>
                </c:pt>
                <c:pt idx="15114" formatCode="General">
                  <c:v>0</c:v>
                </c:pt>
                <c:pt idx="15115" formatCode="General">
                  <c:v>0</c:v>
                </c:pt>
                <c:pt idx="15116" formatCode="General">
                  <c:v>0</c:v>
                </c:pt>
                <c:pt idx="15117" formatCode="General">
                  <c:v>0</c:v>
                </c:pt>
                <c:pt idx="15118" formatCode="General">
                  <c:v>0</c:v>
                </c:pt>
                <c:pt idx="15119" formatCode="General">
                  <c:v>0</c:v>
                </c:pt>
                <c:pt idx="15120" formatCode="General">
                  <c:v>0</c:v>
                </c:pt>
                <c:pt idx="15121" formatCode="General">
                  <c:v>0</c:v>
                </c:pt>
                <c:pt idx="15122" formatCode="General">
                  <c:v>0</c:v>
                </c:pt>
                <c:pt idx="15123" formatCode="General">
                  <c:v>6.6666669829999998</c:v>
                </c:pt>
                <c:pt idx="15124" formatCode="General">
                  <c:v>0</c:v>
                </c:pt>
                <c:pt idx="15125" formatCode="General">
                  <c:v>0</c:v>
                </c:pt>
                <c:pt idx="15126" formatCode="General">
                  <c:v>0</c:v>
                </c:pt>
                <c:pt idx="15127" formatCode="General">
                  <c:v>0</c:v>
                </c:pt>
                <c:pt idx="15128" formatCode="General">
                  <c:v>0</c:v>
                </c:pt>
                <c:pt idx="15129" formatCode="General">
                  <c:v>0</c:v>
                </c:pt>
                <c:pt idx="15130" formatCode="General">
                  <c:v>0</c:v>
                </c:pt>
                <c:pt idx="15131" formatCode="General">
                  <c:v>0</c:v>
                </c:pt>
                <c:pt idx="15132" formatCode="General">
                  <c:v>0</c:v>
                </c:pt>
                <c:pt idx="15133" formatCode="General">
                  <c:v>0</c:v>
                </c:pt>
                <c:pt idx="15134" formatCode="General">
                  <c:v>0</c:v>
                </c:pt>
                <c:pt idx="15135" formatCode="General">
                  <c:v>0</c:v>
                </c:pt>
                <c:pt idx="15136" formatCode="General">
                  <c:v>0</c:v>
                </c:pt>
                <c:pt idx="15137" formatCode="General">
                  <c:v>6.6666669829999998</c:v>
                </c:pt>
                <c:pt idx="15138" formatCode="General">
                  <c:v>0</c:v>
                </c:pt>
                <c:pt idx="15139" formatCode="General">
                  <c:v>0</c:v>
                </c:pt>
                <c:pt idx="15140" formatCode="General">
                  <c:v>0</c:v>
                </c:pt>
                <c:pt idx="15141" formatCode="General">
                  <c:v>0</c:v>
                </c:pt>
                <c:pt idx="15142" formatCode="General">
                  <c:v>0</c:v>
                </c:pt>
                <c:pt idx="15143" formatCode="General">
                  <c:v>0</c:v>
                </c:pt>
                <c:pt idx="15144" formatCode="General">
                  <c:v>0</c:v>
                </c:pt>
                <c:pt idx="15145" formatCode="General">
                  <c:v>0</c:v>
                </c:pt>
                <c:pt idx="15146" formatCode="General">
                  <c:v>0</c:v>
                </c:pt>
                <c:pt idx="15147" formatCode="General">
                  <c:v>0</c:v>
                </c:pt>
                <c:pt idx="15148" formatCode="General">
                  <c:v>0</c:v>
                </c:pt>
                <c:pt idx="15149" formatCode="General">
                  <c:v>0</c:v>
                </c:pt>
                <c:pt idx="15150" formatCode="General">
                  <c:v>6.6666669829999998</c:v>
                </c:pt>
                <c:pt idx="15151" formatCode="General">
                  <c:v>0</c:v>
                </c:pt>
                <c:pt idx="15152" formatCode="General">
                  <c:v>0</c:v>
                </c:pt>
                <c:pt idx="15153" formatCode="General">
                  <c:v>0</c:v>
                </c:pt>
                <c:pt idx="15154" formatCode="General">
                  <c:v>0</c:v>
                </c:pt>
                <c:pt idx="15155" formatCode="General">
                  <c:v>0</c:v>
                </c:pt>
                <c:pt idx="15156" formatCode="General">
                  <c:v>0</c:v>
                </c:pt>
                <c:pt idx="15157" formatCode="General">
                  <c:v>0</c:v>
                </c:pt>
                <c:pt idx="15158" formatCode="General">
                  <c:v>0</c:v>
                </c:pt>
                <c:pt idx="15159" formatCode="General">
                  <c:v>0</c:v>
                </c:pt>
                <c:pt idx="15160" formatCode="General">
                  <c:v>0</c:v>
                </c:pt>
                <c:pt idx="15161" formatCode="General">
                  <c:v>0</c:v>
                </c:pt>
                <c:pt idx="15162" formatCode="General">
                  <c:v>0</c:v>
                </c:pt>
                <c:pt idx="15163" formatCode="General">
                  <c:v>6.6666669829999998</c:v>
                </c:pt>
                <c:pt idx="15164" formatCode="General">
                  <c:v>0</c:v>
                </c:pt>
                <c:pt idx="15165" formatCode="General">
                  <c:v>0</c:v>
                </c:pt>
                <c:pt idx="15166" formatCode="General">
                  <c:v>0</c:v>
                </c:pt>
                <c:pt idx="15167" formatCode="General">
                  <c:v>0</c:v>
                </c:pt>
                <c:pt idx="15168" formatCode="General">
                  <c:v>0</c:v>
                </c:pt>
                <c:pt idx="15169" formatCode="General">
                  <c:v>0</c:v>
                </c:pt>
                <c:pt idx="15170" formatCode="General">
                  <c:v>0</c:v>
                </c:pt>
                <c:pt idx="15171" formatCode="General">
                  <c:v>0</c:v>
                </c:pt>
                <c:pt idx="15172" formatCode="General">
                  <c:v>0</c:v>
                </c:pt>
                <c:pt idx="15173" formatCode="General">
                  <c:v>0</c:v>
                </c:pt>
                <c:pt idx="15174" formatCode="General">
                  <c:v>0</c:v>
                </c:pt>
                <c:pt idx="15175" formatCode="General">
                  <c:v>0</c:v>
                </c:pt>
                <c:pt idx="15176" formatCode="General">
                  <c:v>6.6666669829999998</c:v>
                </c:pt>
                <c:pt idx="15177" formatCode="General">
                  <c:v>0</c:v>
                </c:pt>
                <c:pt idx="15178" formatCode="General">
                  <c:v>0</c:v>
                </c:pt>
                <c:pt idx="15179" formatCode="General">
                  <c:v>0</c:v>
                </c:pt>
                <c:pt idx="15180" formatCode="General">
                  <c:v>0</c:v>
                </c:pt>
                <c:pt idx="15181" formatCode="General">
                  <c:v>0</c:v>
                </c:pt>
                <c:pt idx="15182" formatCode="General">
                  <c:v>0</c:v>
                </c:pt>
                <c:pt idx="15183" formatCode="General">
                  <c:v>0</c:v>
                </c:pt>
                <c:pt idx="15184" formatCode="General">
                  <c:v>0</c:v>
                </c:pt>
                <c:pt idx="15185" formatCode="General">
                  <c:v>0</c:v>
                </c:pt>
                <c:pt idx="15186" formatCode="General">
                  <c:v>0</c:v>
                </c:pt>
                <c:pt idx="15187" formatCode="General">
                  <c:v>0</c:v>
                </c:pt>
                <c:pt idx="15188" formatCode="General">
                  <c:v>0</c:v>
                </c:pt>
                <c:pt idx="15189" formatCode="General">
                  <c:v>6.6666669829999998</c:v>
                </c:pt>
                <c:pt idx="15190" formatCode="General">
                  <c:v>0</c:v>
                </c:pt>
                <c:pt idx="15191" formatCode="General">
                  <c:v>0</c:v>
                </c:pt>
                <c:pt idx="15192" formatCode="General">
                  <c:v>0</c:v>
                </c:pt>
                <c:pt idx="15193" formatCode="General">
                  <c:v>0</c:v>
                </c:pt>
                <c:pt idx="15194" formatCode="General">
                  <c:v>0</c:v>
                </c:pt>
                <c:pt idx="15195" formatCode="General">
                  <c:v>0</c:v>
                </c:pt>
                <c:pt idx="15196" formatCode="General">
                  <c:v>0</c:v>
                </c:pt>
                <c:pt idx="15197" formatCode="General">
                  <c:v>0</c:v>
                </c:pt>
                <c:pt idx="15198" formatCode="General">
                  <c:v>0</c:v>
                </c:pt>
                <c:pt idx="15199" formatCode="General">
                  <c:v>0</c:v>
                </c:pt>
                <c:pt idx="15200" formatCode="General">
                  <c:v>0</c:v>
                </c:pt>
                <c:pt idx="15201" formatCode="General">
                  <c:v>0</c:v>
                </c:pt>
                <c:pt idx="15202" formatCode="General">
                  <c:v>6.6666669829999998</c:v>
                </c:pt>
                <c:pt idx="15203" formatCode="General">
                  <c:v>0</c:v>
                </c:pt>
                <c:pt idx="15204" formatCode="General">
                  <c:v>0</c:v>
                </c:pt>
                <c:pt idx="15205" formatCode="General">
                  <c:v>0</c:v>
                </c:pt>
                <c:pt idx="15206" formatCode="General">
                  <c:v>0</c:v>
                </c:pt>
                <c:pt idx="15207" formatCode="General">
                  <c:v>0</c:v>
                </c:pt>
                <c:pt idx="15208" formatCode="General">
                  <c:v>0</c:v>
                </c:pt>
                <c:pt idx="15209" formatCode="General">
                  <c:v>0</c:v>
                </c:pt>
                <c:pt idx="15210" formatCode="General">
                  <c:v>0</c:v>
                </c:pt>
                <c:pt idx="15211" formatCode="General">
                  <c:v>0</c:v>
                </c:pt>
                <c:pt idx="15212" formatCode="General">
                  <c:v>0</c:v>
                </c:pt>
                <c:pt idx="15213" formatCode="General">
                  <c:v>0</c:v>
                </c:pt>
                <c:pt idx="15214" formatCode="General">
                  <c:v>0</c:v>
                </c:pt>
                <c:pt idx="15215" formatCode="General">
                  <c:v>0</c:v>
                </c:pt>
                <c:pt idx="15216" formatCode="General">
                  <c:v>6.6666669829999998</c:v>
                </c:pt>
                <c:pt idx="15217" formatCode="General">
                  <c:v>0</c:v>
                </c:pt>
                <c:pt idx="15218" formatCode="General">
                  <c:v>0</c:v>
                </c:pt>
                <c:pt idx="15219" formatCode="General">
                  <c:v>0</c:v>
                </c:pt>
                <c:pt idx="15220" formatCode="General">
                  <c:v>0</c:v>
                </c:pt>
                <c:pt idx="15221" formatCode="General">
                  <c:v>0</c:v>
                </c:pt>
                <c:pt idx="15222" formatCode="General">
                  <c:v>0</c:v>
                </c:pt>
                <c:pt idx="15223" formatCode="General">
                  <c:v>0</c:v>
                </c:pt>
                <c:pt idx="15224" formatCode="General">
                  <c:v>0</c:v>
                </c:pt>
                <c:pt idx="15225" formatCode="General">
                  <c:v>0</c:v>
                </c:pt>
                <c:pt idx="15226" formatCode="General">
                  <c:v>0</c:v>
                </c:pt>
                <c:pt idx="15227" formatCode="General">
                  <c:v>0</c:v>
                </c:pt>
                <c:pt idx="15228" formatCode="General">
                  <c:v>0</c:v>
                </c:pt>
                <c:pt idx="15229" formatCode="General">
                  <c:v>6.6666669829999998</c:v>
                </c:pt>
                <c:pt idx="15230" formatCode="General">
                  <c:v>0</c:v>
                </c:pt>
                <c:pt idx="15231" formatCode="General">
                  <c:v>0</c:v>
                </c:pt>
                <c:pt idx="15232" formatCode="General">
                  <c:v>0</c:v>
                </c:pt>
                <c:pt idx="15233" formatCode="General">
                  <c:v>0</c:v>
                </c:pt>
                <c:pt idx="15234" formatCode="General">
                  <c:v>0</c:v>
                </c:pt>
                <c:pt idx="15235" formatCode="General">
                  <c:v>0</c:v>
                </c:pt>
                <c:pt idx="15236" formatCode="General">
                  <c:v>0</c:v>
                </c:pt>
                <c:pt idx="15237" formatCode="General">
                  <c:v>0</c:v>
                </c:pt>
                <c:pt idx="15238" formatCode="General">
                  <c:v>0</c:v>
                </c:pt>
                <c:pt idx="15239" formatCode="General">
                  <c:v>0</c:v>
                </c:pt>
                <c:pt idx="15240" formatCode="General">
                  <c:v>0</c:v>
                </c:pt>
                <c:pt idx="15241" formatCode="General">
                  <c:v>0</c:v>
                </c:pt>
                <c:pt idx="15242" formatCode="General">
                  <c:v>6.6666669829999998</c:v>
                </c:pt>
                <c:pt idx="15243" formatCode="General">
                  <c:v>0</c:v>
                </c:pt>
                <c:pt idx="15244" formatCode="General">
                  <c:v>0</c:v>
                </c:pt>
                <c:pt idx="15245" formatCode="General">
                  <c:v>0</c:v>
                </c:pt>
                <c:pt idx="15246" formatCode="General">
                  <c:v>0</c:v>
                </c:pt>
                <c:pt idx="15247" formatCode="General">
                  <c:v>0</c:v>
                </c:pt>
                <c:pt idx="15248" formatCode="General">
                  <c:v>0</c:v>
                </c:pt>
                <c:pt idx="15249" formatCode="General">
                  <c:v>0</c:v>
                </c:pt>
                <c:pt idx="15250" formatCode="General">
                  <c:v>0</c:v>
                </c:pt>
                <c:pt idx="15251" formatCode="General">
                  <c:v>0</c:v>
                </c:pt>
                <c:pt idx="15252" formatCode="General">
                  <c:v>0</c:v>
                </c:pt>
                <c:pt idx="15253" formatCode="General">
                  <c:v>0</c:v>
                </c:pt>
                <c:pt idx="15254" formatCode="General">
                  <c:v>0</c:v>
                </c:pt>
                <c:pt idx="15255" formatCode="General">
                  <c:v>6.6666669829999998</c:v>
                </c:pt>
                <c:pt idx="15256" formatCode="General">
                  <c:v>0</c:v>
                </c:pt>
                <c:pt idx="15257" formatCode="General">
                  <c:v>0</c:v>
                </c:pt>
                <c:pt idx="15258" formatCode="General">
                  <c:v>0</c:v>
                </c:pt>
                <c:pt idx="15259" formatCode="General">
                  <c:v>0</c:v>
                </c:pt>
                <c:pt idx="15260" formatCode="General">
                  <c:v>0</c:v>
                </c:pt>
                <c:pt idx="15261" formatCode="General">
                  <c:v>0</c:v>
                </c:pt>
                <c:pt idx="15262" formatCode="General">
                  <c:v>0</c:v>
                </c:pt>
                <c:pt idx="15263" formatCode="General">
                  <c:v>0</c:v>
                </c:pt>
                <c:pt idx="15264" formatCode="General">
                  <c:v>0</c:v>
                </c:pt>
                <c:pt idx="15265" formatCode="General">
                  <c:v>0</c:v>
                </c:pt>
                <c:pt idx="15266" formatCode="General">
                  <c:v>0</c:v>
                </c:pt>
                <c:pt idx="15267" formatCode="General">
                  <c:v>6.6666669829999998</c:v>
                </c:pt>
                <c:pt idx="15268" formatCode="General">
                  <c:v>0</c:v>
                </c:pt>
                <c:pt idx="15269" formatCode="General">
                  <c:v>0</c:v>
                </c:pt>
                <c:pt idx="15270" formatCode="General">
                  <c:v>0</c:v>
                </c:pt>
                <c:pt idx="15271" formatCode="General">
                  <c:v>0</c:v>
                </c:pt>
                <c:pt idx="15272" formatCode="General">
                  <c:v>0</c:v>
                </c:pt>
                <c:pt idx="15273" formatCode="General">
                  <c:v>0</c:v>
                </c:pt>
                <c:pt idx="15274" formatCode="General">
                  <c:v>0</c:v>
                </c:pt>
                <c:pt idx="15275" formatCode="General">
                  <c:v>0</c:v>
                </c:pt>
                <c:pt idx="15276" formatCode="General">
                  <c:v>0</c:v>
                </c:pt>
                <c:pt idx="15277" formatCode="General">
                  <c:v>0</c:v>
                </c:pt>
                <c:pt idx="15278" formatCode="General">
                  <c:v>6.6666669829999998</c:v>
                </c:pt>
                <c:pt idx="15279" formatCode="General">
                  <c:v>0</c:v>
                </c:pt>
                <c:pt idx="15280" formatCode="General">
                  <c:v>0</c:v>
                </c:pt>
                <c:pt idx="15281" formatCode="General">
                  <c:v>0</c:v>
                </c:pt>
                <c:pt idx="15282" formatCode="General">
                  <c:v>0</c:v>
                </c:pt>
                <c:pt idx="15283" formatCode="General">
                  <c:v>0</c:v>
                </c:pt>
                <c:pt idx="15284" formatCode="General">
                  <c:v>0</c:v>
                </c:pt>
                <c:pt idx="15285" formatCode="General">
                  <c:v>0</c:v>
                </c:pt>
                <c:pt idx="15286" formatCode="General">
                  <c:v>0</c:v>
                </c:pt>
                <c:pt idx="15287" formatCode="General">
                  <c:v>0</c:v>
                </c:pt>
                <c:pt idx="15288" formatCode="General">
                  <c:v>0</c:v>
                </c:pt>
                <c:pt idx="15289" formatCode="General">
                  <c:v>0</c:v>
                </c:pt>
                <c:pt idx="15290" formatCode="General">
                  <c:v>0</c:v>
                </c:pt>
                <c:pt idx="15291" formatCode="General">
                  <c:v>6.6666669829999998</c:v>
                </c:pt>
                <c:pt idx="15292" formatCode="General">
                  <c:v>0</c:v>
                </c:pt>
                <c:pt idx="15293" formatCode="General">
                  <c:v>0</c:v>
                </c:pt>
                <c:pt idx="15294" formatCode="General">
                  <c:v>0</c:v>
                </c:pt>
                <c:pt idx="15295" formatCode="General">
                  <c:v>0</c:v>
                </c:pt>
                <c:pt idx="15296" formatCode="General">
                  <c:v>0</c:v>
                </c:pt>
                <c:pt idx="15297" formatCode="General">
                  <c:v>0</c:v>
                </c:pt>
                <c:pt idx="15298" formatCode="General">
                  <c:v>0</c:v>
                </c:pt>
                <c:pt idx="15299" formatCode="General">
                  <c:v>0</c:v>
                </c:pt>
                <c:pt idx="15300" formatCode="General">
                  <c:v>0</c:v>
                </c:pt>
                <c:pt idx="15301" formatCode="General">
                  <c:v>0</c:v>
                </c:pt>
                <c:pt idx="15302" formatCode="General">
                  <c:v>0</c:v>
                </c:pt>
                <c:pt idx="15303" formatCode="General">
                  <c:v>0</c:v>
                </c:pt>
                <c:pt idx="15304" formatCode="General">
                  <c:v>0</c:v>
                </c:pt>
                <c:pt idx="15305" formatCode="General">
                  <c:v>6.6666669829999998</c:v>
                </c:pt>
                <c:pt idx="15306" formatCode="General">
                  <c:v>0</c:v>
                </c:pt>
                <c:pt idx="15307" formatCode="General">
                  <c:v>0</c:v>
                </c:pt>
                <c:pt idx="15308" formatCode="General">
                  <c:v>0</c:v>
                </c:pt>
                <c:pt idx="15309" formatCode="General">
                  <c:v>0</c:v>
                </c:pt>
                <c:pt idx="15310" formatCode="General">
                  <c:v>0</c:v>
                </c:pt>
                <c:pt idx="15311" formatCode="General">
                  <c:v>0</c:v>
                </c:pt>
                <c:pt idx="15312" formatCode="General">
                  <c:v>0</c:v>
                </c:pt>
                <c:pt idx="15313" formatCode="General">
                  <c:v>0</c:v>
                </c:pt>
                <c:pt idx="15314" formatCode="General">
                  <c:v>0</c:v>
                </c:pt>
                <c:pt idx="15315" formatCode="General">
                  <c:v>0</c:v>
                </c:pt>
                <c:pt idx="15316" formatCode="General">
                  <c:v>0</c:v>
                </c:pt>
                <c:pt idx="15317" formatCode="General">
                  <c:v>0</c:v>
                </c:pt>
                <c:pt idx="15318" formatCode="General">
                  <c:v>6.6666669829999998</c:v>
                </c:pt>
                <c:pt idx="15319" formatCode="General">
                  <c:v>0</c:v>
                </c:pt>
                <c:pt idx="15320" formatCode="General">
                  <c:v>0</c:v>
                </c:pt>
                <c:pt idx="15321" formatCode="General">
                  <c:v>0</c:v>
                </c:pt>
                <c:pt idx="15322" formatCode="General">
                  <c:v>0</c:v>
                </c:pt>
                <c:pt idx="15323" formatCode="General">
                  <c:v>0</c:v>
                </c:pt>
                <c:pt idx="15324" formatCode="General">
                  <c:v>0</c:v>
                </c:pt>
                <c:pt idx="15325" formatCode="General">
                  <c:v>0</c:v>
                </c:pt>
                <c:pt idx="15326" formatCode="General">
                  <c:v>0</c:v>
                </c:pt>
                <c:pt idx="15327" formatCode="General">
                  <c:v>0</c:v>
                </c:pt>
                <c:pt idx="15328" formatCode="General">
                  <c:v>0</c:v>
                </c:pt>
                <c:pt idx="15329" formatCode="General">
                  <c:v>0</c:v>
                </c:pt>
                <c:pt idx="15330" formatCode="General">
                  <c:v>0</c:v>
                </c:pt>
                <c:pt idx="15331" formatCode="General">
                  <c:v>0</c:v>
                </c:pt>
                <c:pt idx="15332" formatCode="General">
                  <c:v>6.6666669829999998</c:v>
                </c:pt>
                <c:pt idx="15333" formatCode="General">
                  <c:v>0</c:v>
                </c:pt>
                <c:pt idx="15334" formatCode="General">
                  <c:v>0</c:v>
                </c:pt>
                <c:pt idx="15335" formatCode="General">
                  <c:v>0</c:v>
                </c:pt>
                <c:pt idx="15336" formatCode="General">
                  <c:v>0</c:v>
                </c:pt>
                <c:pt idx="15337" formatCode="General">
                  <c:v>0</c:v>
                </c:pt>
                <c:pt idx="15338" formatCode="General">
                  <c:v>0</c:v>
                </c:pt>
                <c:pt idx="15339" formatCode="General">
                  <c:v>0</c:v>
                </c:pt>
                <c:pt idx="15340" formatCode="General">
                  <c:v>0</c:v>
                </c:pt>
                <c:pt idx="15341" formatCode="General">
                  <c:v>0</c:v>
                </c:pt>
                <c:pt idx="15342" formatCode="General">
                  <c:v>0</c:v>
                </c:pt>
                <c:pt idx="15343" formatCode="General">
                  <c:v>0</c:v>
                </c:pt>
                <c:pt idx="15344" formatCode="General">
                  <c:v>0</c:v>
                </c:pt>
                <c:pt idx="15345" formatCode="General">
                  <c:v>0</c:v>
                </c:pt>
                <c:pt idx="15346" formatCode="General">
                  <c:v>6.6666669829999998</c:v>
                </c:pt>
                <c:pt idx="15347" formatCode="General">
                  <c:v>0</c:v>
                </c:pt>
                <c:pt idx="15348" formatCode="General">
                  <c:v>0</c:v>
                </c:pt>
                <c:pt idx="15349" formatCode="General">
                  <c:v>0</c:v>
                </c:pt>
                <c:pt idx="15350" formatCode="General">
                  <c:v>0</c:v>
                </c:pt>
                <c:pt idx="15351" formatCode="General">
                  <c:v>0</c:v>
                </c:pt>
                <c:pt idx="15352" formatCode="General">
                  <c:v>0</c:v>
                </c:pt>
                <c:pt idx="15353" formatCode="General">
                  <c:v>0</c:v>
                </c:pt>
                <c:pt idx="15354" formatCode="General">
                  <c:v>0</c:v>
                </c:pt>
                <c:pt idx="15355" formatCode="General">
                  <c:v>0</c:v>
                </c:pt>
                <c:pt idx="15356" formatCode="General">
                  <c:v>0</c:v>
                </c:pt>
                <c:pt idx="15357" formatCode="General">
                  <c:v>0</c:v>
                </c:pt>
                <c:pt idx="15358" formatCode="General">
                  <c:v>6.6666669829999998</c:v>
                </c:pt>
                <c:pt idx="15359" formatCode="General">
                  <c:v>0</c:v>
                </c:pt>
                <c:pt idx="15360" formatCode="General">
                  <c:v>0</c:v>
                </c:pt>
                <c:pt idx="15361" formatCode="General">
                  <c:v>0</c:v>
                </c:pt>
                <c:pt idx="15362" formatCode="General">
                  <c:v>0</c:v>
                </c:pt>
                <c:pt idx="15363" formatCode="General">
                  <c:v>0</c:v>
                </c:pt>
                <c:pt idx="15364" formatCode="General">
                  <c:v>0</c:v>
                </c:pt>
                <c:pt idx="15365" formatCode="General">
                  <c:v>0</c:v>
                </c:pt>
                <c:pt idx="15366" formatCode="General">
                  <c:v>0</c:v>
                </c:pt>
                <c:pt idx="15367" formatCode="General">
                  <c:v>0</c:v>
                </c:pt>
                <c:pt idx="15368" formatCode="General">
                  <c:v>0</c:v>
                </c:pt>
                <c:pt idx="15369" formatCode="General">
                  <c:v>0</c:v>
                </c:pt>
                <c:pt idx="15370" formatCode="General">
                  <c:v>0</c:v>
                </c:pt>
                <c:pt idx="15371" formatCode="General">
                  <c:v>6.6666669829999998</c:v>
                </c:pt>
                <c:pt idx="15372" formatCode="General">
                  <c:v>0</c:v>
                </c:pt>
                <c:pt idx="15373" formatCode="General">
                  <c:v>0</c:v>
                </c:pt>
                <c:pt idx="15374" formatCode="General">
                  <c:v>0</c:v>
                </c:pt>
                <c:pt idx="15375" formatCode="General">
                  <c:v>0</c:v>
                </c:pt>
                <c:pt idx="15376" formatCode="General">
                  <c:v>0</c:v>
                </c:pt>
                <c:pt idx="15377" formatCode="General">
                  <c:v>0</c:v>
                </c:pt>
                <c:pt idx="15378" formatCode="General">
                  <c:v>0</c:v>
                </c:pt>
                <c:pt idx="15379" formatCode="General">
                  <c:v>0</c:v>
                </c:pt>
                <c:pt idx="15380" formatCode="General">
                  <c:v>0</c:v>
                </c:pt>
                <c:pt idx="15381" formatCode="General">
                  <c:v>0</c:v>
                </c:pt>
                <c:pt idx="15382" formatCode="General">
                  <c:v>0</c:v>
                </c:pt>
                <c:pt idx="15383" formatCode="General">
                  <c:v>0</c:v>
                </c:pt>
                <c:pt idx="15384" formatCode="General">
                  <c:v>6.6666669829999998</c:v>
                </c:pt>
                <c:pt idx="15385" formatCode="General">
                  <c:v>0</c:v>
                </c:pt>
                <c:pt idx="15386" formatCode="General">
                  <c:v>0</c:v>
                </c:pt>
                <c:pt idx="15387" formatCode="General">
                  <c:v>0</c:v>
                </c:pt>
                <c:pt idx="15388" formatCode="General">
                  <c:v>0</c:v>
                </c:pt>
                <c:pt idx="15389" formatCode="General">
                  <c:v>0</c:v>
                </c:pt>
                <c:pt idx="15390" formatCode="General">
                  <c:v>0</c:v>
                </c:pt>
                <c:pt idx="15391" formatCode="General">
                  <c:v>0</c:v>
                </c:pt>
                <c:pt idx="15392" formatCode="General">
                  <c:v>0</c:v>
                </c:pt>
                <c:pt idx="15393" formatCode="General">
                  <c:v>0</c:v>
                </c:pt>
                <c:pt idx="15394" formatCode="General">
                  <c:v>0</c:v>
                </c:pt>
                <c:pt idx="15395" formatCode="General">
                  <c:v>0</c:v>
                </c:pt>
                <c:pt idx="15396" formatCode="General">
                  <c:v>0</c:v>
                </c:pt>
                <c:pt idx="15397" formatCode="General">
                  <c:v>6.6666669829999998</c:v>
                </c:pt>
                <c:pt idx="15398" formatCode="General">
                  <c:v>0</c:v>
                </c:pt>
                <c:pt idx="15399" formatCode="General">
                  <c:v>0</c:v>
                </c:pt>
                <c:pt idx="15400" formatCode="General">
                  <c:v>0</c:v>
                </c:pt>
                <c:pt idx="15401" formatCode="General">
                  <c:v>0</c:v>
                </c:pt>
                <c:pt idx="15402" formatCode="General">
                  <c:v>0</c:v>
                </c:pt>
                <c:pt idx="15403" formatCode="General">
                  <c:v>0</c:v>
                </c:pt>
                <c:pt idx="15404" formatCode="General">
                  <c:v>0</c:v>
                </c:pt>
                <c:pt idx="15405" formatCode="General">
                  <c:v>0</c:v>
                </c:pt>
                <c:pt idx="15406" formatCode="General">
                  <c:v>0</c:v>
                </c:pt>
                <c:pt idx="15407" formatCode="General">
                  <c:v>0</c:v>
                </c:pt>
                <c:pt idx="15408" formatCode="General">
                  <c:v>0</c:v>
                </c:pt>
                <c:pt idx="15409" formatCode="General">
                  <c:v>0</c:v>
                </c:pt>
                <c:pt idx="15410" formatCode="General">
                  <c:v>6.6666669829999998</c:v>
                </c:pt>
                <c:pt idx="15411" formatCode="General">
                  <c:v>0</c:v>
                </c:pt>
                <c:pt idx="15412" formatCode="General">
                  <c:v>0</c:v>
                </c:pt>
                <c:pt idx="15413" formatCode="General">
                  <c:v>0</c:v>
                </c:pt>
                <c:pt idx="15414" formatCode="General">
                  <c:v>0</c:v>
                </c:pt>
                <c:pt idx="15415" formatCode="General">
                  <c:v>0</c:v>
                </c:pt>
                <c:pt idx="15416" formatCode="General">
                  <c:v>0</c:v>
                </c:pt>
                <c:pt idx="15417" formatCode="General">
                  <c:v>0</c:v>
                </c:pt>
                <c:pt idx="15418" formatCode="General">
                  <c:v>0</c:v>
                </c:pt>
                <c:pt idx="15419" formatCode="General">
                  <c:v>0</c:v>
                </c:pt>
                <c:pt idx="15420" formatCode="General">
                  <c:v>0</c:v>
                </c:pt>
                <c:pt idx="15421" formatCode="General">
                  <c:v>0</c:v>
                </c:pt>
                <c:pt idx="15422" formatCode="General">
                  <c:v>6.6666669829999998</c:v>
                </c:pt>
                <c:pt idx="15423" formatCode="General">
                  <c:v>0</c:v>
                </c:pt>
                <c:pt idx="15424" formatCode="General">
                  <c:v>0</c:v>
                </c:pt>
                <c:pt idx="15425" formatCode="General">
                  <c:v>0</c:v>
                </c:pt>
                <c:pt idx="15426" formatCode="General">
                  <c:v>0</c:v>
                </c:pt>
                <c:pt idx="15427" formatCode="General">
                  <c:v>0</c:v>
                </c:pt>
                <c:pt idx="15428" formatCode="General">
                  <c:v>0</c:v>
                </c:pt>
                <c:pt idx="15429" formatCode="General">
                  <c:v>0</c:v>
                </c:pt>
                <c:pt idx="15430" formatCode="General">
                  <c:v>0</c:v>
                </c:pt>
                <c:pt idx="15431" formatCode="General">
                  <c:v>0</c:v>
                </c:pt>
                <c:pt idx="15432" formatCode="General">
                  <c:v>0</c:v>
                </c:pt>
                <c:pt idx="15433" formatCode="General">
                  <c:v>6.6666669829999998</c:v>
                </c:pt>
                <c:pt idx="15434" formatCode="General">
                  <c:v>0</c:v>
                </c:pt>
                <c:pt idx="15435" formatCode="General">
                  <c:v>0</c:v>
                </c:pt>
                <c:pt idx="15436" formatCode="General">
                  <c:v>0</c:v>
                </c:pt>
                <c:pt idx="15437" formatCode="General">
                  <c:v>0</c:v>
                </c:pt>
                <c:pt idx="15438" formatCode="General">
                  <c:v>0</c:v>
                </c:pt>
                <c:pt idx="15439" formatCode="General">
                  <c:v>0</c:v>
                </c:pt>
                <c:pt idx="15440" formatCode="General">
                  <c:v>0</c:v>
                </c:pt>
                <c:pt idx="15441" formatCode="General">
                  <c:v>0</c:v>
                </c:pt>
                <c:pt idx="15442" formatCode="General">
                  <c:v>6.6666669829999998</c:v>
                </c:pt>
                <c:pt idx="15443" formatCode="General">
                  <c:v>0</c:v>
                </c:pt>
                <c:pt idx="15444" formatCode="General">
                  <c:v>0</c:v>
                </c:pt>
                <c:pt idx="15445" formatCode="General">
                  <c:v>0</c:v>
                </c:pt>
                <c:pt idx="15446" formatCode="General">
                  <c:v>0</c:v>
                </c:pt>
                <c:pt idx="15447" formatCode="General">
                  <c:v>0</c:v>
                </c:pt>
                <c:pt idx="15448" formatCode="General">
                  <c:v>0</c:v>
                </c:pt>
                <c:pt idx="15449" formatCode="General">
                  <c:v>0</c:v>
                </c:pt>
                <c:pt idx="15450" formatCode="General">
                  <c:v>0</c:v>
                </c:pt>
                <c:pt idx="15451" formatCode="General">
                  <c:v>6.6666669829999998</c:v>
                </c:pt>
                <c:pt idx="15452" formatCode="General">
                  <c:v>0</c:v>
                </c:pt>
                <c:pt idx="15453" formatCode="General">
                  <c:v>0</c:v>
                </c:pt>
                <c:pt idx="15454" formatCode="General">
                  <c:v>0</c:v>
                </c:pt>
                <c:pt idx="15455" formatCode="General">
                  <c:v>0</c:v>
                </c:pt>
                <c:pt idx="15456" formatCode="General">
                  <c:v>6.6666669829999998</c:v>
                </c:pt>
                <c:pt idx="15457" formatCode="General">
                  <c:v>0</c:v>
                </c:pt>
                <c:pt idx="15458" formatCode="General">
                  <c:v>0</c:v>
                </c:pt>
                <c:pt idx="15459" formatCode="General">
                  <c:v>0</c:v>
                </c:pt>
                <c:pt idx="15460" formatCode="General">
                  <c:v>0</c:v>
                </c:pt>
                <c:pt idx="15461" formatCode="General">
                  <c:v>6.6666669829999998</c:v>
                </c:pt>
                <c:pt idx="15462" formatCode="General">
                  <c:v>0</c:v>
                </c:pt>
                <c:pt idx="15463" formatCode="General">
                  <c:v>0</c:v>
                </c:pt>
                <c:pt idx="15464" formatCode="General">
                  <c:v>0</c:v>
                </c:pt>
                <c:pt idx="15465" formatCode="General">
                  <c:v>0</c:v>
                </c:pt>
                <c:pt idx="15466" formatCode="General">
                  <c:v>6.6666669829999998</c:v>
                </c:pt>
                <c:pt idx="15467" formatCode="General">
                  <c:v>0</c:v>
                </c:pt>
                <c:pt idx="15468" formatCode="General">
                  <c:v>0</c:v>
                </c:pt>
                <c:pt idx="15469" formatCode="General">
                  <c:v>0</c:v>
                </c:pt>
                <c:pt idx="15470" formatCode="General">
                  <c:v>0</c:v>
                </c:pt>
                <c:pt idx="15471" formatCode="General">
                  <c:v>0</c:v>
                </c:pt>
                <c:pt idx="15472" formatCode="General">
                  <c:v>0</c:v>
                </c:pt>
                <c:pt idx="15473" formatCode="General">
                  <c:v>6.6666669829999998</c:v>
                </c:pt>
                <c:pt idx="15474" formatCode="General">
                  <c:v>0</c:v>
                </c:pt>
                <c:pt idx="15475" formatCode="General">
                  <c:v>0</c:v>
                </c:pt>
                <c:pt idx="15476" formatCode="General">
                  <c:v>0</c:v>
                </c:pt>
                <c:pt idx="15477" formatCode="General">
                  <c:v>0</c:v>
                </c:pt>
                <c:pt idx="15478" formatCode="General">
                  <c:v>0</c:v>
                </c:pt>
                <c:pt idx="15479" formatCode="General">
                  <c:v>6.6666669829999998</c:v>
                </c:pt>
                <c:pt idx="15480" formatCode="General">
                  <c:v>0</c:v>
                </c:pt>
                <c:pt idx="15481" formatCode="General">
                  <c:v>0</c:v>
                </c:pt>
                <c:pt idx="15482" formatCode="General">
                  <c:v>0</c:v>
                </c:pt>
                <c:pt idx="15483" formatCode="General">
                  <c:v>0</c:v>
                </c:pt>
                <c:pt idx="15484" formatCode="General">
                  <c:v>0</c:v>
                </c:pt>
                <c:pt idx="15485" formatCode="General">
                  <c:v>0</c:v>
                </c:pt>
                <c:pt idx="15486" formatCode="General">
                  <c:v>6.6666669829999998</c:v>
                </c:pt>
                <c:pt idx="15487" formatCode="General">
                  <c:v>0</c:v>
                </c:pt>
                <c:pt idx="15488" formatCode="General">
                  <c:v>0</c:v>
                </c:pt>
                <c:pt idx="15489" formatCode="General">
                  <c:v>0</c:v>
                </c:pt>
                <c:pt idx="15490" formatCode="General">
                  <c:v>0</c:v>
                </c:pt>
                <c:pt idx="15491" formatCode="General">
                  <c:v>0</c:v>
                </c:pt>
                <c:pt idx="15492" formatCode="General">
                  <c:v>0</c:v>
                </c:pt>
                <c:pt idx="15493" formatCode="General">
                  <c:v>0</c:v>
                </c:pt>
                <c:pt idx="15494" formatCode="General">
                  <c:v>6.6666669829999998</c:v>
                </c:pt>
                <c:pt idx="15495" formatCode="General">
                  <c:v>0</c:v>
                </c:pt>
                <c:pt idx="15496" formatCode="General">
                  <c:v>0</c:v>
                </c:pt>
                <c:pt idx="15497" formatCode="General">
                  <c:v>0</c:v>
                </c:pt>
                <c:pt idx="15498" formatCode="General">
                  <c:v>0</c:v>
                </c:pt>
                <c:pt idx="15499" formatCode="General">
                  <c:v>0</c:v>
                </c:pt>
                <c:pt idx="15500" formatCode="General">
                  <c:v>0</c:v>
                </c:pt>
                <c:pt idx="15501" formatCode="General">
                  <c:v>6.6666669829999998</c:v>
                </c:pt>
                <c:pt idx="15502" formatCode="General">
                  <c:v>0</c:v>
                </c:pt>
                <c:pt idx="15503" formatCode="General">
                  <c:v>0</c:v>
                </c:pt>
                <c:pt idx="15504" formatCode="General">
                  <c:v>0</c:v>
                </c:pt>
                <c:pt idx="15505" formatCode="General">
                  <c:v>0</c:v>
                </c:pt>
                <c:pt idx="15506" formatCode="General">
                  <c:v>0</c:v>
                </c:pt>
                <c:pt idx="15507" formatCode="General">
                  <c:v>0</c:v>
                </c:pt>
                <c:pt idx="15508" formatCode="General">
                  <c:v>6.6666669829999998</c:v>
                </c:pt>
                <c:pt idx="15509" formatCode="General">
                  <c:v>0</c:v>
                </c:pt>
                <c:pt idx="15510" formatCode="General">
                  <c:v>0</c:v>
                </c:pt>
                <c:pt idx="15511" formatCode="General">
                  <c:v>0</c:v>
                </c:pt>
                <c:pt idx="15512" formatCode="General">
                  <c:v>0</c:v>
                </c:pt>
                <c:pt idx="15513" formatCode="General">
                  <c:v>0</c:v>
                </c:pt>
                <c:pt idx="15514" formatCode="General">
                  <c:v>0</c:v>
                </c:pt>
                <c:pt idx="15515" formatCode="General">
                  <c:v>6.6666669829999998</c:v>
                </c:pt>
                <c:pt idx="15516" formatCode="General">
                  <c:v>0</c:v>
                </c:pt>
                <c:pt idx="15517" formatCode="General">
                  <c:v>0</c:v>
                </c:pt>
                <c:pt idx="15518" formatCode="General">
                  <c:v>0</c:v>
                </c:pt>
                <c:pt idx="15519" formatCode="General">
                  <c:v>0</c:v>
                </c:pt>
                <c:pt idx="15520" formatCode="General">
                  <c:v>0</c:v>
                </c:pt>
                <c:pt idx="15521" formatCode="General">
                  <c:v>0</c:v>
                </c:pt>
                <c:pt idx="15522" formatCode="General">
                  <c:v>6.6666669829999998</c:v>
                </c:pt>
                <c:pt idx="15523" formatCode="General">
                  <c:v>0</c:v>
                </c:pt>
                <c:pt idx="15524" formatCode="General">
                  <c:v>0</c:v>
                </c:pt>
                <c:pt idx="15525" formatCode="General">
                  <c:v>0</c:v>
                </c:pt>
                <c:pt idx="15526" formatCode="General">
                  <c:v>0</c:v>
                </c:pt>
                <c:pt idx="15527" formatCode="General">
                  <c:v>0</c:v>
                </c:pt>
                <c:pt idx="15528" formatCode="General">
                  <c:v>6.6666669829999998</c:v>
                </c:pt>
                <c:pt idx="15529" formatCode="General">
                  <c:v>0</c:v>
                </c:pt>
                <c:pt idx="15530" formatCode="General">
                  <c:v>0</c:v>
                </c:pt>
                <c:pt idx="15531" formatCode="General">
                  <c:v>0</c:v>
                </c:pt>
                <c:pt idx="15532" formatCode="General">
                  <c:v>0</c:v>
                </c:pt>
                <c:pt idx="15533" formatCode="General">
                  <c:v>0</c:v>
                </c:pt>
                <c:pt idx="15534" formatCode="General">
                  <c:v>6.6666669829999998</c:v>
                </c:pt>
                <c:pt idx="15535" formatCode="General">
                  <c:v>0</c:v>
                </c:pt>
                <c:pt idx="15536" formatCode="General">
                  <c:v>0</c:v>
                </c:pt>
                <c:pt idx="15537" formatCode="General">
                  <c:v>0</c:v>
                </c:pt>
                <c:pt idx="15538" formatCode="General">
                  <c:v>0</c:v>
                </c:pt>
                <c:pt idx="15539" formatCode="General">
                  <c:v>6.6666669829999998</c:v>
                </c:pt>
                <c:pt idx="15540" formatCode="General">
                  <c:v>0</c:v>
                </c:pt>
                <c:pt idx="15541" formatCode="General">
                  <c:v>0</c:v>
                </c:pt>
                <c:pt idx="15542" formatCode="General">
                  <c:v>0</c:v>
                </c:pt>
                <c:pt idx="15543" formatCode="General">
                  <c:v>0</c:v>
                </c:pt>
                <c:pt idx="15544" formatCode="General">
                  <c:v>0</c:v>
                </c:pt>
                <c:pt idx="15545" formatCode="General">
                  <c:v>6.6666669829999998</c:v>
                </c:pt>
                <c:pt idx="15546" formatCode="General">
                  <c:v>0</c:v>
                </c:pt>
                <c:pt idx="15547" formatCode="General">
                  <c:v>0</c:v>
                </c:pt>
                <c:pt idx="15548" formatCode="General">
                  <c:v>0</c:v>
                </c:pt>
                <c:pt idx="15549" formatCode="General">
                  <c:v>6.6666669829999998</c:v>
                </c:pt>
                <c:pt idx="15550" formatCode="General">
                  <c:v>0</c:v>
                </c:pt>
                <c:pt idx="15551" formatCode="General">
                  <c:v>0</c:v>
                </c:pt>
                <c:pt idx="15552" formatCode="General">
                  <c:v>0</c:v>
                </c:pt>
                <c:pt idx="15553" formatCode="General">
                  <c:v>0</c:v>
                </c:pt>
                <c:pt idx="15554" formatCode="General">
                  <c:v>0</c:v>
                </c:pt>
                <c:pt idx="15555" formatCode="General">
                  <c:v>6.6666669829999998</c:v>
                </c:pt>
                <c:pt idx="15556" formatCode="General">
                  <c:v>0</c:v>
                </c:pt>
                <c:pt idx="15557" formatCode="General">
                  <c:v>0</c:v>
                </c:pt>
                <c:pt idx="15558" formatCode="General">
                  <c:v>0</c:v>
                </c:pt>
                <c:pt idx="15559" formatCode="General">
                  <c:v>0</c:v>
                </c:pt>
                <c:pt idx="15560" formatCode="General">
                  <c:v>6.6666669829999998</c:v>
                </c:pt>
                <c:pt idx="15561" formatCode="General">
                  <c:v>0</c:v>
                </c:pt>
                <c:pt idx="15562" formatCode="General">
                  <c:v>0</c:v>
                </c:pt>
                <c:pt idx="15563" formatCode="General">
                  <c:v>0</c:v>
                </c:pt>
                <c:pt idx="15564" formatCode="General">
                  <c:v>0</c:v>
                </c:pt>
                <c:pt idx="15565" formatCode="General">
                  <c:v>0</c:v>
                </c:pt>
                <c:pt idx="15566" formatCode="General">
                  <c:v>0</c:v>
                </c:pt>
                <c:pt idx="15567" formatCode="General">
                  <c:v>6.6666669829999998</c:v>
                </c:pt>
                <c:pt idx="15568" formatCode="General">
                  <c:v>0</c:v>
                </c:pt>
                <c:pt idx="15569" formatCode="General">
                  <c:v>0</c:v>
                </c:pt>
                <c:pt idx="15570" formatCode="General">
                  <c:v>0</c:v>
                </c:pt>
                <c:pt idx="15571" formatCode="General">
                  <c:v>0</c:v>
                </c:pt>
                <c:pt idx="15572" formatCode="General">
                  <c:v>0</c:v>
                </c:pt>
                <c:pt idx="15573" formatCode="General">
                  <c:v>0</c:v>
                </c:pt>
                <c:pt idx="15574" formatCode="General">
                  <c:v>0</c:v>
                </c:pt>
                <c:pt idx="15575" formatCode="General">
                  <c:v>0</c:v>
                </c:pt>
                <c:pt idx="15576" formatCode="General">
                  <c:v>0</c:v>
                </c:pt>
                <c:pt idx="15577" formatCode="General">
                  <c:v>0</c:v>
                </c:pt>
                <c:pt idx="15578" formatCode="General">
                  <c:v>6.6666669829999998</c:v>
                </c:pt>
                <c:pt idx="15579" formatCode="General">
                  <c:v>0</c:v>
                </c:pt>
                <c:pt idx="15580" formatCode="General">
                  <c:v>0</c:v>
                </c:pt>
                <c:pt idx="15581" formatCode="General">
                  <c:v>0</c:v>
                </c:pt>
                <c:pt idx="15582" formatCode="General">
                  <c:v>0</c:v>
                </c:pt>
                <c:pt idx="15583" formatCode="General">
                  <c:v>0</c:v>
                </c:pt>
                <c:pt idx="15584" formatCode="General">
                  <c:v>0</c:v>
                </c:pt>
                <c:pt idx="15585" formatCode="General">
                  <c:v>0</c:v>
                </c:pt>
                <c:pt idx="15586" formatCode="General">
                  <c:v>0</c:v>
                </c:pt>
                <c:pt idx="15587" formatCode="General">
                  <c:v>0</c:v>
                </c:pt>
                <c:pt idx="15588" formatCode="General">
                  <c:v>0</c:v>
                </c:pt>
                <c:pt idx="15589" formatCode="General">
                  <c:v>0</c:v>
                </c:pt>
                <c:pt idx="15590" formatCode="General">
                  <c:v>6.6666669829999998</c:v>
                </c:pt>
                <c:pt idx="15591" formatCode="General">
                  <c:v>0</c:v>
                </c:pt>
                <c:pt idx="15592" formatCode="General">
                  <c:v>0</c:v>
                </c:pt>
                <c:pt idx="15593" formatCode="General">
                  <c:v>0</c:v>
                </c:pt>
                <c:pt idx="15594" formatCode="General">
                  <c:v>0</c:v>
                </c:pt>
                <c:pt idx="15595" formatCode="General">
                  <c:v>0</c:v>
                </c:pt>
                <c:pt idx="15596" formatCode="General">
                  <c:v>0</c:v>
                </c:pt>
                <c:pt idx="15597" formatCode="General">
                  <c:v>0</c:v>
                </c:pt>
                <c:pt idx="15598" formatCode="General">
                  <c:v>0</c:v>
                </c:pt>
                <c:pt idx="15599" formatCode="General">
                  <c:v>0</c:v>
                </c:pt>
                <c:pt idx="15600" formatCode="General">
                  <c:v>0</c:v>
                </c:pt>
                <c:pt idx="15601" formatCode="General">
                  <c:v>6.6666669829999998</c:v>
                </c:pt>
                <c:pt idx="15602" formatCode="General">
                  <c:v>0</c:v>
                </c:pt>
                <c:pt idx="15603" formatCode="General">
                  <c:v>0</c:v>
                </c:pt>
                <c:pt idx="15604" formatCode="General">
                  <c:v>0</c:v>
                </c:pt>
                <c:pt idx="15605" formatCode="General">
                  <c:v>0</c:v>
                </c:pt>
                <c:pt idx="15606" formatCode="General">
                  <c:v>0</c:v>
                </c:pt>
                <c:pt idx="15607" formatCode="General">
                  <c:v>0</c:v>
                </c:pt>
                <c:pt idx="15608" formatCode="General">
                  <c:v>0</c:v>
                </c:pt>
                <c:pt idx="15609" formatCode="General">
                  <c:v>0</c:v>
                </c:pt>
                <c:pt idx="15610" formatCode="General">
                  <c:v>0</c:v>
                </c:pt>
                <c:pt idx="15611" formatCode="General">
                  <c:v>0</c:v>
                </c:pt>
                <c:pt idx="15612" formatCode="General">
                  <c:v>6.6666669829999998</c:v>
                </c:pt>
                <c:pt idx="15613" formatCode="General">
                  <c:v>0</c:v>
                </c:pt>
                <c:pt idx="15614" formatCode="General">
                  <c:v>0</c:v>
                </c:pt>
                <c:pt idx="15615" formatCode="General">
                  <c:v>0</c:v>
                </c:pt>
                <c:pt idx="15616" formatCode="General">
                  <c:v>0</c:v>
                </c:pt>
                <c:pt idx="15617" formatCode="General">
                  <c:v>0</c:v>
                </c:pt>
                <c:pt idx="15618" formatCode="General">
                  <c:v>0</c:v>
                </c:pt>
                <c:pt idx="15619" formatCode="General">
                  <c:v>0</c:v>
                </c:pt>
                <c:pt idx="15620" formatCode="General">
                  <c:v>0</c:v>
                </c:pt>
                <c:pt idx="15621" formatCode="General">
                  <c:v>0</c:v>
                </c:pt>
                <c:pt idx="15622" formatCode="General">
                  <c:v>0</c:v>
                </c:pt>
                <c:pt idx="15623" formatCode="General">
                  <c:v>6.6666669829999998</c:v>
                </c:pt>
                <c:pt idx="15624" formatCode="General">
                  <c:v>0</c:v>
                </c:pt>
                <c:pt idx="15625" formatCode="General">
                  <c:v>0</c:v>
                </c:pt>
                <c:pt idx="15626" formatCode="General">
                  <c:v>0</c:v>
                </c:pt>
                <c:pt idx="15627" formatCode="General">
                  <c:v>0</c:v>
                </c:pt>
                <c:pt idx="15628" formatCode="General">
                  <c:v>0</c:v>
                </c:pt>
                <c:pt idx="15629" formatCode="General">
                  <c:v>0</c:v>
                </c:pt>
                <c:pt idx="15630" formatCode="General">
                  <c:v>0</c:v>
                </c:pt>
                <c:pt idx="15631" formatCode="General">
                  <c:v>0</c:v>
                </c:pt>
                <c:pt idx="15632" formatCode="General">
                  <c:v>0</c:v>
                </c:pt>
                <c:pt idx="15633" formatCode="General">
                  <c:v>0</c:v>
                </c:pt>
                <c:pt idx="15634" formatCode="General">
                  <c:v>0</c:v>
                </c:pt>
                <c:pt idx="15635" formatCode="General">
                  <c:v>0</c:v>
                </c:pt>
                <c:pt idx="15636" formatCode="General">
                  <c:v>6.6666669829999998</c:v>
                </c:pt>
                <c:pt idx="15637" formatCode="General">
                  <c:v>0</c:v>
                </c:pt>
                <c:pt idx="15638" formatCode="General">
                  <c:v>0</c:v>
                </c:pt>
                <c:pt idx="15639" formatCode="General">
                  <c:v>0</c:v>
                </c:pt>
                <c:pt idx="15640" formatCode="General">
                  <c:v>0</c:v>
                </c:pt>
                <c:pt idx="15641" formatCode="General">
                  <c:v>0</c:v>
                </c:pt>
                <c:pt idx="15642" formatCode="General">
                  <c:v>0</c:v>
                </c:pt>
                <c:pt idx="15643" formatCode="General">
                  <c:v>0</c:v>
                </c:pt>
                <c:pt idx="15644" formatCode="General">
                  <c:v>0</c:v>
                </c:pt>
                <c:pt idx="15645" formatCode="General">
                  <c:v>0</c:v>
                </c:pt>
                <c:pt idx="15646" formatCode="General">
                  <c:v>0</c:v>
                </c:pt>
                <c:pt idx="15647" formatCode="General">
                  <c:v>0</c:v>
                </c:pt>
                <c:pt idx="15648" formatCode="General">
                  <c:v>6.6666669829999998</c:v>
                </c:pt>
                <c:pt idx="15649" formatCode="General">
                  <c:v>0</c:v>
                </c:pt>
                <c:pt idx="15650" formatCode="General">
                  <c:v>0</c:v>
                </c:pt>
                <c:pt idx="15651" formatCode="General">
                  <c:v>0</c:v>
                </c:pt>
                <c:pt idx="15652" formatCode="General">
                  <c:v>0</c:v>
                </c:pt>
                <c:pt idx="15653" formatCode="General">
                  <c:v>0</c:v>
                </c:pt>
                <c:pt idx="15654" formatCode="General">
                  <c:v>0</c:v>
                </c:pt>
                <c:pt idx="15655" formatCode="General">
                  <c:v>0</c:v>
                </c:pt>
                <c:pt idx="15656" formatCode="General">
                  <c:v>0</c:v>
                </c:pt>
                <c:pt idx="15657" formatCode="General">
                  <c:v>0</c:v>
                </c:pt>
                <c:pt idx="15658" formatCode="General">
                  <c:v>0</c:v>
                </c:pt>
                <c:pt idx="15659" formatCode="General">
                  <c:v>0</c:v>
                </c:pt>
                <c:pt idx="15660" formatCode="General">
                  <c:v>0</c:v>
                </c:pt>
                <c:pt idx="15661" formatCode="General">
                  <c:v>6.6666669829999998</c:v>
                </c:pt>
                <c:pt idx="15662" formatCode="General">
                  <c:v>0</c:v>
                </c:pt>
                <c:pt idx="15663" formatCode="General">
                  <c:v>0</c:v>
                </c:pt>
                <c:pt idx="15664" formatCode="General">
                  <c:v>0</c:v>
                </c:pt>
                <c:pt idx="15665" formatCode="General">
                  <c:v>0</c:v>
                </c:pt>
                <c:pt idx="15666" formatCode="General">
                  <c:v>0</c:v>
                </c:pt>
                <c:pt idx="15667" formatCode="General">
                  <c:v>0</c:v>
                </c:pt>
                <c:pt idx="15668" formatCode="General">
                  <c:v>0</c:v>
                </c:pt>
                <c:pt idx="15669" formatCode="General">
                  <c:v>0</c:v>
                </c:pt>
                <c:pt idx="15670" formatCode="General">
                  <c:v>0</c:v>
                </c:pt>
                <c:pt idx="15671" formatCode="General">
                  <c:v>0</c:v>
                </c:pt>
                <c:pt idx="15672" formatCode="General">
                  <c:v>0</c:v>
                </c:pt>
                <c:pt idx="15673" formatCode="General">
                  <c:v>0</c:v>
                </c:pt>
                <c:pt idx="15674" formatCode="General">
                  <c:v>6.6666669829999998</c:v>
                </c:pt>
                <c:pt idx="15675" formatCode="General">
                  <c:v>0</c:v>
                </c:pt>
                <c:pt idx="15676" formatCode="General">
                  <c:v>0</c:v>
                </c:pt>
                <c:pt idx="15677" formatCode="General">
                  <c:v>0</c:v>
                </c:pt>
                <c:pt idx="15678" formatCode="General">
                  <c:v>0</c:v>
                </c:pt>
                <c:pt idx="15679" formatCode="General">
                  <c:v>0</c:v>
                </c:pt>
                <c:pt idx="15680" formatCode="General">
                  <c:v>0</c:v>
                </c:pt>
                <c:pt idx="15681" formatCode="General">
                  <c:v>0</c:v>
                </c:pt>
                <c:pt idx="15682" formatCode="General">
                  <c:v>0</c:v>
                </c:pt>
                <c:pt idx="15683" formatCode="General">
                  <c:v>0</c:v>
                </c:pt>
                <c:pt idx="15684" formatCode="General">
                  <c:v>0</c:v>
                </c:pt>
                <c:pt idx="15685" formatCode="General">
                  <c:v>0</c:v>
                </c:pt>
                <c:pt idx="15686" formatCode="General">
                  <c:v>6.6666669829999998</c:v>
                </c:pt>
                <c:pt idx="15687" formatCode="General">
                  <c:v>0</c:v>
                </c:pt>
                <c:pt idx="15688" formatCode="General">
                  <c:v>0</c:v>
                </c:pt>
                <c:pt idx="15689" formatCode="General">
                  <c:v>0</c:v>
                </c:pt>
                <c:pt idx="15690" formatCode="General">
                  <c:v>0</c:v>
                </c:pt>
                <c:pt idx="15691" formatCode="General">
                  <c:v>0</c:v>
                </c:pt>
                <c:pt idx="15692" formatCode="General">
                  <c:v>0</c:v>
                </c:pt>
                <c:pt idx="15693" formatCode="General">
                  <c:v>0</c:v>
                </c:pt>
                <c:pt idx="15694" formatCode="General">
                  <c:v>0</c:v>
                </c:pt>
                <c:pt idx="15695" formatCode="General">
                  <c:v>0</c:v>
                </c:pt>
                <c:pt idx="15696" formatCode="General">
                  <c:v>0</c:v>
                </c:pt>
                <c:pt idx="15697" formatCode="General">
                  <c:v>6.6666669829999998</c:v>
                </c:pt>
                <c:pt idx="15698" formatCode="General">
                  <c:v>0</c:v>
                </c:pt>
                <c:pt idx="15699" formatCode="General">
                  <c:v>0</c:v>
                </c:pt>
                <c:pt idx="15700" formatCode="General">
                  <c:v>0</c:v>
                </c:pt>
                <c:pt idx="15701" formatCode="General">
                  <c:v>0</c:v>
                </c:pt>
                <c:pt idx="15702" formatCode="General">
                  <c:v>0</c:v>
                </c:pt>
                <c:pt idx="15703" formatCode="General">
                  <c:v>0</c:v>
                </c:pt>
                <c:pt idx="15704" formatCode="General">
                  <c:v>0</c:v>
                </c:pt>
                <c:pt idx="15705" formatCode="General">
                  <c:v>0</c:v>
                </c:pt>
                <c:pt idx="15706" formatCode="General">
                  <c:v>0</c:v>
                </c:pt>
                <c:pt idx="15707" formatCode="General">
                  <c:v>6.6666669829999998</c:v>
                </c:pt>
                <c:pt idx="15708" formatCode="General">
                  <c:v>0</c:v>
                </c:pt>
                <c:pt idx="15709" formatCode="General">
                  <c:v>0</c:v>
                </c:pt>
                <c:pt idx="15710" formatCode="General">
                  <c:v>0</c:v>
                </c:pt>
                <c:pt idx="15711" formatCode="General">
                  <c:v>0</c:v>
                </c:pt>
                <c:pt idx="15712" formatCode="General">
                  <c:v>0</c:v>
                </c:pt>
                <c:pt idx="15713" formatCode="General">
                  <c:v>0</c:v>
                </c:pt>
                <c:pt idx="15714" formatCode="General">
                  <c:v>0</c:v>
                </c:pt>
                <c:pt idx="15715" formatCode="General">
                  <c:v>0</c:v>
                </c:pt>
                <c:pt idx="15716" formatCode="General">
                  <c:v>0</c:v>
                </c:pt>
                <c:pt idx="15717" formatCode="General">
                  <c:v>0</c:v>
                </c:pt>
                <c:pt idx="15718" formatCode="General">
                  <c:v>6.6666669829999998</c:v>
                </c:pt>
                <c:pt idx="15719" formatCode="General">
                  <c:v>0</c:v>
                </c:pt>
                <c:pt idx="15720" formatCode="General">
                  <c:v>0</c:v>
                </c:pt>
                <c:pt idx="15721" formatCode="General">
                  <c:v>0</c:v>
                </c:pt>
                <c:pt idx="15722" formatCode="General">
                  <c:v>0</c:v>
                </c:pt>
                <c:pt idx="15723" formatCode="General">
                  <c:v>0</c:v>
                </c:pt>
                <c:pt idx="15724" formatCode="General">
                  <c:v>0</c:v>
                </c:pt>
                <c:pt idx="15725" formatCode="General">
                  <c:v>0</c:v>
                </c:pt>
                <c:pt idx="15726" formatCode="General">
                  <c:v>0</c:v>
                </c:pt>
                <c:pt idx="15727" formatCode="General">
                  <c:v>0</c:v>
                </c:pt>
                <c:pt idx="15728" formatCode="General">
                  <c:v>6.6666669829999998</c:v>
                </c:pt>
                <c:pt idx="15729" formatCode="General">
                  <c:v>0</c:v>
                </c:pt>
                <c:pt idx="15730" formatCode="General">
                  <c:v>0</c:v>
                </c:pt>
                <c:pt idx="15731" formatCode="General">
                  <c:v>0</c:v>
                </c:pt>
                <c:pt idx="15732" formatCode="General">
                  <c:v>0</c:v>
                </c:pt>
                <c:pt idx="15733" formatCode="General">
                  <c:v>0</c:v>
                </c:pt>
                <c:pt idx="15734" formatCode="General">
                  <c:v>0</c:v>
                </c:pt>
                <c:pt idx="15735" formatCode="General">
                  <c:v>0</c:v>
                </c:pt>
                <c:pt idx="15736" formatCode="General">
                  <c:v>0</c:v>
                </c:pt>
                <c:pt idx="15737" formatCode="General">
                  <c:v>0</c:v>
                </c:pt>
                <c:pt idx="15738" formatCode="General">
                  <c:v>6.6666669829999998</c:v>
                </c:pt>
                <c:pt idx="15739" formatCode="General">
                  <c:v>0</c:v>
                </c:pt>
                <c:pt idx="15740" formatCode="General">
                  <c:v>0</c:v>
                </c:pt>
                <c:pt idx="15741" formatCode="General">
                  <c:v>0</c:v>
                </c:pt>
                <c:pt idx="15742" formatCode="General">
                  <c:v>0</c:v>
                </c:pt>
                <c:pt idx="15743" formatCode="General">
                  <c:v>0</c:v>
                </c:pt>
                <c:pt idx="15744" formatCode="General">
                  <c:v>0</c:v>
                </c:pt>
                <c:pt idx="15745" formatCode="General">
                  <c:v>0</c:v>
                </c:pt>
                <c:pt idx="15746" formatCode="General">
                  <c:v>0</c:v>
                </c:pt>
                <c:pt idx="15747" formatCode="General">
                  <c:v>0</c:v>
                </c:pt>
                <c:pt idx="15748" formatCode="General">
                  <c:v>0</c:v>
                </c:pt>
                <c:pt idx="15749" formatCode="General">
                  <c:v>6.6666669829999998</c:v>
                </c:pt>
                <c:pt idx="15750" formatCode="General">
                  <c:v>0</c:v>
                </c:pt>
                <c:pt idx="15751" formatCode="General">
                  <c:v>0</c:v>
                </c:pt>
                <c:pt idx="15752" formatCode="General">
                  <c:v>0</c:v>
                </c:pt>
                <c:pt idx="15753" formatCode="General">
                  <c:v>0</c:v>
                </c:pt>
                <c:pt idx="15754" formatCode="General">
                  <c:v>0</c:v>
                </c:pt>
                <c:pt idx="15755" formatCode="General">
                  <c:v>6.6666669829999998</c:v>
                </c:pt>
                <c:pt idx="15756" formatCode="General">
                  <c:v>0</c:v>
                </c:pt>
                <c:pt idx="15757" formatCode="General">
                  <c:v>0</c:v>
                </c:pt>
                <c:pt idx="15758" formatCode="General">
                  <c:v>0</c:v>
                </c:pt>
                <c:pt idx="15759" formatCode="General">
                  <c:v>6.6666669829999998</c:v>
                </c:pt>
                <c:pt idx="15760" formatCode="General">
                  <c:v>0</c:v>
                </c:pt>
                <c:pt idx="15761" formatCode="General">
                  <c:v>0</c:v>
                </c:pt>
                <c:pt idx="15762" formatCode="General">
                  <c:v>0</c:v>
                </c:pt>
                <c:pt idx="15763" formatCode="General">
                  <c:v>6.6666669829999998</c:v>
                </c:pt>
                <c:pt idx="15764" formatCode="General">
                  <c:v>0</c:v>
                </c:pt>
                <c:pt idx="15765" formatCode="General">
                  <c:v>0</c:v>
                </c:pt>
                <c:pt idx="15766" formatCode="General">
                  <c:v>0</c:v>
                </c:pt>
                <c:pt idx="15767" formatCode="General">
                  <c:v>6.6666669829999998</c:v>
                </c:pt>
                <c:pt idx="15768" formatCode="General">
                  <c:v>0</c:v>
                </c:pt>
                <c:pt idx="15769" formatCode="General">
                  <c:v>0</c:v>
                </c:pt>
                <c:pt idx="15770" formatCode="General">
                  <c:v>0</c:v>
                </c:pt>
                <c:pt idx="15771" formatCode="General">
                  <c:v>6.6666669829999998</c:v>
                </c:pt>
                <c:pt idx="15772" formatCode="General">
                  <c:v>0</c:v>
                </c:pt>
                <c:pt idx="15773" formatCode="General">
                  <c:v>0</c:v>
                </c:pt>
                <c:pt idx="15774" formatCode="General">
                  <c:v>6.6666669829999998</c:v>
                </c:pt>
                <c:pt idx="15775" formatCode="General">
                  <c:v>0</c:v>
                </c:pt>
                <c:pt idx="15776" formatCode="General">
                  <c:v>0</c:v>
                </c:pt>
                <c:pt idx="15777" formatCode="General">
                  <c:v>6.6666669829999998</c:v>
                </c:pt>
                <c:pt idx="15778" formatCode="General">
                  <c:v>0</c:v>
                </c:pt>
                <c:pt idx="15779" formatCode="General">
                  <c:v>0</c:v>
                </c:pt>
                <c:pt idx="15780" formatCode="General">
                  <c:v>0</c:v>
                </c:pt>
                <c:pt idx="15781" formatCode="General">
                  <c:v>6.6666669829999998</c:v>
                </c:pt>
                <c:pt idx="15782" formatCode="General">
                  <c:v>0</c:v>
                </c:pt>
                <c:pt idx="15783" formatCode="General">
                  <c:v>0</c:v>
                </c:pt>
                <c:pt idx="15784" formatCode="General">
                  <c:v>6.6666669829999998</c:v>
                </c:pt>
                <c:pt idx="15785" formatCode="General">
                  <c:v>0</c:v>
                </c:pt>
                <c:pt idx="15786" formatCode="General">
                  <c:v>0</c:v>
                </c:pt>
                <c:pt idx="15787" formatCode="General">
                  <c:v>6.6666669829999998</c:v>
                </c:pt>
                <c:pt idx="15788" formatCode="General">
                  <c:v>0</c:v>
                </c:pt>
                <c:pt idx="15789" formatCode="General">
                  <c:v>0</c:v>
                </c:pt>
                <c:pt idx="15790" formatCode="General">
                  <c:v>6.6666669829999998</c:v>
                </c:pt>
                <c:pt idx="15791" formatCode="General">
                  <c:v>0</c:v>
                </c:pt>
                <c:pt idx="15792" formatCode="General">
                  <c:v>6.6666669829999998</c:v>
                </c:pt>
                <c:pt idx="15793" formatCode="General">
                  <c:v>0</c:v>
                </c:pt>
                <c:pt idx="15794" formatCode="General">
                  <c:v>0</c:v>
                </c:pt>
                <c:pt idx="15795" formatCode="General">
                  <c:v>6.6666669829999998</c:v>
                </c:pt>
                <c:pt idx="15796" formatCode="General">
                  <c:v>0</c:v>
                </c:pt>
                <c:pt idx="15797" formatCode="General">
                  <c:v>0</c:v>
                </c:pt>
                <c:pt idx="15798" formatCode="General">
                  <c:v>0</c:v>
                </c:pt>
                <c:pt idx="15799" formatCode="General">
                  <c:v>6.6666669829999998</c:v>
                </c:pt>
                <c:pt idx="15800" formatCode="General">
                  <c:v>0</c:v>
                </c:pt>
                <c:pt idx="15801" formatCode="General">
                  <c:v>0</c:v>
                </c:pt>
                <c:pt idx="15802" formatCode="General">
                  <c:v>0</c:v>
                </c:pt>
                <c:pt idx="15803" formatCode="General">
                  <c:v>0</c:v>
                </c:pt>
                <c:pt idx="15804" formatCode="General">
                  <c:v>6.6666669829999998</c:v>
                </c:pt>
                <c:pt idx="15805" formatCode="General">
                  <c:v>0</c:v>
                </c:pt>
                <c:pt idx="15806" formatCode="General">
                  <c:v>0</c:v>
                </c:pt>
                <c:pt idx="15807" formatCode="General">
                  <c:v>0</c:v>
                </c:pt>
                <c:pt idx="15808" formatCode="General">
                  <c:v>0</c:v>
                </c:pt>
                <c:pt idx="15809" formatCode="General">
                  <c:v>0</c:v>
                </c:pt>
                <c:pt idx="15810" formatCode="General">
                  <c:v>0</c:v>
                </c:pt>
                <c:pt idx="15811" formatCode="General">
                  <c:v>6.6666669829999998</c:v>
                </c:pt>
                <c:pt idx="15812" formatCode="General">
                  <c:v>0</c:v>
                </c:pt>
                <c:pt idx="15813" formatCode="General">
                  <c:v>0</c:v>
                </c:pt>
                <c:pt idx="15814" formatCode="General">
                  <c:v>0</c:v>
                </c:pt>
                <c:pt idx="15815" formatCode="General">
                  <c:v>0</c:v>
                </c:pt>
                <c:pt idx="15816" formatCode="General">
                  <c:v>0</c:v>
                </c:pt>
                <c:pt idx="15817" formatCode="General">
                  <c:v>0</c:v>
                </c:pt>
                <c:pt idx="15818" formatCode="General">
                  <c:v>0</c:v>
                </c:pt>
                <c:pt idx="15819" formatCode="General">
                  <c:v>6.6666669829999998</c:v>
                </c:pt>
                <c:pt idx="15820" formatCode="General">
                  <c:v>0</c:v>
                </c:pt>
                <c:pt idx="15821" formatCode="General">
                  <c:v>0</c:v>
                </c:pt>
                <c:pt idx="15822" formatCode="General">
                  <c:v>0</c:v>
                </c:pt>
                <c:pt idx="15823" formatCode="General">
                  <c:v>0</c:v>
                </c:pt>
                <c:pt idx="15824" formatCode="General">
                  <c:v>0</c:v>
                </c:pt>
                <c:pt idx="15825" formatCode="General">
                  <c:v>0</c:v>
                </c:pt>
                <c:pt idx="15826" formatCode="General">
                  <c:v>6.6666669829999998</c:v>
                </c:pt>
                <c:pt idx="15827" formatCode="General">
                  <c:v>0</c:v>
                </c:pt>
                <c:pt idx="15828" formatCode="General">
                  <c:v>0</c:v>
                </c:pt>
                <c:pt idx="15829" formatCode="General">
                  <c:v>0</c:v>
                </c:pt>
                <c:pt idx="15830" formatCode="General">
                  <c:v>0</c:v>
                </c:pt>
                <c:pt idx="15831" formatCode="General">
                  <c:v>0</c:v>
                </c:pt>
                <c:pt idx="15832" formatCode="General">
                  <c:v>0</c:v>
                </c:pt>
                <c:pt idx="15833" formatCode="General">
                  <c:v>0</c:v>
                </c:pt>
                <c:pt idx="15834" formatCode="General">
                  <c:v>6.6666669829999998</c:v>
                </c:pt>
                <c:pt idx="15835" formatCode="General">
                  <c:v>0</c:v>
                </c:pt>
                <c:pt idx="15836" formatCode="General">
                  <c:v>0</c:v>
                </c:pt>
                <c:pt idx="15837" formatCode="General">
                  <c:v>0</c:v>
                </c:pt>
                <c:pt idx="15838" formatCode="General">
                  <c:v>0</c:v>
                </c:pt>
                <c:pt idx="15839" formatCode="General">
                  <c:v>0</c:v>
                </c:pt>
                <c:pt idx="15840" formatCode="General">
                  <c:v>0</c:v>
                </c:pt>
                <c:pt idx="15841" formatCode="General">
                  <c:v>6.6666669829999998</c:v>
                </c:pt>
                <c:pt idx="15842" formatCode="General">
                  <c:v>0</c:v>
                </c:pt>
                <c:pt idx="15843" formatCode="General">
                  <c:v>0</c:v>
                </c:pt>
                <c:pt idx="15844" formatCode="General">
                  <c:v>0</c:v>
                </c:pt>
                <c:pt idx="15845" formatCode="General">
                  <c:v>0</c:v>
                </c:pt>
                <c:pt idx="15846" formatCode="General">
                  <c:v>0</c:v>
                </c:pt>
                <c:pt idx="15847" formatCode="General">
                  <c:v>0</c:v>
                </c:pt>
                <c:pt idx="15848" formatCode="General">
                  <c:v>6.6666669829999998</c:v>
                </c:pt>
                <c:pt idx="15849" formatCode="General">
                  <c:v>0</c:v>
                </c:pt>
                <c:pt idx="15850" formatCode="General">
                  <c:v>0</c:v>
                </c:pt>
                <c:pt idx="15851" formatCode="General">
                  <c:v>0</c:v>
                </c:pt>
                <c:pt idx="15852" formatCode="General">
                  <c:v>0</c:v>
                </c:pt>
                <c:pt idx="15853" formatCode="General">
                  <c:v>0</c:v>
                </c:pt>
                <c:pt idx="15854" formatCode="General">
                  <c:v>0</c:v>
                </c:pt>
                <c:pt idx="15855" formatCode="General">
                  <c:v>0</c:v>
                </c:pt>
                <c:pt idx="15856" formatCode="General">
                  <c:v>0</c:v>
                </c:pt>
                <c:pt idx="15857" formatCode="General">
                  <c:v>0</c:v>
                </c:pt>
                <c:pt idx="15858" formatCode="General">
                  <c:v>6.6666669829999998</c:v>
                </c:pt>
                <c:pt idx="15859" formatCode="General">
                  <c:v>0</c:v>
                </c:pt>
                <c:pt idx="15860" formatCode="General">
                  <c:v>0</c:v>
                </c:pt>
                <c:pt idx="15861" formatCode="General">
                  <c:v>0</c:v>
                </c:pt>
                <c:pt idx="15862" formatCode="General">
                  <c:v>0</c:v>
                </c:pt>
                <c:pt idx="15863" formatCode="General">
                  <c:v>0</c:v>
                </c:pt>
                <c:pt idx="15864" formatCode="General">
                  <c:v>0</c:v>
                </c:pt>
                <c:pt idx="15865" formatCode="General">
                  <c:v>0</c:v>
                </c:pt>
                <c:pt idx="15866" formatCode="General">
                  <c:v>6.6666669829999998</c:v>
                </c:pt>
                <c:pt idx="15867" formatCode="General">
                  <c:v>0</c:v>
                </c:pt>
                <c:pt idx="15868" formatCode="General">
                  <c:v>0</c:v>
                </c:pt>
                <c:pt idx="15869" formatCode="General">
                  <c:v>0</c:v>
                </c:pt>
                <c:pt idx="15870" formatCode="General">
                  <c:v>0</c:v>
                </c:pt>
                <c:pt idx="15871" formatCode="General">
                  <c:v>0</c:v>
                </c:pt>
                <c:pt idx="15872" formatCode="General">
                  <c:v>0</c:v>
                </c:pt>
                <c:pt idx="15873" formatCode="General">
                  <c:v>6.6666669829999998</c:v>
                </c:pt>
                <c:pt idx="15874" formatCode="General">
                  <c:v>0</c:v>
                </c:pt>
                <c:pt idx="15875" formatCode="General">
                  <c:v>0</c:v>
                </c:pt>
                <c:pt idx="15876" formatCode="General">
                  <c:v>0</c:v>
                </c:pt>
                <c:pt idx="15877" formatCode="General">
                  <c:v>0</c:v>
                </c:pt>
                <c:pt idx="15878" formatCode="General">
                  <c:v>0</c:v>
                </c:pt>
                <c:pt idx="15879" formatCode="General">
                  <c:v>6.6666669829999998</c:v>
                </c:pt>
                <c:pt idx="15880" formatCode="General">
                  <c:v>0</c:v>
                </c:pt>
                <c:pt idx="15881" formatCode="General">
                  <c:v>0</c:v>
                </c:pt>
                <c:pt idx="15882" formatCode="General">
                  <c:v>0</c:v>
                </c:pt>
                <c:pt idx="15883" formatCode="General">
                  <c:v>0</c:v>
                </c:pt>
                <c:pt idx="15884" formatCode="General">
                  <c:v>0</c:v>
                </c:pt>
                <c:pt idx="15885" formatCode="General">
                  <c:v>6.6666669829999998</c:v>
                </c:pt>
                <c:pt idx="15886" formatCode="General">
                  <c:v>0</c:v>
                </c:pt>
                <c:pt idx="15887" formatCode="General">
                  <c:v>0</c:v>
                </c:pt>
                <c:pt idx="15888" formatCode="General">
                  <c:v>0</c:v>
                </c:pt>
                <c:pt idx="15889" formatCode="General">
                  <c:v>6.6666669829999998</c:v>
                </c:pt>
                <c:pt idx="15890" formatCode="General">
                  <c:v>0</c:v>
                </c:pt>
                <c:pt idx="15891" formatCode="General">
                  <c:v>0</c:v>
                </c:pt>
                <c:pt idx="15892" formatCode="General">
                  <c:v>0</c:v>
                </c:pt>
                <c:pt idx="15893" formatCode="General">
                  <c:v>6.6666669829999998</c:v>
                </c:pt>
                <c:pt idx="15894" formatCode="General">
                  <c:v>0</c:v>
                </c:pt>
                <c:pt idx="15895" formatCode="General">
                  <c:v>0</c:v>
                </c:pt>
                <c:pt idx="15896" formatCode="General">
                  <c:v>0</c:v>
                </c:pt>
                <c:pt idx="15897" formatCode="General">
                  <c:v>0</c:v>
                </c:pt>
                <c:pt idx="15898" formatCode="General">
                  <c:v>6.6666669829999998</c:v>
                </c:pt>
                <c:pt idx="15899" formatCode="General">
                  <c:v>0</c:v>
                </c:pt>
                <c:pt idx="15900" formatCode="General">
                  <c:v>0</c:v>
                </c:pt>
                <c:pt idx="15901" formatCode="General">
                  <c:v>0</c:v>
                </c:pt>
                <c:pt idx="15902" formatCode="General">
                  <c:v>0</c:v>
                </c:pt>
                <c:pt idx="15903" formatCode="General">
                  <c:v>0</c:v>
                </c:pt>
                <c:pt idx="15904" formatCode="General">
                  <c:v>0</c:v>
                </c:pt>
                <c:pt idx="15905" formatCode="General">
                  <c:v>0</c:v>
                </c:pt>
                <c:pt idx="15906" formatCode="General">
                  <c:v>6.6666669829999998</c:v>
                </c:pt>
                <c:pt idx="15907" formatCode="General">
                  <c:v>0</c:v>
                </c:pt>
                <c:pt idx="15908" formatCode="General">
                  <c:v>0</c:v>
                </c:pt>
                <c:pt idx="15909" formatCode="General">
                  <c:v>0</c:v>
                </c:pt>
                <c:pt idx="15910" formatCode="General">
                  <c:v>0</c:v>
                </c:pt>
                <c:pt idx="15911" formatCode="General">
                  <c:v>0</c:v>
                </c:pt>
                <c:pt idx="15912" formatCode="General">
                  <c:v>0</c:v>
                </c:pt>
                <c:pt idx="15913" formatCode="General">
                  <c:v>0</c:v>
                </c:pt>
                <c:pt idx="15914" formatCode="General">
                  <c:v>0</c:v>
                </c:pt>
                <c:pt idx="15915" formatCode="General">
                  <c:v>0</c:v>
                </c:pt>
                <c:pt idx="15916" formatCode="General">
                  <c:v>0</c:v>
                </c:pt>
                <c:pt idx="15917" formatCode="General">
                  <c:v>6.6666669829999998</c:v>
                </c:pt>
                <c:pt idx="15918" formatCode="General">
                  <c:v>0</c:v>
                </c:pt>
                <c:pt idx="15919" formatCode="General">
                  <c:v>0</c:v>
                </c:pt>
                <c:pt idx="15920" formatCode="General">
                  <c:v>0</c:v>
                </c:pt>
                <c:pt idx="15921" formatCode="General">
                  <c:v>0</c:v>
                </c:pt>
                <c:pt idx="15922" formatCode="General">
                  <c:v>0</c:v>
                </c:pt>
                <c:pt idx="15923" formatCode="General">
                  <c:v>0</c:v>
                </c:pt>
                <c:pt idx="15924" formatCode="General">
                  <c:v>0</c:v>
                </c:pt>
                <c:pt idx="15925" formatCode="General">
                  <c:v>0</c:v>
                </c:pt>
                <c:pt idx="15926" formatCode="General">
                  <c:v>0</c:v>
                </c:pt>
                <c:pt idx="15927" formatCode="General">
                  <c:v>0</c:v>
                </c:pt>
                <c:pt idx="15928" formatCode="General">
                  <c:v>0</c:v>
                </c:pt>
                <c:pt idx="15929" formatCode="General">
                  <c:v>6.6666669829999998</c:v>
                </c:pt>
                <c:pt idx="15930" formatCode="General">
                  <c:v>0</c:v>
                </c:pt>
                <c:pt idx="15931" formatCode="General">
                  <c:v>0</c:v>
                </c:pt>
                <c:pt idx="15932" formatCode="General">
                  <c:v>0</c:v>
                </c:pt>
                <c:pt idx="15933" formatCode="General">
                  <c:v>0</c:v>
                </c:pt>
                <c:pt idx="15934" formatCode="General">
                  <c:v>6.6666669829999998</c:v>
                </c:pt>
                <c:pt idx="15935" formatCode="General">
                  <c:v>0</c:v>
                </c:pt>
                <c:pt idx="15936" formatCode="General">
                  <c:v>0</c:v>
                </c:pt>
                <c:pt idx="15937" formatCode="General">
                  <c:v>0</c:v>
                </c:pt>
                <c:pt idx="15938" formatCode="General">
                  <c:v>6.6666669829999998</c:v>
                </c:pt>
                <c:pt idx="15939" formatCode="General">
                  <c:v>0</c:v>
                </c:pt>
                <c:pt idx="15940" formatCode="General">
                  <c:v>0</c:v>
                </c:pt>
                <c:pt idx="15941" formatCode="General">
                  <c:v>0</c:v>
                </c:pt>
                <c:pt idx="15942" formatCode="General">
                  <c:v>6.6666669829999998</c:v>
                </c:pt>
                <c:pt idx="15943" formatCode="General">
                  <c:v>0</c:v>
                </c:pt>
                <c:pt idx="15944" formatCode="General">
                  <c:v>6.6666669829999998</c:v>
                </c:pt>
                <c:pt idx="15945" formatCode="General">
                  <c:v>6.6666669829999998</c:v>
                </c:pt>
                <c:pt idx="15946" formatCode="General">
                  <c:v>6.6666669829999998</c:v>
                </c:pt>
                <c:pt idx="15947" formatCode="General">
                  <c:v>6.6666669829999998</c:v>
                </c:pt>
                <c:pt idx="15948" formatCode="General">
                  <c:v>13.33333397</c:v>
                </c:pt>
                <c:pt idx="15949" formatCode="General">
                  <c:v>6.6666669829999998</c:v>
                </c:pt>
                <c:pt idx="15950" formatCode="General">
                  <c:v>6.6666669829999998</c:v>
                </c:pt>
                <c:pt idx="15951" formatCode="General">
                  <c:v>13.33333397</c:v>
                </c:pt>
                <c:pt idx="15952" formatCode="General">
                  <c:v>6.6666669829999998</c:v>
                </c:pt>
                <c:pt idx="15953" formatCode="General">
                  <c:v>6.6666669829999998</c:v>
                </c:pt>
                <c:pt idx="15954" formatCode="General">
                  <c:v>13.33333397</c:v>
                </c:pt>
                <c:pt idx="15955" formatCode="General">
                  <c:v>6.6666669829999998</c:v>
                </c:pt>
                <c:pt idx="15956" formatCode="General">
                  <c:v>6.6666669829999998</c:v>
                </c:pt>
                <c:pt idx="15957" formatCode="General">
                  <c:v>6.6666669829999998</c:v>
                </c:pt>
                <c:pt idx="15958" formatCode="General">
                  <c:v>6.6666669829999998</c:v>
                </c:pt>
                <c:pt idx="15959" formatCode="General">
                  <c:v>6.6666669829999998</c:v>
                </c:pt>
                <c:pt idx="15960" formatCode="General">
                  <c:v>0</c:v>
                </c:pt>
                <c:pt idx="15961" formatCode="General">
                  <c:v>6.6666669829999998</c:v>
                </c:pt>
                <c:pt idx="15962" formatCode="General">
                  <c:v>6.6666669829999998</c:v>
                </c:pt>
                <c:pt idx="15963" formatCode="General">
                  <c:v>6.6666669829999998</c:v>
                </c:pt>
                <c:pt idx="15964" formatCode="General">
                  <c:v>0</c:v>
                </c:pt>
                <c:pt idx="15965" formatCode="General">
                  <c:v>6.6666669829999998</c:v>
                </c:pt>
                <c:pt idx="15966" formatCode="General">
                  <c:v>6.6666669829999998</c:v>
                </c:pt>
                <c:pt idx="15967" formatCode="General">
                  <c:v>0</c:v>
                </c:pt>
                <c:pt idx="15968" formatCode="General">
                  <c:v>6.6666669829999998</c:v>
                </c:pt>
                <c:pt idx="15969" formatCode="General">
                  <c:v>0</c:v>
                </c:pt>
                <c:pt idx="15970" formatCode="General">
                  <c:v>6.6666669829999998</c:v>
                </c:pt>
                <c:pt idx="15971" formatCode="General">
                  <c:v>0</c:v>
                </c:pt>
                <c:pt idx="15972" formatCode="General">
                  <c:v>0</c:v>
                </c:pt>
                <c:pt idx="15973" formatCode="General">
                  <c:v>6.6666669829999998</c:v>
                </c:pt>
                <c:pt idx="15974" formatCode="General">
                  <c:v>0</c:v>
                </c:pt>
                <c:pt idx="15975" formatCode="General">
                  <c:v>6.6666669829999998</c:v>
                </c:pt>
                <c:pt idx="15976" formatCode="General">
                  <c:v>0</c:v>
                </c:pt>
                <c:pt idx="15977" formatCode="General">
                  <c:v>0</c:v>
                </c:pt>
                <c:pt idx="15978" formatCode="General">
                  <c:v>6.6666669829999998</c:v>
                </c:pt>
                <c:pt idx="15979" formatCode="General">
                  <c:v>0</c:v>
                </c:pt>
                <c:pt idx="15980" formatCode="General">
                  <c:v>0</c:v>
                </c:pt>
                <c:pt idx="15981" formatCode="General">
                  <c:v>6.6666669829999998</c:v>
                </c:pt>
                <c:pt idx="15982" formatCode="General">
                  <c:v>0</c:v>
                </c:pt>
                <c:pt idx="15983" formatCode="General">
                  <c:v>0</c:v>
                </c:pt>
                <c:pt idx="15984" formatCode="General">
                  <c:v>0</c:v>
                </c:pt>
                <c:pt idx="15985" formatCode="General">
                  <c:v>6.6666669829999998</c:v>
                </c:pt>
                <c:pt idx="15986" formatCode="General">
                  <c:v>0</c:v>
                </c:pt>
                <c:pt idx="15987" formatCode="General">
                  <c:v>0</c:v>
                </c:pt>
                <c:pt idx="15988" formatCode="General">
                  <c:v>0</c:v>
                </c:pt>
                <c:pt idx="15989" formatCode="General">
                  <c:v>6.6666669829999998</c:v>
                </c:pt>
                <c:pt idx="15990" formatCode="General">
                  <c:v>0</c:v>
                </c:pt>
                <c:pt idx="15991" formatCode="General">
                  <c:v>0</c:v>
                </c:pt>
                <c:pt idx="15992" formatCode="General">
                  <c:v>0</c:v>
                </c:pt>
                <c:pt idx="15993" formatCode="General">
                  <c:v>0</c:v>
                </c:pt>
                <c:pt idx="15994" formatCode="General">
                  <c:v>6.6666669829999998</c:v>
                </c:pt>
                <c:pt idx="15995" formatCode="General">
                  <c:v>0</c:v>
                </c:pt>
                <c:pt idx="15996" formatCode="General">
                  <c:v>0</c:v>
                </c:pt>
                <c:pt idx="15997" formatCode="General">
                  <c:v>0</c:v>
                </c:pt>
                <c:pt idx="15998" formatCode="General">
                  <c:v>0</c:v>
                </c:pt>
                <c:pt idx="15999" formatCode="General">
                  <c:v>0</c:v>
                </c:pt>
                <c:pt idx="16000" formatCode="General">
                  <c:v>6.6666669829999998</c:v>
                </c:pt>
                <c:pt idx="16001" formatCode="General">
                  <c:v>0</c:v>
                </c:pt>
                <c:pt idx="16002" formatCode="General">
                  <c:v>0</c:v>
                </c:pt>
                <c:pt idx="16003" formatCode="General">
                  <c:v>0</c:v>
                </c:pt>
                <c:pt idx="16004" formatCode="General">
                  <c:v>0</c:v>
                </c:pt>
                <c:pt idx="16005" formatCode="General">
                  <c:v>0</c:v>
                </c:pt>
                <c:pt idx="16006" formatCode="General">
                  <c:v>0</c:v>
                </c:pt>
                <c:pt idx="16007" formatCode="General">
                  <c:v>6.6666669829999998</c:v>
                </c:pt>
                <c:pt idx="16008" formatCode="General">
                  <c:v>0</c:v>
                </c:pt>
                <c:pt idx="16009" formatCode="General">
                  <c:v>0</c:v>
                </c:pt>
                <c:pt idx="16010" formatCode="General">
                  <c:v>0</c:v>
                </c:pt>
                <c:pt idx="16011" formatCode="General">
                  <c:v>0</c:v>
                </c:pt>
                <c:pt idx="16012" formatCode="General">
                  <c:v>0</c:v>
                </c:pt>
                <c:pt idx="16013" formatCode="General">
                  <c:v>0</c:v>
                </c:pt>
                <c:pt idx="16014" formatCode="General">
                  <c:v>0</c:v>
                </c:pt>
                <c:pt idx="16015" formatCode="General">
                  <c:v>0</c:v>
                </c:pt>
                <c:pt idx="16016" formatCode="General">
                  <c:v>6.6666669829999998</c:v>
                </c:pt>
                <c:pt idx="16017" formatCode="General">
                  <c:v>0</c:v>
                </c:pt>
                <c:pt idx="16018" formatCode="General">
                  <c:v>0</c:v>
                </c:pt>
                <c:pt idx="16019" formatCode="General">
                  <c:v>0</c:v>
                </c:pt>
                <c:pt idx="16020" formatCode="General">
                  <c:v>0</c:v>
                </c:pt>
                <c:pt idx="16021" formatCode="General">
                  <c:v>0</c:v>
                </c:pt>
                <c:pt idx="16022" formatCode="General">
                  <c:v>0</c:v>
                </c:pt>
                <c:pt idx="16023" formatCode="General">
                  <c:v>0</c:v>
                </c:pt>
                <c:pt idx="16024" formatCode="General">
                  <c:v>0</c:v>
                </c:pt>
                <c:pt idx="16025" formatCode="General">
                  <c:v>6.6666669829999998</c:v>
                </c:pt>
                <c:pt idx="16026" formatCode="General">
                  <c:v>0</c:v>
                </c:pt>
                <c:pt idx="16027" formatCode="General">
                  <c:v>0</c:v>
                </c:pt>
                <c:pt idx="16028" formatCode="General">
                  <c:v>0</c:v>
                </c:pt>
                <c:pt idx="16029" formatCode="General">
                  <c:v>0</c:v>
                </c:pt>
                <c:pt idx="16030" formatCode="General">
                  <c:v>0</c:v>
                </c:pt>
                <c:pt idx="16031" formatCode="General">
                  <c:v>0</c:v>
                </c:pt>
                <c:pt idx="16032" formatCode="General">
                  <c:v>0</c:v>
                </c:pt>
                <c:pt idx="16033" formatCode="General">
                  <c:v>6.6666669829999998</c:v>
                </c:pt>
                <c:pt idx="16034" formatCode="General">
                  <c:v>0</c:v>
                </c:pt>
                <c:pt idx="16035" formatCode="General">
                  <c:v>0</c:v>
                </c:pt>
                <c:pt idx="16036" formatCode="General">
                  <c:v>0</c:v>
                </c:pt>
                <c:pt idx="16037" formatCode="General">
                  <c:v>0</c:v>
                </c:pt>
                <c:pt idx="16038" formatCode="General">
                  <c:v>0</c:v>
                </c:pt>
                <c:pt idx="16039" formatCode="General">
                  <c:v>6.6666669829999998</c:v>
                </c:pt>
                <c:pt idx="16040" formatCode="General">
                  <c:v>0</c:v>
                </c:pt>
                <c:pt idx="16041" formatCode="General">
                  <c:v>0</c:v>
                </c:pt>
                <c:pt idx="16042" formatCode="General">
                  <c:v>0</c:v>
                </c:pt>
                <c:pt idx="16043" formatCode="General">
                  <c:v>0</c:v>
                </c:pt>
                <c:pt idx="16044" formatCode="General">
                  <c:v>0</c:v>
                </c:pt>
                <c:pt idx="16045" formatCode="General">
                  <c:v>0</c:v>
                </c:pt>
                <c:pt idx="16046" formatCode="General">
                  <c:v>6.6666669829999998</c:v>
                </c:pt>
                <c:pt idx="16047" formatCode="General">
                  <c:v>0</c:v>
                </c:pt>
                <c:pt idx="16048" formatCode="General">
                  <c:v>0</c:v>
                </c:pt>
                <c:pt idx="16049" formatCode="General">
                  <c:v>0</c:v>
                </c:pt>
                <c:pt idx="16050" formatCode="General">
                  <c:v>0</c:v>
                </c:pt>
                <c:pt idx="16051" formatCode="General">
                  <c:v>0</c:v>
                </c:pt>
                <c:pt idx="16052" formatCode="General">
                  <c:v>0</c:v>
                </c:pt>
                <c:pt idx="16053" formatCode="General">
                  <c:v>6.6666669829999998</c:v>
                </c:pt>
                <c:pt idx="16054" formatCode="General">
                  <c:v>0</c:v>
                </c:pt>
                <c:pt idx="16055" formatCode="General">
                  <c:v>0</c:v>
                </c:pt>
                <c:pt idx="16056" formatCode="General">
                  <c:v>0</c:v>
                </c:pt>
                <c:pt idx="16057" formatCode="General">
                  <c:v>0</c:v>
                </c:pt>
                <c:pt idx="16058" formatCode="General">
                  <c:v>0</c:v>
                </c:pt>
                <c:pt idx="16059" formatCode="General">
                  <c:v>0</c:v>
                </c:pt>
                <c:pt idx="16060" formatCode="General">
                  <c:v>0</c:v>
                </c:pt>
                <c:pt idx="16061" formatCode="General">
                  <c:v>0</c:v>
                </c:pt>
                <c:pt idx="16062" formatCode="General">
                  <c:v>6.6666669829999998</c:v>
                </c:pt>
                <c:pt idx="16063" formatCode="General">
                  <c:v>0</c:v>
                </c:pt>
                <c:pt idx="16064" formatCode="General">
                  <c:v>0</c:v>
                </c:pt>
                <c:pt idx="16065" formatCode="General">
                  <c:v>0</c:v>
                </c:pt>
                <c:pt idx="16066" formatCode="General">
                  <c:v>0</c:v>
                </c:pt>
                <c:pt idx="16067" formatCode="General">
                  <c:v>0</c:v>
                </c:pt>
                <c:pt idx="16068" formatCode="General">
                  <c:v>0</c:v>
                </c:pt>
                <c:pt idx="16069" formatCode="General">
                  <c:v>0</c:v>
                </c:pt>
                <c:pt idx="16070" formatCode="General">
                  <c:v>0</c:v>
                </c:pt>
                <c:pt idx="16071" formatCode="General">
                  <c:v>6.6666669829999998</c:v>
                </c:pt>
                <c:pt idx="16072" formatCode="General">
                  <c:v>0</c:v>
                </c:pt>
                <c:pt idx="16073" formatCode="General">
                  <c:v>0</c:v>
                </c:pt>
                <c:pt idx="16074" formatCode="General">
                  <c:v>0</c:v>
                </c:pt>
                <c:pt idx="16075" formatCode="General">
                  <c:v>0</c:v>
                </c:pt>
                <c:pt idx="16076" formatCode="General">
                  <c:v>6.6666669829999998</c:v>
                </c:pt>
                <c:pt idx="16077" formatCode="General">
                  <c:v>0</c:v>
                </c:pt>
                <c:pt idx="16078" formatCode="General">
                  <c:v>6.6666669829999998</c:v>
                </c:pt>
                <c:pt idx="16079" formatCode="General">
                  <c:v>0</c:v>
                </c:pt>
                <c:pt idx="16080" formatCode="General">
                  <c:v>6.6666669829999998</c:v>
                </c:pt>
                <c:pt idx="16081" formatCode="General">
                  <c:v>6.6666669829999998</c:v>
                </c:pt>
                <c:pt idx="16082" formatCode="General">
                  <c:v>13.33333397</c:v>
                </c:pt>
                <c:pt idx="16083" formatCode="General">
                  <c:v>13.33333397</c:v>
                </c:pt>
                <c:pt idx="16084" formatCode="General">
                  <c:v>13.33333397</c:v>
                </c:pt>
                <c:pt idx="16085" formatCode="General">
                  <c:v>20.00000017</c:v>
                </c:pt>
                <c:pt idx="16086" formatCode="General">
                  <c:v>13.33333397</c:v>
                </c:pt>
                <c:pt idx="16087" formatCode="General">
                  <c:v>13.33333397</c:v>
                </c:pt>
                <c:pt idx="16088" formatCode="General">
                  <c:v>13.33333397</c:v>
                </c:pt>
                <c:pt idx="16089" formatCode="General">
                  <c:v>20.00000017</c:v>
                </c:pt>
                <c:pt idx="16090" formatCode="General">
                  <c:v>13.33333397</c:v>
                </c:pt>
                <c:pt idx="16091" formatCode="General">
                  <c:v>6.6666669829999998</c:v>
                </c:pt>
                <c:pt idx="16092" formatCode="General">
                  <c:v>13.33333397</c:v>
                </c:pt>
                <c:pt idx="16093" formatCode="General">
                  <c:v>13.33333397</c:v>
                </c:pt>
                <c:pt idx="16094" formatCode="General">
                  <c:v>13.33333397</c:v>
                </c:pt>
                <c:pt idx="16095" formatCode="General">
                  <c:v>13.33333397</c:v>
                </c:pt>
                <c:pt idx="16096" formatCode="General">
                  <c:v>13.33333397</c:v>
                </c:pt>
                <c:pt idx="16097" formatCode="General">
                  <c:v>13.33333397</c:v>
                </c:pt>
                <c:pt idx="16098" formatCode="General">
                  <c:v>13.33333397</c:v>
                </c:pt>
                <c:pt idx="16099" formatCode="General">
                  <c:v>13.33333397</c:v>
                </c:pt>
                <c:pt idx="16100" formatCode="General">
                  <c:v>13.33333397</c:v>
                </c:pt>
                <c:pt idx="16101" formatCode="General">
                  <c:v>13.33333397</c:v>
                </c:pt>
                <c:pt idx="16102" formatCode="General">
                  <c:v>13.33333397</c:v>
                </c:pt>
                <c:pt idx="16103" formatCode="General">
                  <c:v>13.33333397</c:v>
                </c:pt>
                <c:pt idx="16104" formatCode="General">
                  <c:v>13.33333397</c:v>
                </c:pt>
                <c:pt idx="16105" formatCode="General">
                  <c:v>13.33333397</c:v>
                </c:pt>
                <c:pt idx="16106" formatCode="General">
                  <c:v>20.00000017</c:v>
                </c:pt>
                <c:pt idx="16107" formatCode="General">
                  <c:v>13.33333397</c:v>
                </c:pt>
                <c:pt idx="16108" formatCode="General">
                  <c:v>13.33333397</c:v>
                </c:pt>
                <c:pt idx="16109" formatCode="General">
                  <c:v>13.33333397</c:v>
                </c:pt>
                <c:pt idx="16110" formatCode="General">
                  <c:v>6.6666669829999998</c:v>
                </c:pt>
                <c:pt idx="16111" formatCode="General">
                  <c:v>13.33333397</c:v>
                </c:pt>
                <c:pt idx="16112" formatCode="General">
                  <c:v>13.33333397</c:v>
                </c:pt>
                <c:pt idx="16113" formatCode="General">
                  <c:v>13.33333397</c:v>
                </c:pt>
                <c:pt idx="16114" formatCode="General">
                  <c:v>6.6666669829999998</c:v>
                </c:pt>
                <c:pt idx="16115" formatCode="General">
                  <c:v>13.33333397</c:v>
                </c:pt>
                <c:pt idx="16116" formatCode="General">
                  <c:v>6.6666669829999998</c:v>
                </c:pt>
                <c:pt idx="16117" formatCode="General">
                  <c:v>6.6666669829999998</c:v>
                </c:pt>
                <c:pt idx="16118" formatCode="General">
                  <c:v>13.33333397</c:v>
                </c:pt>
                <c:pt idx="16119" formatCode="General">
                  <c:v>6.6666669829999998</c:v>
                </c:pt>
                <c:pt idx="16120" formatCode="General">
                  <c:v>6.6666669829999998</c:v>
                </c:pt>
                <c:pt idx="16121" formatCode="General">
                  <c:v>6.6666669829999998</c:v>
                </c:pt>
                <c:pt idx="16122" formatCode="General">
                  <c:v>13.33333397</c:v>
                </c:pt>
                <c:pt idx="16123" formatCode="General">
                  <c:v>6.6666669829999998</c:v>
                </c:pt>
                <c:pt idx="16124" formatCode="General">
                  <c:v>6.6666669829999998</c:v>
                </c:pt>
                <c:pt idx="16125" formatCode="General">
                  <c:v>6.6666669829999998</c:v>
                </c:pt>
                <c:pt idx="16126" formatCode="General">
                  <c:v>6.6666669829999998</c:v>
                </c:pt>
                <c:pt idx="16127" formatCode="General">
                  <c:v>6.6666669829999998</c:v>
                </c:pt>
                <c:pt idx="16128" formatCode="General">
                  <c:v>6.6666669829999998</c:v>
                </c:pt>
                <c:pt idx="16129" formatCode="General">
                  <c:v>0</c:v>
                </c:pt>
                <c:pt idx="16130" formatCode="General">
                  <c:v>6.6666669829999998</c:v>
                </c:pt>
                <c:pt idx="16131" formatCode="General">
                  <c:v>6.6666669829999998</c:v>
                </c:pt>
                <c:pt idx="16132" formatCode="General">
                  <c:v>20.00000017</c:v>
                </c:pt>
                <c:pt idx="16133" formatCode="General">
                  <c:v>26.666667929999999</c:v>
                </c:pt>
                <c:pt idx="16134" formatCode="General">
                  <c:v>53.333335869999999</c:v>
                </c:pt>
                <c:pt idx="16135" formatCode="General">
                  <c:v>66.666671390000005</c:v>
                </c:pt>
                <c:pt idx="16136" formatCode="General">
                  <c:v>66.666671390000005</c:v>
                </c:pt>
                <c:pt idx="16137" formatCode="General">
                  <c:v>60.000003630000002</c:v>
                </c:pt>
                <c:pt idx="16138" formatCode="General">
                  <c:v>66.666671390000005</c:v>
                </c:pt>
                <c:pt idx="16139" formatCode="General">
                  <c:v>53.333335869999999</c:v>
                </c:pt>
                <c:pt idx="16140" formatCode="General">
                  <c:v>46.666671209999997</c:v>
                </c:pt>
                <c:pt idx="16141" formatCode="General">
                  <c:v>46.666671209999997</c:v>
                </c:pt>
                <c:pt idx="16142" formatCode="General">
                  <c:v>40.000003450000001</c:v>
                </c:pt>
                <c:pt idx="16143" formatCode="General">
                  <c:v>40.000003450000001</c:v>
                </c:pt>
                <c:pt idx="16144" formatCode="General">
                  <c:v>33.333335689999998</c:v>
                </c:pt>
                <c:pt idx="16145" formatCode="General">
                  <c:v>33.333335689999998</c:v>
                </c:pt>
                <c:pt idx="16146" formatCode="General">
                  <c:v>33.333335689999998</c:v>
                </c:pt>
                <c:pt idx="16147" formatCode="General">
                  <c:v>26.666667929999999</c:v>
                </c:pt>
                <c:pt idx="16148" formatCode="General">
                  <c:v>33.333335689999998</c:v>
                </c:pt>
                <c:pt idx="16149" formatCode="General">
                  <c:v>26.666667929999999</c:v>
                </c:pt>
                <c:pt idx="16150" formatCode="General">
                  <c:v>20.00000017</c:v>
                </c:pt>
                <c:pt idx="16151" formatCode="General">
                  <c:v>26.666667929999999</c:v>
                </c:pt>
                <c:pt idx="16152" formatCode="General">
                  <c:v>20.00000017</c:v>
                </c:pt>
                <c:pt idx="16153" formatCode="General">
                  <c:v>26.666667929999999</c:v>
                </c:pt>
                <c:pt idx="16154" formatCode="General">
                  <c:v>20.00000017</c:v>
                </c:pt>
                <c:pt idx="16155" formatCode="General">
                  <c:v>20.00000017</c:v>
                </c:pt>
                <c:pt idx="16156" formatCode="General">
                  <c:v>20.00000017</c:v>
                </c:pt>
                <c:pt idx="16157" formatCode="General">
                  <c:v>20.00000017</c:v>
                </c:pt>
                <c:pt idx="16158" formatCode="General">
                  <c:v>20.00000017</c:v>
                </c:pt>
                <c:pt idx="16159" formatCode="General">
                  <c:v>20.00000017</c:v>
                </c:pt>
                <c:pt idx="16160" formatCode="General">
                  <c:v>13.33333397</c:v>
                </c:pt>
                <c:pt idx="16161" formatCode="General">
                  <c:v>20.00000017</c:v>
                </c:pt>
                <c:pt idx="16162" formatCode="General">
                  <c:v>13.33333397</c:v>
                </c:pt>
                <c:pt idx="16163" formatCode="General">
                  <c:v>20.00000017</c:v>
                </c:pt>
                <c:pt idx="16164" formatCode="General">
                  <c:v>13.33333397</c:v>
                </c:pt>
                <c:pt idx="16165" formatCode="General">
                  <c:v>20.00000017</c:v>
                </c:pt>
                <c:pt idx="16166" formatCode="General">
                  <c:v>13.33333397</c:v>
                </c:pt>
                <c:pt idx="16167" formatCode="General">
                  <c:v>13.33333397</c:v>
                </c:pt>
                <c:pt idx="16168" formatCode="General">
                  <c:v>13.33333397</c:v>
                </c:pt>
                <c:pt idx="16169" formatCode="General">
                  <c:v>13.33333397</c:v>
                </c:pt>
                <c:pt idx="16170" formatCode="General">
                  <c:v>13.33333397</c:v>
                </c:pt>
                <c:pt idx="16171" formatCode="General">
                  <c:v>13.33333397</c:v>
                </c:pt>
                <c:pt idx="16172" formatCode="General">
                  <c:v>13.33333397</c:v>
                </c:pt>
                <c:pt idx="16173" formatCode="General">
                  <c:v>13.33333397</c:v>
                </c:pt>
                <c:pt idx="16174" formatCode="General">
                  <c:v>13.33333397</c:v>
                </c:pt>
                <c:pt idx="16175" formatCode="General">
                  <c:v>13.33333397</c:v>
                </c:pt>
                <c:pt idx="16176" formatCode="General">
                  <c:v>13.33333397</c:v>
                </c:pt>
                <c:pt idx="16177" formatCode="General">
                  <c:v>6.6666669829999998</c:v>
                </c:pt>
                <c:pt idx="16178" formatCode="General">
                  <c:v>13.33333397</c:v>
                </c:pt>
                <c:pt idx="16179" formatCode="General">
                  <c:v>13.33333397</c:v>
                </c:pt>
                <c:pt idx="16180" formatCode="General">
                  <c:v>6.6666669829999998</c:v>
                </c:pt>
                <c:pt idx="16181" formatCode="General">
                  <c:v>13.33333397</c:v>
                </c:pt>
                <c:pt idx="16182" formatCode="General">
                  <c:v>13.33333397</c:v>
                </c:pt>
                <c:pt idx="16183" formatCode="General">
                  <c:v>6.6666669829999998</c:v>
                </c:pt>
                <c:pt idx="16184" formatCode="General">
                  <c:v>13.33333397</c:v>
                </c:pt>
                <c:pt idx="16185" formatCode="General">
                  <c:v>6.6666669829999998</c:v>
                </c:pt>
                <c:pt idx="16186" formatCode="General">
                  <c:v>13.33333397</c:v>
                </c:pt>
                <c:pt idx="16187" formatCode="General">
                  <c:v>6.6666669829999998</c:v>
                </c:pt>
                <c:pt idx="16188" formatCode="General">
                  <c:v>13.33333397</c:v>
                </c:pt>
                <c:pt idx="16189" formatCode="General">
                  <c:v>6.6666669829999998</c:v>
                </c:pt>
                <c:pt idx="16190" formatCode="General">
                  <c:v>6.6666669829999998</c:v>
                </c:pt>
                <c:pt idx="16191" formatCode="General">
                  <c:v>13.33333397</c:v>
                </c:pt>
                <c:pt idx="16192" formatCode="General">
                  <c:v>6.6666669829999998</c:v>
                </c:pt>
                <c:pt idx="16193" formatCode="General">
                  <c:v>13.33333397</c:v>
                </c:pt>
                <c:pt idx="16194" formatCode="General">
                  <c:v>6.6666669829999998</c:v>
                </c:pt>
                <c:pt idx="16195" formatCode="General">
                  <c:v>6.6666669829999998</c:v>
                </c:pt>
                <c:pt idx="16196" formatCode="General">
                  <c:v>6.6666669829999998</c:v>
                </c:pt>
                <c:pt idx="16197" formatCode="General">
                  <c:v>13.33333397</c:v>
                </c:pt>
                <c:pt idx="16198" formatCode="General">
                  <c:v>6.6666669829999998</c:v>
                </c:pt>
                <c:pt idx="16199" formatCode="General">
                  <c:v>6.6666669829999998</c:v>
                </c:pt>
                <c:pt idx="16200" formatCode="General">
                  <c:v>6.6666669829999998</c:v>
                </c:pt>
                <c:pt idx="16201" formatCode="General">
                  <c:v>6.6666669829999998</c:v>
                </c:pt>
                <c:pt idx="16202" formatCode="General">
                  <c:v>6.6666669829999998</c:v>
                </c:pt>
                <c:pt idx="16203" formatCode="General">
                  <c:v>6.6666669829999998</c:v>
                </c:pt>
                <c:pt idx="16204" formatCode="General">
                  <c:v>13.33333397</c:v>
                </c:pt>
                <c:pt idx="16205" formatCode="General">
                  <c:v>6.6666669829999998</c:v>
                </c:pt>
                <c:pt idx="16206" formatCode="General">
                  <c:v>6.6666669829999998</c:v>
                </c:pt>
                <c:pt idx="16207" formatCode="General">
                  <c:v>6.6666669829999998</c:v>
                </c:pt>
                <c:pt idx="16208" formatCode="General">
                  <c:v>6.6666669829999998</c:v>
                </c:pt>
                <c:pt idx="16209" formatCode="General">
                  <c:v>6.6666669829999998</c:v>
                </c:pt>
                <c:pt idx="16210" formatCode="General">
                  <c:v>6.6666669829999998</c:v>
                </c:pt>
                <c:pt idx="16211" formatCode="General">
                  <c:v>6.6666669829999998</c:v>
                </c:pt>
                <c:pt idx="16212" formatCode="General">
                  <c:v>6.6666669829999998</c:v>
                </c:pt>
                <c:pt idx="16213" formatCode="General">
                  <c:v>6.6666669829999998</c:v>
                </c:pt>
                <c:pt idx="16214" formatCode="General">
                  <c:v>6.6666669829999998</c:v>
                </c:pt>
                <c:pt idx="16215" formatCode="General">
                  <c:v>6.6666669829999998</c:v>
                </c:pt>
                <c:pt idx="16216" formatCode="General">
                  <c:v>6.6666669829999998</c:v>
                </c:pt>
                <c:pt idx="16217" formatCode="General">
                  <c:v>6.6666669829999998</c:v>
                </c:pt>
                <c:pt idx="16218" formatCode="General">
                  <c:v>6.6666669829999998</c:v>
                </c:pt>
                <c:pt idx="16219" formatCode="General">
                  <c:v>6.6666669829999998</c:v>
                </c:pt>
                <c:pt idx="16220" formatCode="General">
                  <c:v>6.6666669829999998</c:v>
                </c:pt>
                <c:pt idx="16221" formatCode="General">
                  <c:v>6.6666669829999998</c:v>
                </c:pt>
                <c:pt idx="16222" formatCode="General">
                  <c:v>13.33333397</c:v>
                </c:pt>
                <c:pt idx="16223" formatCode="General">
                  <c:v>6.6666669829999998</c:v>
                </c:pt>
                <c:pt idx="16224" formatCode="General">
                  <c:v>13.33333397</c:v>
                </c:pt>
                <c:pt idx="16225" formatCode="General">
                  <c:v>6.6666669829999998</c:v>
                </c:pt>
                <c:pt idx="16226" formatCode="General">
                  <c:v>6.6666669829999998</c:v>
                </c:pt>
                <c:pt idx="16227" formatCode="General">
                  <c:v>13.33333397</c:v>
                </c:pt>
                <c:pt idx="16228" formatCode="General">
                  <c:v>6.6666669829999998</c:v>
                </c:pt>
                <c:pt idx="16229" formatCode="General">
                  <c:v>13.33333397</c:v>
                </c:pt>
                <c:pt idx="16230" formatCode="General">
                  <c:v>6.6666669829999998</c:v>
                </c:pt>
                <c:pt idx="16231" formatCode="General">
                  <c:v>13.33333397</c:v>
                </c:pt>
                <c:pt idx="16232" formatCode="General">
                  <c:v>6.6666669829999998</c:v>
                </c:pt>
                <c:pt idx="16233" formatCode="General">
                  <c:v>13.33333397</c:v>
                </c:pt>
                <c:pt idx="16234" formatCode="General">
                  <c:v>6.6666669829999998</c:v>
                </c:pt>
                <c:pt idx="16235" formatCode="General">
                  <c:v>6.6666669829999998</c:v>
                </c:pt>
                <c:pt idx="16236" formatCode="General">
                  <c:v>13.33333397</c:v>
                </c:pt>
                <c:pt idx="16237" formatCode="General">
                  <c:v>6.6666669829999998</c:v>
                </c:pt>
                <c:pt idx="16238" formatCode="General">
                  <c:v>6.6666669829999998</c:v>
                </c:pt>
                <c:pt idx="16239" formatCode="General">
                  <c:v>6.6666669829999998</c:v>
                </c:pt>
                <c:pt idx="16240" formatCode="General">
                  <c:v>13.33333397</c:v>
                </c:pt>
                <c:pt idx="16241" formatCode="General">
                  <c:v>6.6666669829999998</c:v>
                </c:pt>
                <c:pt idx="16242" formatCode="General">
                  <c:v>6.6666669829999998</c:v>
                </c:pt>
                <c:pt idx="16243" formatCode="General">
                  <c:v>6.6666669829999998</c:v>
                </c:pt>
                <c:pt idx="16244" formatCode="General">
                  <c:v>6.6666669829999998</c:v>
                </c:pt>
                <c:pt idx="16245" formatCode="General">
                  <c:v>6.6666669829999998</c:v>
                </c:pt>
                <c:pt idx="16246" formatCode="General">
                  <c:v>6.6666669829999998</c:v>
                </c:pt>
                <c:pt idx="16247" formatCode="General">
                  <c:v>6.6666669829999998</c:v>
                </c:pt>
                <c:pt idx="16248" formatCode="General">
                  <c:v>6.6666669829999998</c:v>
                </c:pt>
                <c:pt idx="16249" formatCode="General">
                  <c:v>6.6666669829999998</c:v>
                </c:pt>
                <c:pt idx="16250" formatCode="General">
                  <c:v>6.6666669829999998</c:v>
                </c:pt>
                <c:pt idx="16251" formatCode="General">
                  <c:v>6.6666669829999998</c:v>
                </c:pt>
                <c:pt idx="16252" formatCode="General">
                  <c:v>6.6666669829999998</c:v>
                </c:pt>
                <c:pt idx="16253" formatCode="General">
                  <c:v>6.6666669829999998</c:v>
                </c:pt>
                <c:pt idx="16254" formatCode="General">
                  <c:v>6.6666669829999998</c:v>
                </c:pt>
                <c:pt idx="16255" formatCode="General">
                  <c:v>6.6666669829999998</c:v>
                </c:pt>
                <c:pt idx="16256" formatCode="General">
                  <c:v>6.6666669829999998</c:v>
                </c:pt>
                <c:pt idx="16257" formatCode="General">
                  <c:v>6.6666669829999998</c:v>
                </c:pt>
                <c:pt idx="16258" formatCode="General">
                  <c:v>6.6666669829999998</c:v>
                </c:pt>
                <c:pt idx="16259" formatCode="General">
                  <c:v>6.6666669829999998</c:v>
                </c:pt>
                <c:pt idx="16260" formatCode="General">
                  <c:v>0</c:v>
                </c:pt>
                <c:pt idx="16261" formatCode="General">
                  <c:v>6.6666669829999998</c:v>
                </c:pt>
                <c:pt idx="16262" formatCode="General">
                  <c:v>6.6666669829999998</c:v>
                </c:pt>
                <c:pt idx="16263" formatCode="General">
                  <c:v>6.6666669829999998</c:v>
                </c:pt>
                <c:pt idx="16264" formatCode="General">
                  <c:v>6.6666669829999998</c:v>
                </c:pt>
                <c:pt idx="16265" formatCode="General">
                  <c:v>0</c:v>
                </c:pt>
                <c:pt idx="16266" formatCode="General">
                  <c:v>6.6666669829999998</c:v>
                </c:pt>
                <c:pt idx="16267" formatCode="General">
                  <c:v>6.6666669829999998</c:v>
                </c:pt>
                <c:pt idx="16268" formatCode="General">
                  <c:v>6.6666669829999998</c:v>
                </c:pt>
                <c:pt idx="16269" formatCode="General">
                  <c:v>0</c:v>
                </c:pt>
                <c:pt idx="16270" formatCode="General">
                  <c:v>6.6666669829999998</c:v>
                </c:pt>
                <c:pt idx="16271" formatCode="General">
                  <c:v>6.6666669829999998</c:v>
                </c:pt>
                <c:pt idx="16272" formatCode="General">
                  <c:v>6.6666669829999998</c:v>
                </c:pt>
                <c:pt idx="16273" formatCode="General">
                  <c:v>0</c:v>
                </c:pt>
                <c:pt idx="16274" formatCode="General">
                  <c:v>6.6666669829999998</c:v>
                </c:pt>
                <c:pt idx="16275" formatCode="General">
                  <c:v>6.6666669829999998</c:v>
                </c:pt>
                <c:pt idx="16276" formatCode="General">
                  <c:v>0</c:v>
                </c:pt>
                <c:pt idx="16277" formatCode="General">
                  <c:v>6.6666669829999998</c:v>
                </c:pt>
                <c:pt idx="16278" formatCode="General">
                  <c:v>6.6666669829999998</c:v>
                </c:pt>
                <c:pt idx="16279" formatCode="General">
                  <c:v>0</c:v>
                </c:pt>
                <c:pt idx="16280" formatCode="General">
                  <c:v>6.6666669829999998</c:v>
                </c:pt>
                <c:pt idx="16281" formatCode="General">
                  <c:v>6.6666669829999998</c:v>
                </c:pt>
                <c:pt idx="16282" formatCode="General">
                  <c:v>0</c:v>
                </c:pt>
                <c:pt idx="16283" formatCode="General">
                  <c:v>6.6666669829999998</c:v>
                </c:pt>
                <c:pt idx="16284" formatCode="General">
                  <c:v>0</c:v>
                </c:pt>
                <c:pt idx="16285" formatCode="General">
                  <c:v>6.6666669829999998</c:v>
                </c:pt>
                <c:pt idx="16286" formatCode="General">
                  <c:v>6.6666669829999998</c:v>
                </c:pt>
                <c:pt idx="16287" formatCode="General">
                  <c:v>0</c:v>
                </c:pt>
                <c:pt idx="16288" formatCode="General">
                  <c:v>6.6666669829999998</c:v>
                </c:pt>
                <c:pt idx="16289" formatCode="General">
                  <c:v>0</c:v>
                </c:pt>
                <c:pt idx="16290" formatCode="General">
                  <c:v>6.6666669829999998</c:v>
                </c:pt>
                <c:pt idx="16291" formatCode="General">
                  <c:v>6.6666669829999998</c:v>
                </c:pt>
                <c:pt idx="16292" formatCode="General">
                  <c:v>0</c:v>
                </c:pt>
                <c:pt idx="16293" formatCode="General">
                  <c:v>6.6666669829999998</c:v>
                </c:pt>
                <c:pt idx="16294" formatCode="General">
                  <c:v>0</c:v>
                </c:pt>
                <c:pt idx="16295" formatCode="General">
                  <c:v>6.6666669829999998</c:v>
                </c:pt>
                <c:pt idx="16296" formatCode="General">
                  <c:v>0</c:v>
                </c:pt>
                <c:pt idx="16297" formatCode="General">
                  <c:v>6.6666669829999998</c:v>
                </c:pt>
                <c:pt idx="16298" formatCode="General">
                  <c:v>0</c:v>
                </c:pt>
                <c:pt idx="16299" formatCode="General">
                  <c:v>6.6666669829999998</c:v>
                </c:pt>
                <c:pt idx="16300" formatCode="General">
                  <c:v>0</c:v>
                </c:pt>
                <c:pt idx="16301" formatCode="General">
                  <c:v>6.6666669829999998</c:v>
                </c:pt>
                <c:pt idx="16302" formatCode="General">
                  <c:v>0</c:v>
                </c:pt>
                <c:pt idx="16303" formatCode="General">
                  <c:v>6.6666669829999998</c:v>
                </c:pt>
                <c:pt idx="16304" formatCode="General">
                  <c:v>0</c:v>
                </c:pt>
                <c:pt idx="16305" formatCode="General">
                  <c:v>6.6666669829999998</c:v>
                </c:pt>
                <c:pt idx="16306" formatCode="General">
                  <c:v>0</c:v>
                </c:pt>
                <c:pt idx="16307" formatCode="General">
                  <c:v>6.6666669829999998</c:v>
                </c:pt>
                <c:pt idx="16308" formatCode="General">
                  <c:v>0</c:v>
                </c:pt>
                <c:pt idx="16309" formatCode="General">
                  <c:v>6.6666669829999998</c:v>
                </c:pt>
                <c:pt idx="16310" formatCode="General">
                  <c:v>0</c:v>
                </c:pt>
                <c:pt idx="16311" formatCode="General">
                  <c:v>6.6666669829999998</c:v>
                </c:pt>
                <c:pt idx="16312" formatCode="General">
                  <c:v>0</c:v>
                </c:pt>
                <c:pt idx="16313" formatCode="General">
                  <c:v>0</c:v>
                </c:pt>
                <c:pt idx="16314" formatCode="General">
                  <c:v>6.6666669829999998</c:v>
                </c:pt>
                <c:pt idx="16315" formatCode="General">
                  <c:v>0</c:v>
                </c:pt>
                <c:pt idx="16316" formatCode="General">
                  <c:v>6.6666669829999998</c:v>
                </c:pt>
                <c:pt idx="16317" formatCode="General">
                  <c:v>0</c:v>
                </c:pt>
                <c:pt idx="16318" formatCode="General">
                  <c:v>6.6666669829999998</c:v>
                </c:pt>
                <c:pt idx="16319" formatCode="General">
                  <c:v>0</c:v>
                </c:pt>
                <c:pt idx="16320" formatCode="General">
                  <c:v>0</c:v>
                </c:pt>
                <c:pt idx="16321" formatCode="General">
                  <c:v>6.6666669829999998</c:v>
                </c:pt>
                <c:pt idx="16322" formatCode="General">
                  <c:v>0</c:v>
                </c:pt>
                <c:pt idx="16323" formatCode="General">
                  <c:v>6.6666669829999998</c:v>
                </c:pt>
                <c:pt idx="16324" formatCode="General">
                  <c:v>0</c:v>
                </c:pt>
                <c:pt idx="16325" formatCode="General">
                  <c:v>0</c:v>
                </c:pt>
                <c:pt idx="16326" formatCode="General">
                  <c:v>6.6666669829999998</c:v>
                </c:pt>
                <c:pt idx="16327" formatCode="General">
                  <c:v>0</c:v>
                </c:pt>
                <c:pt idx="16328" formatCode="General">
                  <c:v>6.6666669829999998</c:v>
                </c:pt>
                <c:pt idx="16329" formatCode="General">
                  <c:v>0</c:v>
                </c:pt>
                <c:pt idx="16330" formatCode="General">
                  <c:v>0</c:v>
                </c:pt>
                <c:pt idx="16331" formatCode="General">
                  <c:v>6.6666669829999998</c:v>
                </c:pt>
                <c:pt idx="16332" formatCode="General">
                  <c:v>0</c:v>
                </c:pt>
                <c:pt idx="16333" formatCode="General">
                  <c:v>0</c:v>
                </c:pt>
                <c:pt idx="16334" formatCode="General">
                  <c:v>6.6666669829999998</c:v>
                </c:pt>
                <c:pt idx="16335" formatCode="General">
                  <c:v>0</c:v>
                </c:pt>
                <c:pt idx="16336" formatCode="General">
                  <c:v>0</c:v>
                </c:pt>
                <c:pt idx="16337" formatCode="General">
                  <c:v>6.6666669829999998</c:v>
                </c:pt>
                <c:pt idx="16338" formatCode="General">
                  <c:v>0</c:v>
                </c:pt>
                <c:pt idx="16339" formatCode="General">
                  <c:v>6.6666669829999998</c:v>
                </c:pt>
                <c:pt idx="16340" formatCode="General">
                  <c:v>0</c:v>
                </c:pt>
                <c:pt idx="16341" formatCode="General">
                  <c:v>0</c:v>
                </c:pt>
                <c:pt idx="16342" formatCode="General">
                  <c:v>6.6666669829999998</c:v>
                </c:pt>
                <c:pt idx="16343" formatCode="General">
                  <c:v>0</c:v>
                </c:pt>
                <c:pt idx="16344" formatCode="General">
                  <c:v>0</c:v>
                </c:pt>
                <c:pt idx="16345" formatCode="General">
                  <c:v>6.6666669829999998</c:v>
                </c:pt>
                <c:pt idx="16346" formatCode="General">
                  <c:v>0</c:v>
                </c:pt>
                <c:pt idx="16347" formatCode="General">
                  <c:v>0</c:v>
                </c:pt>
                <c:pt idx="16348" formatCode="General">
                  <c:v>6.6666669829999998</c:v>
                </c:pt>
                <c:pt idx="16349" formatCode="General">
                  <c:v>0</c:v>
                </c:pt>
                <c:pt idx="16350" formatCode="General">
                  <c:v>0</c:v>
                </c:pt>
                <c:pt idx="16351" formatCode="General">
                  <c:v>6.6666669829999998</c:v>
                </c:pt>
                <c:pt idx="16352" formatCode="General">
                  <c:v>0</c:v>
                </c:pt>
                <c:pt idx="16353" formatCode="General">
                  <c:v>0</c:v>
                </c:pt>
                <c:pt idx="16354" formatCode="General">
                  <c:v>6.6666669829999998</c:v>
                </c:pt>
                <c:pt idx="16355" formatCode="General">
                  <c:v>0</c:v>
                </c:pt>
                <c:pt idx="16356" formatCode="General">
                  <c:v>0</c:v>
                </c:pt>
                <c:pt idx="16357" formatCode="General">
                  <c:v>6.6666669829999998</c:v>
                </c:pt>
                <c:pt idx="16358" formatCode="General">
                  <c:v>0</c:v>
                </c:pt>
                <c:pt idx="16359" formatCode="General">
                  <c:v>0</c:v>
                </c:pt>
                <c:pt idx="16360" formatCode="General">
                  <c:v>0</c:v>
                </c:pt>
                <c:pt idx="16361" formatCode="General">
                  <c:v>6.6666669829999998</c:v>
                </c:pt>
                <c:pt idx="16362" formatCode="General">
                  <c:v>0</c:v>
                </c:pt>
                <c:pt idx="16363" formatCode="General">
                  <c:v>0</c:v>
                </c:pt>
                <c:pt idx="16364" formatCode="General">
                  <c:v>6.6666669829999998</c:v>
                </c:pt>
                <c:pt idx="16365" formatCode="General">
                  <c:v>0</c:v>
                </c:pt>
                <c:pt idx="16366" formatCode="General">
                  <c:v>0</c:v>
                </c:pt>
                <c:pt idx="16367" formatCode="General">
                  <c:v>6.6666669829999998</c:v>
                </c:pt>
                <c:pt idx="16368" formatCode="General">
                  <c:v>0</c:v>
                </c:pt>
                <c:pt idx="16369" formatCode="General">
                  <c:v>0</c:v>
                </c:pt>
                <c:pt idx="16370" formatCode="General">
                  <c:v>0</c:v>
                </c:pt>
                <c:pt idx="16371" formatCode="General">
                  <c:v>6.6666669829999998</c:v>
                </c:pt>
                <c:pt idx="16372" formatCode="General">
                  <c:v>0</c:v>
                </c:pt>
                <c:pt idx="16373" formatCode="General">
                  <c:v>0</c:v>
                </c:pt>
                <c:pt idx="16374" formatCode="General">
                  <c:v>6.6666669829999998</c:v>
                </c:pt>
                <c:pt idx="16375" formatCode="General">
                  <c:v>0</c:v>
                </c:pt>
                <c:pt idx="16376" formatCode="General">
                  <c:v>0</c:v>
                </c:pt>
                <c:pt idx="16377" formatCode="General">
                  <c:v>0</c:v>
                </c:pt>
                <c:pt idx="16378" formatCode="General">
                  <c:v>6.6666669829999998</c:v>
                </c:pt>
                <c:pt idx="16379" formatCode="General">
                  <c:v>0</c:v>
                </c:pt>
                <c:pt idx="16380" formatCode="General">
                  <c:v>0</c:v>
                </c:pt>
                <c:pt idx="16381" formatCode="General">
                  <c:v>0</c:v>
                </c:pt>
                <c:pt idx="16382" formatCode="General">
                  <c:v>6.6666669829999998</c:v>
                </c:pt>
                <c:pt idx="16383" formatCode="General">
                  <c:v>0</c:v>
                </c:pt>
                <c:pt idx="16384" formatCode="General">
                  <c:v>0</c:v>
                </c:pt>
                <c:pt idx="16385" formatCode="General">
                  <c:v>0</c:v>
                </c:pt>
                <c:pt idx="16386" formatCode="General">
                  <c:v>6.6666669829999998</c:v>
                </c:pt>
                <c:pt idx="16387" formatCode="General">
                  <c:v>0</c:v>
                </c:pt>
                <c:pt idx="16388" formatCode="General">
                  <c:v>0</c:v>
                </c:pt>
                <c:pt idx="16389" formatCode="General">
                  <c:v>0</c:v>
                </c:pt>
                <c:pt idx="16390" formatCode="General">
                  <c:v>6.6666669829999998</c:v>
                </c:pt>
                <c:pt idx="16391" formatCode="General">
                  <c:v>0</c:v>
                </c:pt>
                <c:pt idx="16392" formatCode="General">
                  <c:v>0</c:v>
                </c:pt>
                <c:pt idx="16393" formatCode="General">
                  <c:v>0</c:v>
                </c:pt>
                <c:pt idx="16394" formatCode="General">
                  <c:v>6.6666669829999998</c:v>
                </c:pt>
                <c:pt idx="16395" formatCode="General">
                  <c:v>0</c:v>
                </c:pt>
                <c:pt idx="16396" formatCode="General">
                  <c:v>0</c:v>
                </c:pt>
                <c:pt idx="16397" formatCode="General">
                  <c:v>0</c:v>
                </c:pt>
                <c:pt idx="16398" formatCode="General">
                  <c:v>6.6666669829999998</c:v>
                </c:pt>
                <c:pt idx="16399" formatCode="General">
                  <c:v>0</c:v>
                </c:pt>
                <c:pt idx="16400" formatCode="General">
                  <c:v>0</c:v>
                </c:pt>
                <c:pt idx="16401" formatCode="General">
                  <c:v>0</c:v>
                </c:pt>
                <c:pt idx="16402" formatCode="General">
                  <c:v>0</c:v>
                </c:pt>
                <c:pt idx="16403" formatCode="General">
                  <c:v>6.6666669829999998</c:v>
                </c:pt>
                <c:pt idx="16404" formatCode="General">
                  <c:v>0</c:v>
                </c:pt>
                <c:pt idx="16405" formatCode="General">
                  <c:v>0</c:v>
                </c:pt>
                <c:pt idx="16406" formatCode="General">
                  <c:v>0</c:v>
                </c:pt>
                <c:pt idx="16407" formatCode="General">
                  <c:v>0</c:v>
                </c:pt>
                <c:pt idx="16408" formatCode="General">
                  <c:v>6.6666669829999998</c:v>
                </c:pt>
                <c:pt idx="16409" formatCode="General">
                  <c:v>0</c:v>
                </c:pt>
                <c:pt idx="16410" formatCode="General">
                  <c:v>0</c:v>
                </c:pt>
                <c:pt idx="16411" formatCode="General">
                  <c:v>0</c:v>
                </c:pt>
                <c:pt idx="16412" formatCode="General">
                  <c:v>0</c:v>
                </c:pt>
                <c:pt idx="16413" formatCode="General">
                  <c:v>0</c:v>
                </c:pt>
                <c:pt idx="16414" formatCode="General">
                  <c:v>6.6666669829999998</c:v>
                </c:pt>
                <c:pt idx="16415" formatCode="General">
                  <c:v>0</c:v>
                </c:pt>
                <c:pt idx="16416" formatCode="General">
                  <c:v>0</c:v>
                </c:pt>
                <c:pt idx="16417" formatCode="General">
                  <c:v>0</c:v>
                </c:pt>
                <c:pt idx="16418" formatCode="General">
                  <c:v>0</c:v>
                </c:pt>
                <c:pt idx="16419" formatCode="General">
                  <c:v>6.6666669829999998</c:v>
                </c:pt>
                <c:pt idx="16420" formatCode="General">
                  <c:v>0</c:v>
                </c:pt>
                <c:pt idx="16421" formatCode="General">
                  <c:v>0</c:v>
                </c:pt>
                <c:pt idx="16422" formatCode="General">
                  <c:v>0</c:v>
                </c:pt>
                <c:pt idx="16423" formatCode="General">
                  <c:v>0</c:v>
                </c:pt>
                <c:pt idx="16424" formatCode="General">
                  <c:v>0</c:v>
                </c:pt>
                <c:pt idx="16425" formatCode="General">
                  <c:v>6.6666669829999998</c:v>
                </c:pt>
                <c:pt idx="16426" formatCode="General">
                  <c:v>0</c:v>
                </c:pt>
                <c:pt idx="16427" formatCode="General">
                  <c:v>0</c:v>
                </c:pt>
                <c:pt idx="16428" formatCode="General">
                  <c:v>0</c:v>
                </c:pt>
                <c:pt idx="16429" formatCode="General">
                  <c:v>0</c:v>
                </c:pt>
                <c:pt idx="16430" formatCode="General">
                  <c:v>0</c:v>
                </c:pt>
                <c:pt idx="16431" formatCode="General">
                  <c:v>0</c:v>
                </c:pt>
                <c:pt idx="16432" formatCode="General">
                  <c:v>6.6666669829999998</c:v>
                </c:pt>
                <c:pt idx="16433" formatCode="General">
                  <c:v>0</c:v>
                </c:pt>
                <c:pt idx="16434" formatCode="General">
                  <c:v>0</c:v>
                </c:pt>
                <c:pt idx="16435" formatCode="General">
                  <c:v>0</c:v>
                </c:pt>
                <c:pt idx="16436" formatCode="General">
                  <c:v>0</c:v>
                </c:pt>
                <c:pt idx="16437" formatCode="General">
                  <c:v>0</c:v>
                </c:pt>
                <c:pt idx="16438" formatCode="General">
                  <c:v>0</c:v>
                </c:pt>
                <c:pt idx="16439" formatCode="General">
                  <c:v>6.6666669829999998</c:v>
                </c:pt>
                <c:pt idx="16440" formatCode="General">
                  <c:v>0</c:v>
                </c:pt>
                <c:pt idx="16441" formatCode="General">
                  <c:v>0</c:v>
                </c:pt>
                <c:pt idx="16442" formatCode="General">
                  <c:v>0</c:v>
                </c:pt>
                <c:pt idx="16443" formatCode="General">
                  <c:v>0</c:v>
                </c:pt>
                <c:pt idx="16444" formatCode="General">
                  <c:v>0</c:v>
                </c:pt>
                <c:pt idx="16445" formatCode="General">
                  <c:v>6.6666669829999998</c:v>
                </c:pt>
                <c:pt idx="16446" formatCode="General">
                  <c:v>0</c:v>
                </c:pt>
                <c:pt idx="16447" formatCode="General">
                  <c:v>0</c:v>
                </c:pt>
                <c:pt idx="16448" formatCode="General">
                  <c:v>0</c:v>
                </c:pt>
                <c:pt idx="16449" formatCode="General">
                  <c:v>0</c:v>
                </c:pt>
                <c:pt idx="16450" formatCode="General">
                  <c:v>0</c:v>
                </c:pt>
                <c:pt idx="16451" formatCode="General">
                  <c:v>0</c:v>
                </c:pt>
                <c:pt idx="16452" formatCode="General">
                  <c:v>6.6666669829999998</c:v>
                </c:pt>
                <c:pt idx="16453" formatCode="General">
                  <c:v>0</c:v>
                </c:pt>
                <c:pt idx="16454" formatCode="General">
                  <c:v>0</c:v>
                </c:pt>
                <c:pt idx="16455" formatCode="General">
                  <c:v>0</c:v>
                </c:pt>
                <c:pt idx="16456" formatCode="General">
                  <c:v>0</c:v>
                </c:pt>
                <c:pt idx="16457" formatCode="General">
                  <c:v>0</c:v>
                </c:pt>
                <c:pt idx="16458" formatCode="General">
                  <c:v>0</c:v>
                </c:pt>
                <c:pt idx="16459" formatCode="General">
                  <c:v>0</c:v>
                </c:pt>
                <c:pt idx="16460" formatCode="General">
                  <c:v>6.6666669829999998</c:v>
                </c:pt>
                <c:pt idx="16461" formatCode="General">
                  <c:v>0</c:v>
                </c:pt>
                <c:pt idx="16462" formatCode="General">
                  <c:v>0</c:v>
                </c:pt>
                <c:pt idx="16463" formatCode="General">
                  <c:v>0</c:v>
                </c:pt>
                <c:pt idx="16464" formatCode="General">
                  <c:v>0</c:v>
                </c:pt>
                <c:pt idx="16465" formatCode="General">
                  <c:v>0</c:v>
                </c:pt>
                <c:pt idx="16466" formatCode="General">
                  <c:v>0</c:v>
                </c:pt>
                <c:pt idx="16467" formatCode="General">
                  <c:v>6.6666669829999998</c:v>
                </c:pt>
                <c:pt idx="16468" formatCode="General">
                  <c:v>0</c:v>
                </c:pt>
                <c:pt idx="16469" formatCode="General">
                  <c:v>0</c:v>
                </c:pt>
                <c:pt idx="16470" formatCode="General">
                  <c:v>0</c:v>
                </c:pt>
                <c:pt idx="16471" formatCode="General">
                  <c:v>0</c:v>
                </c:pt>
                <c:pt idx="16472" formatCode="General">
                  <c:v>0</c:v>
                </c:pt>
                <c:pt idx="16473" formatCode="General">
                  <c:v>0</c:v>
                </c:pt>
                <c:pt idx="16474" formatCode="General">
                  <c:v>0</c:v>
                </c:pt>
                <c:pt idx="16475" formatCode="General">
                  <c:v>6.6666669829999998</c:v>
                </c:pt>
                <c:pt idx="16476" formatCode="General">
                  <c:v>0</c:v>
                </c:pt>
                <c:pt idx="16477" formatCode="General">
                  <c:v>0</c:v>
                </c:pt>
                <c:pt idx="16478" formatCode="General">
                  <c:v>0</c:v>
                </c:pt>
                <c:pt idx="16479" formatCode="General">
                  <c:v>0</c:v>
                </c:pt>
                <c:pt idx="16480" formatCode="General">
                  <c:v>0</c:v>
                </c:pt>
                <c:pt idx="16481" formatCode="General">
                  <c:v>0</c:v>
                </c:pt>
                <c:pt idx="16482" formatCode="General">
                  <c:v>0</c:v>
                </c:pt>
                <c:pt idx="16483" formatCode="General">
                  <c:v>6.6666669829999998</c:v>
                </c:pt>
                <c:pt idx="16484" formatCode="General">
                  <c:v>0</c:v>
                </c:pt>
                <c:pt idx="16485" formatCode="General">
                  <c:v>0</c:v>
                </c:pt>
                <c:pt idx="16486" formatCode="General">
                  <c:v>0</c:v>
                </c:pt>
                <c:pt idx="16487" formatCode="General">
                  <c:v>0</c:v>
                </c:pt>
                <c:pt idx="16488" formatCode="General">
                  <c:v>0</c:v>
                </c:pt>
                <c:pt idx="16489" formatCode="General">
                  <c:v>0</c:v>
                </c:pt>
                <c:pt idx="16490" formatCode="General">
                  <c:v>0</c:v>
                </c:pt>
                <c:pt idx="16491" formatCode="General">
                  <c:v>0</c:v>
                </c:pt>
                <c:pt idx="16492" formatCode="General">
                  <c:v>6.6666669829999998</c:v>
                </c:pt>
                <c:pt idx="16493" formatCode="General">
                  <c:v>0</c:v>
                </c:pt>
                <c:pt idx="16494" formatCode="General">
                  <c:v>0</c:v>
                </c:pt>
                <c:pt idx="16495" formatCode="General">
                  <c:v>0</c:v>
                </c:pt>
                <c:pt idx="16496" formatCode="General">
                  <c:v>0</c:v>
                </c:pt>
                <c:pt idx="16497" formatCode="General">
                  <c:v>0</c:v>
                </c:pt>
                <c:pt idx="16498" formatCode="General">
                  <c:v>0</c:v>
                </c:pt>
                <c:pt idx="16499" formatCode="General">
                  <c:v>0</c:v>
                </c:pt>
                <c:pt idx="16500" formatCode="General">
                  <c:v>6.6666669829999998</c:v>
                </c:pt>
                <c:pt idx="16501" formatCode="General">
                  <c:v>0</c:v>
                </c:pt>
                <c:pt idx="16502" formatCode="General">
                  <c:v>0</c:v>
                </c:pt>
                <c:pt idx="16503" formatCode="General">
                  <c:v>0</c:v>
                </c:pt>
                <c:pt idx="16504" formatCode="General">
                  <c:v>0</c:v>
                </c:pt>
                <c:pt idx="16505" formatCode="General">
                  <c:v>0</c:v>
                </c:pt>
                <c:pt idx="16506" formatCode="General">
                  <c:v>0</c:v>
                </c:pt>
                <c:pt idx="16507" formatCode="General">
                  <c:v>0</c:v>
                </c:pt>
                <c:pt idx="16508" formatCode="General">
                  <c:v>6.6666669829999998</c:v>
                </c:pt>
                <c:pt idx="16509" formatCode="General">
                  <c:v>0</c:v>
                </c:pt>
                <c:pt idx="16510" formatCode="General">
                  <c:v>0</c:v>
                </c:pt>
                <c:pt idx="16511" formatCode="General">
                  <c:v>0</c:v>
                </c:pt>
                <c:pt idx="16512" formatCode="General">
                  <c:v>0</c:v>
                </c:pt>
                <c:pt idx="16513" formatCode="General">
                  <c:v>0</c:v>
                </c:pt>
                <c:pt idx="16514" formatCode="General">
                  <c:v>0</c:v>
                </c:pt>
                <c:pt idx="16515" formatCode="General">
                  <c:v>0</c:v>
                </c:pt>
                <c:pt idx="16516" formatCode="General">
                  <c:v>0</c:v>
                </c:pt>
                <c:pt idx="16517" formatCode="General">
                  <c:v>6.6666669829999998</c:v>
                </c:pt>
                <c:pt idx="16518" formatCode="General">
                  <c:v>0</c:v>
                </c:pt>
                <c:pt idx="16519" formatCode="General">
                  <c:v>0</c:v>
                </c:pt>
                <c:pt idx="16520" formatCode="General">
                  <c:v>0</c:v>
                </c:pt>
                <c:pt idx="16521" formatCode="General">
                  <c:v>0</c:v>
                </c:pt>
                <c:pt idx="16522" formatCode="General">
                  <c:v>0</c:v>
                </c:pt>
                <c:pt idx="16523" formatCode="General">
                  <c:v>0</c:v>
                </c:pt>
                <c:pt idx="16524" formatCode="General">
                  <c:v>0</c:v>
                </c:pt>
                <c:pt idx="16525" formatCode="General">
                  <c:v>0</c:v>
                </c:pt>
                <c:pt idx="16526" formatCode="General">
                  <c:v>0</c:v>
                </c:pt>
                <c:pt idx="16527" formatCode="General">
                  <c:v>6.6666669829999998</c:v>
                </c:pt>
                <c:pt idx="16528" formatCode="General">
                  <c:v>0</c:v>
                </c:pt>
                <c:pt idx="16529" formatCode="General">
                  <c:v>0</c:v>
                </c:pt>
                <c:pt idx="16530" formatCode="General">
                  <c:v>0</c:v>
                </c:pt>
                <c:pt idx="16531" formatCode="General">
                  <c:v>0</c:v>
                </c:pt>
                <c:pt idx="16532" formatCode="General">
                  <c:v>0</c:v>
                </c:pt>
                <c:pt idx="16533" formatCode="General">
                  <c:v>0</c:v>
                </c:pt>
                <c:pt idx="16534" formatCode="General">
                  <c:v>0</c:v>
                </c:pt>
                <c:pt idx="16535" formatCode="General">
                  <c:v>0</c:v>
                </c:pt>
                <c:pt idx="16536" formatCode="General">
                  <c:v>6.6666669829999998</c:v>
                </c:pt>
                <c:pt idx="16537" formatCode="General">
                  <c:v>0</c:v>
                </c:pt>
                <c:pt idx="16538" formatCode="General">
                  <c:v>0</c:v>
                </c:pt>
                <c:pt idx="16539" formatCode="General">
                  <c:v>0</c:v>
                </c:pt>
                <c:pt idx="16540" formatCode="General">
                  <c:v>0</c:v>
                </c:pt>
                <c:pt idx="16541" formatCode="General">
                  <c:v>0</c:v>
                </c:pt>
                <c:pt idx="16542" formatCode="General">
                  <c:v>0</c:v>
                </c:pt>
                <c:pt idx="16543" formatCode="General">
                  <c:v>0</c:v>
                </c:pt>
                <c:pt idx="16544" formatCode="General">
                  <c:v>0</c:v>
                </c:pt>
                <c:pt idx="16545" formatCode="General">
                  <c:v>0</c:v>
                </c:pt>
                <c:pt idx="16546" formatCode="General">
                  <c:v>6.6666669829999998</c:v>
                </c:pt>
                <c:pt idx="16547" formatCode="General">
                  <c:v>0</c:v>
                </c:pt>
                <c:pt idx="16548" formatCode="General">
                  <c:v>0</c:v>
                </c:pt>
                <c:pt idx="16549" formatCode="General">
                  <c:v>0</c:v>
                </c:pt>
                <c:pt idx="16550" formatCode="General">
                  <c:v>0</c:v>
                </c:pt>
                <c:pt idx="16551" formatCode="General">
                  <c:v>0</c:v>
                </c:pt>
                <c:pt idx="16552" formatCode="General">
                  <c:v>0</c:v>
                </c:pt>
                <c:pt idx="16553" formatCode="General">
                  <c:v>0</c:v>
                </c:pt>
                <c:pt idx="16554" formatCode="General">
                  <c:v>0</c:v>
                </c:pt>
                <c:pt idx="16555" formatCode="General">
                  <c:v>6.6666669829999998</c:v>
                </c:pt>
                <c:pt idx="16556" formatCode="General">
                  <c:v>0</c:v>
                </c:pt>
                <c:pt idx="16557" formatCode="General">
                  <c:v>0</c:v>
                </c:pt>
                <c:pt idx="16558" formatCode="General">
                  <c:v>0</c:v>
                </c:pt>
                <c:pt idx="16559" formatCode="General">
                  <c:v>0</c:v>
                </c:pt>
                <c:pt idx="16560" formatCode="General">
                  <c:v>0</c:v>
                </c:pt>
                <c:pt idx="16561" formatCode="General">
                  <c:v>0</c:v>
                </c:pt>
                <c:pt idx="16562" formatCode="General">
                  <c:v>0</c:v>
                </c:pt>
                <c:pt idx="16563" formatCode="General">
                  <c:v>0</c:v>
                </c:pt>
                <c:pt idx="16564" formatCode="General">
                  <c:v>0</c:v>
                </c:pt>
                <c:pt idx="16565" formatCode="General">
                  <c:v>6.6666669829999998</c:v>
                </c:pt>
                <c:pt idx="16566" formatCode="General">
                  <c:v>0</c:v>
                </c:pt>
                <c:pt idx="16567" formatCode="General">
                  <c:v>0</c:v>
                </c:pt>
                <c:pt idx="16568" formatCode="General">
                  <c:v>0</c:v>
                </c:pt>
                <c:pt idx="16569" formatCode="General">
                  <c:v>0</c:v>
                </c:pt>
                <c:pt idx="16570" formatCode="General">
                  <c:v>0</c:v>
                </c:pt>
                <c:pt idx="16571" formatCode="General">
                  <c:v>0</c:v>
                </c:pt>
                <c:pt idx="16572" formatCode="General">
                  <c:v>0</c:v>
                </c:pt>
                <c:pt idx="16573" formatCode="General">
                  <c:v>0</c:v>
                </c:pt>
                <c:pt idx="16574" formatCode="General">
                  <c:v>6.6666669829999998</c:v>
                </c:pt>
                <c:pt idx="16575" formatCode="General">
                  <c:v>0</c:v>
                </c:pt>
                <c:pt idx="16576" formatCode="General">
                  <c:v>0</c:v>
                </c:pt>
                <c:pt idx="16577" formatCode="General">
                  <c:v>0</c:v>
                </c:pt>
                <c:pt idx="16578" formatCode="General">
                  <c:v>0</c:v>
                </c:pt>
                <c:pt idx="16579" formatCode="General">
                  <c:v>0</c:v>
                </c:pt>
                <c:pt idx="16580" formatCode="General">
                  <c:v>0</c:v>
                </c:pt>
                <c:pt idx="16581" formatCode="General">
                  <c:v>0</c:v>
                </c:pt>
                <c:pt idx="16582" formatCode="General">
                  <c:v>0</c:v>
                </c:pt>
                <c:pt idx="16583" formatCode="General">
                  <c:v>0</c:v>
                </c:pt>
                <c:pt idx="16584" formatCode="General">
                  <c:v>6.6666669829999998</c:v>
                </c:pt>
                <c:pt idx="16585" formatCode="General">
                  <c:v>0</c:v>
                </c:pt>
                <c:pt idx="16586" formatCode="General">
                  <c:v>0</c:v>
                </c:pt>
                <c:pt idx="16587" formatCode="General">
                  <c:v>0</c:v>
                </c:pt>
                <c:pt idx="16588" formatCode="General">
                  <c:v>0</c:v>
                </c:pt>
                <c:pt idx="16589" formatCode="General">
                  <c:v>0</c:v>
                </c:pt>
                <c:pt idx="16590" formatCode="General">
                  <c:v>0</c:v>
                </c:pt>
                <c:pt idx="16591" formatCode="General">
                  <c:v>0</c:v>
                </c:pt>
                <c:pt idx="16592" formatCode="General">
                  <c:v>6.6666669829999998</c:v>
                </c:pt>
                <c:pt idx="16593" formatCode="General">
                  <c:v>0</c:v>
                </c:pt>
                <c:pt idx="16594" formatCode="General">
                  <c:v>0</c:v>
                </c:pt>
                <c:pt idx="16595" formatCode="General">
                  <c:v>0</c:v>
                </c:pt>
                <c:pt idx="16596" formatCode="General">
                  <c:v>0</c:v>
                </c:pt>
                <c:pt idx="16597" formatCode="General">
                  <c:v>0</c:v>
                </c:pt>
                <c:pt idx="16598" formatCode="General">
                  <c:v>0</c:v>
                </c:pt>
                <c:pt idx="16599" formatCode="General">
                  <c:v>0</c:v>
                </c:pt>
                <c:pt idx="16600" formatCode="General">
                  <c:v>0</c:v>
                </c:pt>
                <c:pt idx="16601" formatCode="General">
                  <c:v>6.6666669829999998</c:v>
                </c:pt>
                <c:pt idx="16602" formatCode="General">
                  <c:v>0</c:v>
                </c:pt>
                <c:pt idx="16603" formatCode="General">
                  <c:v>0</c:v>
                </c:pt>
                <c:pt idx="16604" formatCode="General">
                  <c:v>0</c:v>
                </c:pt>
                <c:pt idx="16605" formatCode="General">
                  <c:v>0</c:v>
                </c:pt>
                <c:pt idx="16606" formatCode="General">
                  <c:v>0</c:v>
                </c:pt>
                <c:pt idx="16607" formatCode="General">
                  <c:v>0</c:v>
                </c:pt>
                <c:pt idx="16608" formatCode="General">
                  <c:v>0</c:v>
                </c:pt>
                <c:pt idx="16609" formatCode="General">
                  <c:v>0</c:v>
                </c:pt>
                <c:pt idx="16610" formatCode="General">
                  <c:v>0</c:v>
                </c:pt>
                <c:pt idx="16611" formatCode="General">
                  <c:v>6.6666669829999998</c:v>
                </c:pt>
                <c:pt idx="16612" formatCode="General">
                  <c:v>0</c:v>
                </c:pt>
                <c:pt idx="16613" formatCode="General">
                  <c:v>0</c:v>
                </c:pt>
                <c:pt idx="16614" formatCode="General">
                  <c:v>0</c:v>
                </c:pt>
                <c:pt idx="16615" formatCode="General">
                  <c:v>0</c:v>
                </c:pt>
                <c:pt idx="16616" formatCode="General">
                  <c:v>0</c:v>
                </c:pt>
                <c:pt idx="16617" formatCode="General">
                  <c:v>0</c:v>
                </c:pt>
                <c:pt idx="16618" formatCode="General">
                  <c:v>0</c:v>
                </c:pt>
                <c:pt idx="16619" formatCode="General">
                  <c:v>0</c:v>
                </c:pt>
                <c:pt idx="16620" formatCode="General">
                  <c:v>0</c:v>
                </c:pt>
                <c:pt idx="16621" formatCode="General">
                  <c:v>6.6666669829999998</c:v>
                </c:pt>
                <c:pt idx="16622" formatCode="General">
                  <c:v>0</c:v>
                </c:pt>
                <c:pt idx="16623" formatCode="General">
                  <c:v>0</c:v>
                </c:pt>
                <c:pt idx="16624" formatCode="General">
                  <c:v>0</c:v>
                </c:pt>
                <c:pt idx="16625" formatCode="General">
                  <c:v>0</c:v>
                </c:pt>
                <c:pt idx="16626" formatCode="General">
                  <c:v>0</c:v>
                </c:pt>
                <c:pt idx="16627" formatCode="General">
                  <c:v>0</c:v>
                </c:pt>
                <c:pt idx="16628" formatCode="General">
                  <c:v>0</c:v>
                </c:pt>
                <c:pt idx="16629" formatCode="General">
                  <c:v>0</c:v>
                </c:pt>
                <c:pt idx="16630" formatCode="General">
                  <c:v>0</c:v>
                </c:pt>
                <c:pt idx="16631" formatCode="General">
                  <c:v>0</c:v>
                </c:pt>
                <c:pt idx="16632" formatCode="General">
                  <c:v>6.6666669829999998</c:v>
                </c:pt>
                <c:pt idx="16633" formatCode="General">
                  <c:v>0</c:v>
                </c:pt>
                <c:pt idx="16634" formatCode="General">
                  <c:v>0</c:v>
                </c:pt>
                <c:pt idx="16635" formatCode="General">
                  <c:v>0</c:v>
                </c:pt>
                <c:pt idx="16636" formatCode="General">
                  <c:v>0</c:v>
                </c:pt>
                <c:pt idx="16637" formatCode="General">
                  <c:v>0</c:v>
                </c:pt>
                <c:pt idx="16638" formatCode="General">
                  <c:v>0</c:v>
                </c:pt>
                <c:pt idx="16639" formatCode="General">
                  <c:v>0</c:v>
                </c:pt>
                <c:pt idx="16640" formatCode="General">
                  <c:v>0</c:v>
                </c:pt>
                <c:pt idx="16641" formatCode="General">
                  <c:v>0</c:v>
                </c:pt>
                <c:pt idx="16642" formatCode="General">
                  <c:v>6.6666669829999998</c:v>
                </c:pt>
                <c:pt idx="16643" formatCode="General">
                  <c:v>0</c:v>
                </c:pt>
                <c:pt idx="16644" formatCode="General">
                  <c:v>0</c:v>
                </c:pt>
                <c:pt idx="16645" formatCode="General">
                  <c:v>0</c:v>
                </c:pt>
                <c:pt idx="16646" formatCode="General">
                  <c:v>0</c:v>
                </c:pt>
                <c:pt idx="16647" formatCode="General">
                  <c:v>0</c:v>
                </c:pt>
                <c:pt idx="16648" formatCode="General">
                  <c:v>0</c:v>
                </c:pt>
                <c:pt idx="16649" formatCode="General">
                  <c:v>0</c:v>
                </c:pt>
                <c:pt idx="16650" formatCode="General">
                  <c:v>0</c:v>
                </c:pt>
                <c:pt idx="16651" formatCode="General">
                  <c:v>0</c:v>
                </c:pt>
                <c:pt idx="16652" formatCode="General">
                  <c:v>6.6666669829999998</c:v>
                </c:pt>
                <c:pt idx="16653" formatCode="General">
                  <c:v>0</c:v>
                </c:pt>
                <c:pt idx="16654" formatCode="General">
                  <c:v>0</c:v>
                </c:pt>
                <c:pt idx="16655" formatCode="General">
                  <c:v>0</c:v>
                </c:pt>
                <c:pt idx="16656" formatCode="General">
                  <c:v>0</c:v>
                </c:pt>
                <c:pt idx="16657" formatCode="General">
                  <c:v>0</c:v>
                </c:pt>
                <c:pt idx="16658" formatCode="General">
                  <c:v>0</c:v>
                </c:pt>
                <c:pt idx="16659" formatCode="General">
                  <c:v>0</c:v>
                </c:pt>
                <c:pt idx="16660" formatCode="General">
                  <c:v>0</c:v>
                </c:pt>
                <c:pt idx="16661" formatCode="General">
                  <c:v>0</c:v>
                </c:pt>
                <c:pt idx="16662" formatCode="General">
                  <c:v>0</c:v>
                </c:pt>
                <c:pt idx="16663" formatCode="General">
                  <c:v>6.6666669829999998</c:v>
                </c:pt>
                <c:pt idx="16664" formatCode="General">
                  <c:v>0</c:v>
                </c:pt>
                <c:pt idx="16665" formatCode="General">
                  <c:v>0</c:v>
                </c:pt>
                <c:pt idx="16666" formatCode="General">
                  <c:v>0</c:v>
                </c:pt>
                <c:pt idx="16667" formatCode="General">
                  <c:v>0</c:v>
                </c:pt>
                <c:pt idx="16668" formatCode="General">
                  <c:v>0</c:v>
                </c:pt>
                <c:pt idx="16669" formatCode="General">
                  <c:v>0</c:v>
                </c:pt>
                <c:pt idx="16670" formatCode="General">
                  <c:v>0</c:v>
                </c:pt>
                <c:pt idx="16671" formatCode="General">
                  <c:v>0</c:v>
                </c:pt>
                <c:pt idx="16672" formatCode="General">
                  <c:v>0</c:v>
                </c:pt>
                <c:pt idx="16673" formatCode="General">
                  <c:v>0</c:v>
                </c:pt>
                <c:pt idx="16674" formatCode="General">
                  <c:v>6.6666669829999998</c:v>
                </c:pt>
                <c:pt idx="16675" formatCode="General">
                  <c:v>0</c:v>
                </c:pt>
                <c:pt idx="16676" formatCode="General">
                  <c:v>0</c:v>
                </c:pt>
                <c:pt idx="16677" formatCode="General">
                  <c:v>0</c:v>
                </c:pt>
                <c:pt idx="16678" formatCode="General">
                  <c:v>0</c:v>
                </c:pt>
                <c:pt idx="16679" formatCode="General">
                  <c:v>0</c:v>
                </c:pt>
                <c:pt idx="16680" formatCode="General">
                  <c:v>0</c:v>
                </c:pt>
                <c:pt idx="16681" formatCode="General">
                  <c:v>0</c:v>
                </c:pt>
                <c:pt idx="16682" formatCode="General">
                  <c:v>0</c:v>
                </c:pt>
                <c:pt idx="16683" formatCode="General">
                  <c:v>6.6666669829999998</c:v>
                </c:pt>
                <c:pt idx="16684" formatCode="General">
                  <c:v>0</c:v>
                </c:pt>
                <c:pt idx="16685" formatCode="General">
                  <c:v>0</c:v>
                </c:pt>
                <c:pt idx="16686" formatCode="General">
                  <c:v>0</c:v>
                </c:pt>
                <c:pt idx="16687" formatCode="General">
                  <c:v>0</c:v>
                </c:pt>
                <c:pt idx="16688" formatCode="General">
                  <c:v>0</c:v>
                </c:pt>
                <c:pt idx="16689" formatCode="General">
                  <c:v>0</c:v>
                </c:pt>
                <c:pt idx="16690" formatCode="General">
                  <c:v>0</c:v>
                </c:pt>
                <c:pt idx="16691" formatCode="General">
                  <c:v>0</c:v>
                </c:pt>
                <c:pt idx="16692" formatCode="General">
                  <c:v>0</c:v>
                </c:pt>
                <c:pt idx="16693" formatCode="General">
                  <c:v>6.6666669829999998</c:v>
                </c:pt>
                <c:pt idx="16694" formatCode="General">
                  <c:v>0</c:v>
                </c:pt>
                <c:pt idx="16695" formatCode="General">
                  <c:v>0</c:v>
                </c:pt>
                <c:pt idx="16696" formatCode="General">
                  <c:v>0</c:v>
                </c:pt>
                <c:pt idx="16697" formatCode="General">
                  <c:v>0</c:v>
                </c:pt>
                <c:pt idx="16698" formatCode="General">
                  <c:v>0</c:v>
                </c:pt>
                <c:pt idx="16699" formatCode="General">
                  <c:v>0</c:v>
                </c:pt>
                <c:pt idx="16700" formatCode="General">
                  <c:v>0</c:v>
                </c:pt>
                <c:pt idx="16701" formatCode="General">
                  <c:v>0</c:v>
                </c:pt>
                <c:pt idx="16702" formatCode="General">
                  <c:v>0</c:v>
                </c:pt>
                <c:pt idx="16703" formatCode="General">
                  <c:v>0</c:v>
                </c:pt>
                <c:pt idx="16704" formatCode="General">
                  <c:v>6.6666669829999998</c:v>
                </c:pt>
                <c:pt idx="16705" formatCode="General">
                  <c:v>0</c:v>
                </c:pt>
                <c:pt idx="16706" formatCode="General">
                  <c:v>0</c:v>
                </c:pt>
                <c:pt idx="16707" formatCode="General">
                  <c:v>0</c:v>
                </c:pt>
                <c:pt idx="16708" formatCode="General">
                  <c:v>0</c:v>
                </c:pt>
                <c:pt idx="16709" formatCode="General">
                  <c:v>0</c:v>
                </c:pt>
                <c:pt idx="16710" formatCode="General">
                  <c:v>0</c:v>
                </c:pt>
                <c:pt idx="16711" formatCode="General">
                  <c:v>0</c:v>
                </c:pt>
                <c:pt idx="16712" formatCode="General">
                  <c:v>0</c:v>
                </c:pt>
                <c:pt idx="16713" formatCode="General">
                  <c:v>0</c:v>
                </c:pt>
                <c:pt idx="16714" formatCode="General">
                  <c:v>0</c:v>
                </c:pt>
                <c:pt idx="16715" formatCode="General">
                  <c:v>0</c:v>
                </c:pt>
                <c:pt idx="16716" formatCode="General">
                  <c:v>6.6666669829999998</c:v>
                </c:pt>
                <c:pt idx="16717" formatCode="General">
                  <c:v>0</c:v>
                </c:pt>
                <c:pt idx="16718" formatCode="General">
                  <c:v>0</c:v>
                </c:pt>
                <c:pt idx="16719" formatCode="General">
                  <c:v>0</c:v>
                </c:pt>
                <c:pt idx="16720" formatCode="General">
                  <c:v>0</c:v>
                </c:pt>
                <c:pt idx="16721" formatCode="General">
                  <c:v>0</c:v>
                </c:pt>
                <c:pt idx="16722" formatCode="General">
                  <c:v>0</c:v>
                </c:pt>
                <c:pt idx="16723" formatCode="General">
                  <c:v>0</c:v>
                </c:pt>
                <c:pt idx="16724" formatCode="General">
                  <c:v>0</c:v>
                </c:pt>
                <c:pt idx="16725" formatCode="General">
                  <c:v>0</c:v>
                </c:pt>
                <c:pt idx="16726" formatCode="General">
                  <c:v>0</c:v>
                </c:pt>
                <c:pt idx="16727" formatCode="General">
                  <c:v>0</c:v>
                </c:pt>
                <c:pt idx="16728" formatCode="General">
                  <c:v>0</c:v>
                </c:pt>
                <c:pt idx="16729" formatCode="General">
                  <c:v>6.6666669829999998</c:v>
                </c:pt>
                <c:pt idx="16730" formatCode="General">
                  <c:v>0</c:v>
                </c:pt>
                <c:pt idx="16731" formatCode="General">
                  <c:v>0</c:v>
                </c:pt>
                <c:pt idx="16732" formatCode="General">
                  <c:v>0</c:v>
                </c:pt>
                <c:pt idx="16733" formatCode="General">
                  <c:v>0</c:v>
                </c:pt>
                <c:pt idx="16734" formatCode="General">
                  <c:v>0</c:v>
                </c:pt>
                <c:pt idx="16735" formatCode="General">
                  <c:v>0</c:v>
                </c:pt>
                <c:pt idx="16736" formatCode="General">
                  <c:v>0</c:v>
                </c:pt>
                <c:pt idx="16737" formatCode="General">
                  <c:v>0</c:v>
                </c:pt>
                <c:pt idx="16738" formatCode="General">
                  <c:v>0</c:v>
                </c:pt>
                <c:pt idx="16739" formatCode="General">
                  <c:v>0</c:v>
                </c:pt>
                <c:pt idx="16740" formatCode="General">
                  <c:v>6.6666669829999998</c:v>
                </c:pt>
                <c:pt idx="16741" formatCode="General">
                  <c:v>0</c:v>
                </c:pt>
                <c:pt idx="16742" formatCode="General">
                  <c:v>0</c:v>
                </c:pt>
                <c:pt idx="16743" formatCode="General">
                  <c:v>0</c:v>
                </c:pt>
                <c:pt idx="16744" formatCode="General">
                  <c:v>0</c:v>
                </c:pt>
                <c:pt idx="16745" formatCode="General">
                  <c:v>0</c:v>
                </c:pt>
                <c:pt idx="16746" formatCode="General">
                  <c:v>0</c:v>
                </c:pt>
                <c:pt idx="16747" formatCode="General">
                  <c:v>0</c:v>
                </c:pt>
                <c:pt idx="16748" formatCode="General">
                  <c:v>0</c:v>
                </c:pt>
                <c:pt idx="16749" formatCode="General">
                  <c:v>0</c:v>
                </c:pt>
                <c:pt idx="16750" formatCode="General">
                  <c:v>0</c:v>
                </c:pt>
                <c:pt idx="16751" formatCode="General">
                  <c:v>0</c:v>
                </c:pt>
                <c:pt idx="16752" formatCode="General">
                  <c:v>0</c:v>
                </c:pt>
                <c:pt idx="16753" formatCode="General">
                  <c:v>6.6666669829999998</c:v>
                </c:pt>
                <c:pt idx="16754" formatCode="General">
                  <c:v>0</c:v>
                </c:pt>
                <c:pt idx="16755" formatCode="General">
                  <c:v>0</c:v>
                </c:pt>
                <c:pt idx="16756" formatCode="General">
                  <c:v>0</c:v>
                </c:pt>
                <c:pt idx="16757" formatCode="General">
                  <c:v>0</c:v>
                </c:pt>
                <c:pt idx="16758" formatCode="General">
                  <c:v>0</c:v>
                </c:pt>
                <c:pt idx="16759" formatCode="General">
                  <c:v>0</c:v>
                </c:pt>
                <c:pt idx="16760" formatCode="General">
                  <c:v>0</c:v>
                </c:pt>
                <c:pt idx="16761" formatCode="General">
                  <c:v>0</c:v>
                </c:pt>
                <c:pt idx="16762" formatCode="General">
                  <c:v>0</c:v>
                </c:pt>
                <c:pt idx="16763" formatCode="General">
                  <c:v>0</c:v>
                </c:pt>
                <c:pt idx="16764" formatCode="General">
                  <c:v>0</c:v>
                </c:pt>
                <c:pt idx="16765" formatCode="General">
                  <c:v>6.6666669829999998</c:v>
                </c:pt>
                <c:pt idx="16766" formatCode="General">
                  <c:v>0</c:v>
                </c:pt>
                <c:pt idx="16767" formatCode="General">
                  <c:v>0</c:v>
                </c:pt>
                <c:pt idx="16768" formatCode="General">
                  <c:v>0</c:v>
                </c:pt>
                <c:pt idx="16769" formatCode="General">
                  <c:v>0</c:v>
                </c:pt>
                <c:pt idx="16770" formatCode="General">
                  <c:v>0</c:v>
                </c:pt>
                <c:pt idx="16771" formatCode="General">
                  <c:v>0</c:v>
                </c:pt>
                <c:pt idx="16772" formatCode="General">
                  <c:v>0</c:v>
                </c:pt>
                <c:pt idx="16773" formatCode="General">
                  <c:v>0</c:v>
                </c:pt>
                <c:pt idx="16774" formatCode="General">
                  <c:v>0</c:v>
                </c:pt>
                <c:pt idx="16775" formatCode="General">
                  <c:v>0</c:v>
                </c:pt>
                <c:pt idx="16776" formatCode="General">
                  <c:v>0</c:v>
                </c:pt>
                <c:pt idx="16777" formatCode="General">
                  <c:v>0</c:v>
                </c:pt>
                <c:pt idx="16778" formatCode="General">
                  <c:v>6.6666669829999998</c:v>
                </c:pt>
                <c:pt idx="16779" formatCode="General">
                  <c:v>0</c:v>
                </c:pt>
                <c:pt idx="16780" formatCode="General">
                  <c:v>0</c:v>
                </c:pt>
                <c:pt idx="16781" formatCode="General">
                  <c:v>0</c:v>
                </c:pt>
                <c:pt idx="16782" formatCode="General">
                  <c:v>0</c:v>
                </c:pt>
                <c:pt idx="16783" formatCode="General">
                  <c:v>0</c:v>
                </c:pt>
                <c:pt idx="16784" formatCode="General">
                  <c:v>0</c:v>
                </c:pt>
                <c:pt idx="16785" formatCode="General">
                  <c:v>0</c:v>
                </c:pt>
                <c:pt idx="16786" formatCode="General">
                  <c:v>0</c:v>
                </c:pt>
                <c:pt idx="16787" formatCode="General">
                  <c:v>0</c:v>
                </c:pt>
                <c:pt idx="16788" formatCode="General">
                  <c:v>0</c:v>
                </c:pt>
                <c:pt idx="16789" formatCode="General">
                  <c:v>0</c:v>
                </c:pt>
                <c:pt idx="16790" formatCode="General">
                  <c:v>6.6666669829999998</c:v>
                </c:pt>
                <c:pt idx="16791" formatCode="General">
                  <c:v>0</c:v>
                </c:pt>
                <c:pt idx="16792" formatCode="General">
                  <c:v>0</c:v>
                </c:pt>
                <c:pt idx="16793" formatCode="General">
                  <c:v>0</c:v>
                </c:pt>
                <c:pt idx="16794" formatCode="General">
                  <c:v>0</c:v>
                </c:pt>
                <c:pt idx="16795" formatCode="General">
                  <c:v>0</c:v>
                </c:pt>
                <c:pt idx="16796" formatCode="General">
                  <c:v>0</c:v>
                </c:pt>
                <c:pt idx="16797" formatCode="General">
                  <c:v>0</c:v>
                </c:pt>
                <c:pt idx="16798" formatCode="General">
                  <c:v>0</c:v>
                </c:pt>
                <c:pt idx="16799" formatCode="General">
                  <c:v>0</c:v>
                </c:pt>
                <c:pt idx="16800" formatCode="General">
                  <c:v>0</c:v>
                </c:pt>
                <c:pt idx="16801" formatCode="General">
                  <c:v>0</c:v>
                </c:pt>
                <c:pt idx="16802" formatCode="General">
                  <c:v>0</c:v>
                </c:pt>
                <c:pt idx="16803" formatCode="General">
                  <c:v>6.6666669829999998</c:v>
                </c:pt>
                <c:pt idx="16804" formatCode="General">
                  <c:v>0</c:v>
                </c:pt>
                <c:pt idx="16805" formatCode="General">
                  <c:v>0</c:v>
                </c:pt>
                <c:pt idx="16806" formatCode="General">
                  <c:v>0</c:v>
                </c:pt>
                <c:pt idx="16807" formatCode="General">
                  <c:v>0</c:v>
                </c:pt>
                <c:pt idx="16808" formatCode="General">
                  <c:v>0</c:v>
                </c:pt>
                <c:pt idx="16809" formatCode="General">
                  <c:v>0</c:v>
                </c:pt>
                <c:pt idx="16810" formatCode="General">
                  <c:v>0</c:v>
                </c:pt>
                <c:pt idx="16811" formatCode="General">
                  <c:v>0</c:v>
                </c:pt>
                <c:pt idx="16812" formatCode="General">
                  <c:v>0</c:v>
                </c:pt>
                <c:pt idx="16813" formatCode="General">
                  <c:v>0</c:v>
                </c:pt>
                <c:pt idx="16814" formatCode="General">
                  <c:v>0</c:v>
                </c:pt>
                <c:pt idx="16815" formatCode="General">
                  <c:v>0</c:v>
                </c:pt>
                <c:pt idx="16816" formatCode="General">
                  <c:v>0</c:v>
                </c:pt>
                <c:pt idx="16817" formatCode="General">
                  <c:v>6.6666669829999998</c:v>
                </c:pt>
                <c:pt idx="16818" formatCode="General">
                  <c:v>0</c:v>
                </c:pt>
                <c:pt idx="16819" formatCode="General">
                  <c:v>0</c:v>
                </c:pt>
                <c:pt idx="16820" formatCode="General">
                  <c:v>0</c:v>
                </c:pt>
                <c:pt idx="16821" formatCode="General">
                  <c:v>0</c:v>
                </c:pt>
                <c:pt idx="16822" formatCode="General">
                  <c:v>0</c:v>
                </c:pt>
                <c:pt idx="16823" formatCode="General">
                  <c:v>0</c:v>
                </c:pt>
                <c:pt idx="16824" formatCode="General">
                  <c:v>0</c:v>
                </c:pt>
                <c:pt idx="16825" formatCode="General">
                  <c:v>0</c:v>
                </c:pt>
                <c:pt idx="16826" formatCode="General">
                  <c:v>0</c:v>
                </c:pt>
                <c:pt idx="16827" formatCode="General">
                  <c:v>0</c:v>
                </c:pt>
                <c:pt idx="16828" formatCode="General">
                  <c:v>0</c:v>
                </c:pt>
                <c:pt idx="16829" formatCode="General">
                  <c:v>0</c:v>
                </c:pt>
                <c:pt idx="16830" formatCode="General">
                  <c:v>6.6666669829999998</c:v>
                </c:pt>
                <c:pt idx="16831" formatCode="General">
                  <c:v>0</c:v>
                </c:pt>
                <c:pt idx="16832" formatCode="General">
                  <c:v>0</c:v>
                </c:pt>
                <c:pt idx="16833" formatCode="General">
                  <c:v>0</c:v>
                </c:pt>
                <c:pt idx="16834" formatCode="General">
                  <c:v>0</c:v>
                </c:pt>
                <c:pt idx="16835" formatCode="General">
                  <c:v>0</c:v>
                </c:pt>
                <c:pt idx="16836" formatCode="General">
                  <c:v>0</c:v>
                </c:pt>
                <c:pt idx="16837" formatCode="General">
                  <c:v>0</c:v>
                </c:pt>
                <c:pt idx="16838" formatCode="General">
                  <c:v>0</c:v>
                </c:pt>
                <c:pt idx="16839" formatCode="General">
                  <c:v>0</c:v>
                </c:pt>
                <c:pt idx="16840" formatCode="General">
                  <c:v>0</c:v>
                </c:pt>
                <c:pt idx="16841" formatCode="General">
                  <c:v>0</c:v>
                </c:pt>
                <c:pt idx="16842" formatCode="General">
                  <c:v>0</c:v>
                </c:pt>
                <c:pt idx="16843" formatCode="General">
                  <c:v>0</c:v>
                </c:pt>
                <c:pt idx="16844" formatCode="General">
                  <c:v>6.6666669829999998</c:v>
                </c:pt>
                <c:pt idx="16845" formatCode="General">
                  <c:v>0</c:v>
                </c:pt>
                <c:pt idx="16846" formatCode="General">
                  <c:v>0</c:v>
                </c:pt>
                <c:pt idx="16847" formatCode="General">
                  <c:v>0</c:v>
                </c:pt>
                <c:pt idx="16848" formatCode="General">
                  <c:v>0</c:v>
                </c:pt>
                <c:pt idx="16849" formatCode="General">
                  <c:v>0</c:v>
                </c:pt>
                <c:pt idx="16850" formatCode="General">
                  <c:v>0</c:v>
                </c:pt>
                <c:pt idx="16851" formatCode="General">
                  <c:v>0</c:v>
                </c:pt>
                <c:pt idx="16852" formatCode="General">
                  <c:v>0</c:v>
                </c:pt>
                <c:pt idx="16853" formatCode="General">
                  <c:v>0</c:v>
                </c:pt>
                <c:pt idx="16854" formatCode="General">
                  <c:v>0</c:v>
                </c:pt>
                <c:pt idx="16855" formatCode="General">
                  <c:v>0</c:v>
                </c:pt>
                <c:pt idx="16856" formatCode="General">
                  <c:v>0</c:v>
                </c:pt>
                <c:pt idx="16857" formatCode="General">
                  <c:v>0</c:v>
                </c:pt>
                <c:pt idx="16858" formatCode="General">
                  <c:v>6.6666669829999998</c:v>
                </c:pt>
                <c:pt idx="16859" formatCode="General">
                  <c:v>0</c:v>
                </c:pt>
                <c:pt idx="16860" formatCode="General">
                  <c:v>0</c:v>
                </c:pt>
                <c:pt idx="16861" formatCode="General">
                  <c:v>0</c:v>
                </c:pt>
                <c:pt idx="16862" formatCode="General">
                  <c:v>0</c:v>
                </c:pt>
                <c:pt idx="16863" formatCode="General">
                  <c:v>0</c:v>
                </c:pt>
                <c:pt idx="16864" formatCode="General">
                  <c:v>0</c:v>
                </c:pt>
                <c:pt idx="16865" formatCode="General">
                  <c:v>0</c:v>
                </c:pt>
                <c:pt idx="16866" formatCode="General">
                  <c:v>0</c:v>
                </c:pt>
                <c:pt idx="16867" formatCode="General">
                  <c:v>0</c:v>
                </c:pt>
                <c:pt idx="16868" formatCode="General">
                  <c:v>0</c:v>
                </c:pt>
                <c:pt idx="16869" formatCode="General">
                  <c:v>0</c:v>
                </c:pt>
                <c:pt idx="16870" formatCode="General">
                  <c:v>0</c:v>
                </c:pt>
                <c:pt idx="16871" formatCode="General">
                  <c:v>0</c:v>
                </c:pt>
                <c:pt idx="16872" formatCode="General">
                  <c:v>6.6666669829999998</c:v>
                </c:pt>
                <c:pt idx="16873" formatCode="General">
                  <c:v>0</c:v>
                </c:pt>
                <c:pt idx="16874" formatCode="General">
                  <c:v>0</c:v>
                </c:pt>
                <c:pt idx="16875" formatCode="General">
                  <c:v>0</c:v>
                </c:pt>
                <c:pt idx="16876" formatCode="General">
                  <c:v>0</c:v>
                </c:pt>
                <c:pt idx="16877" formatCode="General">
                  <c:v>0</c:v>
                </c:pt>
                <c:pt idx="16878" formatCode="General">
                  <c:v>0</c:v>
                </c:pt>
                <c:pt idx="16879" formatCode="General">
                  <c:v>0</c:v>
                </c:pt>
                <c:pt idx="16880" formatCode="General">
                  <c:v>0</c:v>
                </c:pt>
                <c:pt idx="16881" formatCode="General">
                  <c:v>0</c:v>
                </c:pt>
                <c:pt idx="16882" formatCode="General">
                  <c:v>0</c:v>
                </c:pt>
                <c:pt idx="16883" formatCode="General">
                  <c:v>0</c:v>
                </c:pt>
                <c:pt idx="16884" formatCode="General">
                  <c:v>0</c:v>
                </c:pt>
                <c:pt idx="16885" formatCode="General">
                  <c:v>6.6666669829999998</c:v>
                </c:pt>
                <c:pt idx="16886" formatCode="General">
                  <c:v>0</c:v>
                </c:pt>
                <c:pt idx="16887" formatCode="General">
                  <c:v>0</c:v>
                </c:pt>
                <c:pt idx="16888" formatCode="General">
                  <c:v>0</c:v>
                </c:pt>
                <c:pt idx="16889" formatCode="General">
                  <c:v>0</c:v>
                </c:pt>
                <c:pt idx="16890" formatCode="General">
                  <c:v>0</c:v>
                </c:pt>
                <c:pt idx="16891" formatCode="General">
                  <c:v>0</c:v>
                </c:pt>
                <c:pt idx="16892" formatCode="General">
                  <c:v>0</c:v>
                </c:pt>
                <c:pt idx="16893" formatCode="General">
                  <c:v>0</c:v>
                </c:pt>
                <c:pt idx="16894" formatCode="General">
                  <c:v>0</c:v>
                </c:pt>
                <c:pt idx="16895" formatCode="General">
                  <c:v>0</c:v>
                </c:pt>
                <c:pt idx="16896" formatCode="General">
                  <c:v>0</c:v>
                </c:pt>
                <c:pt idx="16897" formatCode="General">
                  <c:v>0</c:v>
                </c:pt>
                <c:pt idx="16898" formatCode="General">
                  <c:v>0</c:v>
                </c:pt>
                <c:pt idx="16899" formatCode="General">
                  <c:v>6.6666669829999998</c:v>
                </c:pt>
                <c:pt idx="16900" formatCode="General">
                  <c:v>0</c:v>
                </c:pt>
                <c:pt idx="16901" formatCode="General">
                  <c:v>0</c:v>
                </c:pt>
                <c:pt idx="16902" formatCode="General">
                  <c:v>0</c:v>
                </c:pt>
                <c:pt idx="16903" formatCode="General">
                  <c:v>0</c:v>
                </c:pt>
                <c:pt idx="16904" formatCode="General">
                  <c:v>0</c:v>
                </c:pt>
                <c:pt idx="16905" formatCode="General">
                  <c:v>0</c:v>
                </c:pt>
                <c:pt idx="16906" formatCode="General">
                  <c:v>0</c:v>
                </c:pt>
                <c:pt idx="16907" formatCode="General">
                  <c:v>0</c:v>
                </c:pt>
                <c:pt idx="16908" formatCode="General">
                  <c:v>0</c:v>
                </c:pt>
                <c:pt idx="16909" formatCode="General">
                  <c:v>0</c:v>
                </c:pt>
                <c:pt idx="16910" formatCode="General">
                  <c:v>0</c:v>
                </c:pt>
                <c:pt idx="16911" formatCode="General">
                  <c:v>0</c:v>
                </c:pt>
                <c:pt idx="16912" formatCode="General">
                  <c:v>0</c:v>
                </c:pt>
                <c:pt idx="16913" formatCode="General">
                  <c:v>6.6666669829999998</c:v>
                </c:pt>
                <c:pt idx="16914" formatCode="General">
                  <c:v>0</c:v>
                </c:pt>
                <c:pt idx="16915" formatCode="General">
                  <c:v>0</c:v>
                </c:pt>
                <c:pt idx="16916" formatCode="General">
                  <c:v>0</c:v>
                </c:pt>
                <c:pt idx="16917" formatCode="General">
                  <c:v>0</c:v>
                </c:pt>
                <c:pt idx="16918" formatCode="General">
                  <c:v>0</c:v>
                </c:pt>
                <c:pt idx="16919" formatCode="General">
                  <c:v>0</c:v>
                </c:pt>
                <c:pt idx="16920" formatCode="General">
                  <c:v>0</c:v>
                </c:pt>
                <c:pt idx="16921" formatCode="General">
                  <c:v>0</c:v>
                </c:pt>
                <c:pt idx="16922" formatCode="General">
                  <c:v>0</c:v>
                </c:pt>
                <c:pt idx="16923" formatCode="General">
                  <c:v>0</c:v>
                </c:pt>
                <c:pt idx="16924" formatCode="General">
                  <c:v>0</c:v>
                </c:pt>
                <c:pt idx="16925" formatCode="General">
                  <c:v>0</c:v>
                </c:pt>
                <c:pt idx="16926" formatCode="General">
                  <c:v>0</c:v>
                </c:pt>
                <c:pt idx="16927" formatCode="General">
                  <c:v>6.6666669829999998</c:v>
                </c:pt>
                <c:pt idx="16928" formatCode="General">
                  <c:v>0</c:v>
                </c:pt>
                <c:pt idx="16929" formatCode="General">
                  <c:v>0</c:v>
                </c:pt>
                <c:pt idx="16930" formatCode="General">
                  <c:v>0</c:v>
                </c:pt>
                <c:pt idx="16931" formatCode="General">
                  <c:v>0</c:v>
                </c:pt>
                <c:pt idx="16932" formatCode="General">
                  <c:v>0</c:v>
                </c:pt>
                <c:pt idx="16933" formatCode="General">
                  <c:v>0</c:v>
                </c:pt>
                <c:pt idx="16934" formatCode="General">
                  <c:v>0</c:v>
                </c:pt>
                <c:pt idx="16935" formatCode="General">
                  <c:v>0</c:v>
                </c:pt>
                <c:pt idx="16936" formatCode="General">
                  <c:v>0</c:v>
                </c:pt>
                <c:pt idx="16937" formatCode="General">
                  <c:v>0</c:v>
                </c:pt>
                <c:pt idx="16938" formatCode="General">
                  <c:v>0</c:v>
                </c:pt>
                <c:pt idx="16939" formatCode="General">
                  <c:v>0</c:v>
                </c:pt>
                <c:pt idx="16940" formatCode="General">
                  <c:v>0</c:v>
                </c:pt>
                <c:pt idx="16941" formatCode="General">
                  <c:v>6.6666669829999998</c:v>
                </c:pt>
                <c:pt idx="16942" formatCode="General">
                  <c:v>0</c:v>
                </c:pt>
                <c:pt idx="16943" formatCode="General">
                  <c:v>0</c:v>
                </c:pt>
                <c:pt idx="16944" formatCode="General">
                  <c:v>0</c:v>
                </c:pt>
                <c:pt idx="16945" formatCode="General">
                  <c:v>0</c:v>
                </c:pt>
                <c:pt idx="16946" formatCode="General">
                  <c:v>0</c:v>
                </c:pt>
                <c:pt idx="16947" formatCode="General">
                  <c:v>0</c:v>
                </c:pt>
                <c:pt idx="16948" formatCode="General">
                  <c:v>0</c:v>
                </c:pt>
                <c:pt idx="16949" formatCode="General">
                  <c:v>0</c:v>
                </c:pt>
                <c:pt idx="16950" formatCode="General">
                  <c:v>0</c:v>
                </c:pt>
                <c:pt idx="16951" formatCode="General">
                  <c:v>0</c:v>
                </c:pt>
                <c:pt idx="16952" formatCode="General">
                  <c:v>0</c:v>
                </c:pt>
                <c:pt idx="16953" formatCode="General">
                  <c:v>0</c:v>
                </c:pt>
                <c:pt idx="16954" formatCode="General">
                  <c:v>6.6666669829999998</c:v>
                </c:pt>
                <c:pt idx="16955" formatCode="General">
                  <c:v>0</c:v>
                </c:pt>
                <c:pt idx="16956" formatCode="General">
                  <c:v>0</c:v>
                </c:pt>
                <c:pt idx="16957" formatCode="General">
                  <c:v>0</c:v>
                </c:pt>
                <c:pt idx="16958" formatCode="General">
                  <c:v>0</c:v>
                </c:pt>
                <c:pt idx="16959" formatCode="General">
                  <c:v>0</c:v>
                </c:pt>
                <c:pt idx="16960" formatCode="General">
                  <c:v>0</c:v>
                </c:pt>
                <c:pt idx="16961" formatCode="General">
                  <c:v>0</c:v>
                </c:pt>
                <c:pt idx="16962" formatCode="General">
                  <c:v>0</c:v>
                </c:pt>
                <c:pt idx="16963" formatCode="General">
                  <c:v>0</c:v>
                </c:pt>
                <c:pt idx="16964" formatCode="General">
                  <c:v>0</c:v>
                </c:pt>
                <c:pt idx="16965" formatCode="General">
                  <c:v>0</c:v>
                </c:pt>
                <c:pt idx="16966" formatCode="General">
                  <c:v>0</c:v>
                </c:pt>
                <c:pt idx="16967" formatCode="General">
                  <c:v>0</c:v>
                </c:pt>
                <c:pt idx="16968" formatCode="General">
                  <c:v>6.6666669829999998</c:v>
                </c:pt>
                <c:pt idx="16969" formatCode="General">
                  <c:v>0</c:v>
                </c:pt>
                <c:pt idx="16970" formatCode="General">
                  <c:v>0</c:v>
                </c:pt>
                <c:pt idx="16971" formatCode="General">
                  <c:v>0</c:v>
                </c:pt>
                <c:pt idx="16972" formatCode="General">
                  <c:v>0</c:v>
                </c:pt>
                <c:pt idx="16973" formatCode="General">
                  <c:v>0</c:v>
                </c:pt>
                <c:pt idx="16974" formatCode="General">
                  <c:v>0</c:v>
                </c:pt>
                <c:pt idx="16975" formatCode="General">
                  <c:v>0</c:v>
                </c:pt>
                <c:pt idx="16976" formatCode="General">
                  <c:v>0</c:v>
                </c:pt>
                <c:pt idx="16977" formatCode="General">
                  <c:v>0</c:v>
                </c:pt>
                <c:pt idx="16978" formatCode="General">
                  <c:v>0</c:v>
                </c:pt>
                <c:pt idx="16979" formatCode="General">
                  <c:v>0</c:v>
                </c:pt>
                <c:pt idx="16980" formatCode="General">
                  <c:v>0</c:v>
                </c:pt>
                <c:pt idx="16981" formatCode="General">
                  <c:v>6.6666669829999998</c:v>
                </c:pt>
                <c:pt idx="16982" formatCode="General">
                  <c:v>0</c:v>
                </c:pt>
                <c:pt idx="16983" formatCode="General">
                  <c:v>0</c:v>
                </c:pt>
                <c:pt idx="16984" formatCode="General">
                  <c:v>0</c:v>
                </c:pt>
                <c:pt idx="16985" formatCode="General">
                  <c:v>0</c:v>
                </c:pt>
                <c:pt idx="16986" formatCode="General">
                  <c:v>0</c:v>
                </c:pt>
                <c:pt idx="16987" formatCode="General">
                  <c:v>0</c:v>
                </c:pt>
                <c:pt idx="16988" formatCode="General">
                  <c:v>0</c:v>
                </c:pt>
                <c:pt idx="16989" formatCode="General">
                  <c:v>0</c:v>
                </c:pt>
                <c:pt idx="16990" formatCode="General">
                  <c:v>0</c:v>
                </c:pt>
                <c:pt idx="16991" formatCode="General">
                  <c:v>0</c:v>
                </c:pt>
                <c:pt idx="16992" formatCode="General">
                  <c:v>0</c:v>
                </c:pt>
                <c:pt idx="16993" formatCode="General">
                  <c:v>0</c:v>
                </c:pt>
                <c:pt idx="16994" formatCode="General">
                  <c:v>6.6666669829999998</c:v>
                </c:pt>
                <c:pt idx="16995" formatCode="General">
                  <c:v>0</c:v>
                </c:pt>
                <c:pt idx="16996" formatCode="General">
                  <c:v>0</c:v>
                </c:pt>
                <c:pt idx="16997" formatCode="General">
                  <c:v>0</c:v>
                </c:pt>
                <c:pt idx="16998" formatCode="General">
                  <c:v>0</c:v>
                </c:pt>
                <c:pt idx="16999" formatCode="General">
                  <c:v>0</c:v>
                </c:pt>
                <c:pt idx="17000" formatCode="General">
                  <c:v>0</c:v>
                </c:pt>
                <c:pt idx="17001" formatCode="General">
                  <c:v>0</c:v>
                </c:pt>
                <c:pt idx="17002" formatCode="General">
                  <c:v>0</c:v>
                </c:pt>
                <c:pt idx="17003" formatCode="General">
                  <c:v>0</c:v>
                </c:pt>
                <c:pt idx="17004" formatCode="General">
                  <c:v>0</c:v>
                </c:pt>
                <c:pt idx="17005" formatCode="General">
                  <c:v>0</c:v>
                </c:pt>
                <c:pt idx="17006" formatCode="General">
                  <c:v>0</c:v>
                </c:pt>
                <c:pt idx="17007" formatCode="General">
                  <c:v>0</c:v>
                </c:pt>
                <c:pt idx="17008" formatCode="General">
                  <c:v>6.6666669829999998</c:v>
                </c:pt>
                <c:pt idx="17009" formatCode="General">
                  <c:v>0</c:v>
                </c:pt>
                <c:pt idx="17010" formatCode="General">
                  <c:v>0</c:v>
                </c:pt>
                <c:pt idx="17011" formatCode="General">
                  <c:v>0</c:v>
                </c:pt>
                <c:pt idx="17012" formatCode="General">
                  <c:v>0</c:v>
                </c:pt>
                <c:pt idx="17013" formatCode="General">
                  <c:v>0</c:v>
                </c:pt>
                <c:pt idx="17014" formatCode="General">
                  <c:v>0</c:v>
                </c:pt>
                <c:pt idx="17015" formatCode="General">
                  <c:v>0</c:v>
                </c:pt>
                <c:pt idx="17016" formatCode="General">
                  <c:v>0</c:v>
                </c:pt>
                <c:pt idx="17017" formatCode="General">
                  <c:v>0</c:v>
                </c:pt>
                <c:pt idx="17018" formatCode="General">
                  <c:v>0</c:v>
                </c:pt>
                <c:pt idx="17019" formatCode="General">
                  <c:v>0</c:v>
                </c:pt>
                <c:pt idx="17020" formatCode="General">
                  <c:v>0</c:v>
                </c:pt>
                <c:pt idx="17021" formatCode="General">
                  <c:v>6.6666669829999998</c:v>
                </c:pt>
                <c:pt idx="17022" formatCode="General">
                  <c:v>0</c:v>
                </c:pt>
                <c:pt idx="17023" formatCode="General">
                  <c:v>0</c:v>
                </c:pt>
                <c:pt idx="17024" formatCode="General">
                  <c:v>0</c:v>
                </c:pt>
                <c:pt idx="17025" formatCode="General">
                  <c:v>0</c:v>
                </c:pt>
                <c:pt idx="17026" formatCode="General">
                  <c:v>0</c:v>
                </c:pt>
                <c:pt idx="17027" formatCode="General">
                  <c:v>0</c:v>
                </c:pt>
                <c:pt idx="17028" formatCode="General">
                  <c:v>0</c:v>
                </c:pt>
                <c:pt idx="17029" formatCode="General">
                  <c:v>0</c:v>
                </c:pt>
                <c:pt idx="17030" formatCode="General">
                  <c:v>0</c:v>
                </c:pt>
                <c:pt idx="17031" formatCode="General">
                  <c:v>0</c:v>
                </c:pt>
                <c:pt idx="17032" formatCode="General">
                  <c:v>0</c:v>
                </c:pt>
                <c:pt idx="17033" formatCode="General">
                  <c:v>0</c:v>
                </c:pt>
                <c:pt idx="17034" formatCode="General">
                  <c:v>0</c:v>
                </c:pt>
                <c:pt idx="17035" formatCode="General">
                  <c:v>6.6666669829999998</c:v>
                </c:pt>
                <c:pt idx="17036" formatCode="General">
                  <c:v>0</c:v>
                </c:pt>
                <c:pt idx="17037" formatCode="General">
                  <c:v>0</c:v>
                </c:pt>
                <c:pt idx="17038" formatCode="General">
                  <c:v>0</c:v>
                </c:pt>
                <c:pt idx="17039" formatCode="General">
                  <c:v>0</c:v>
                </c:pt>
                <c:pt idx="17040" formatCode="General">
                  <c:v>0</c:v>
                </c:pt>
                <c:pt idx="17041" formatCode="General">
                  <c:v>0</c:v>
                </c:pt>
                <c:pt idx="17042" formatCode="General">
                  <c:v>0</c:v>
                </c:pt>
                <c:pt idx="17043" formatCode="General">
                  <c:v>0</c:v>
                </c:pt>
                <c:pt idx="17044" formatCode="General">
                  <c:v>0</c:v>
                </c:pt>
                <c:pt idx="17045" formatCode="General">
                  <c:v>0</c:v>
                </c:pt>
                <c:pt idx="17046" formatCode="General">
                  <c:v>0</c:v>
                </c:pt>
                <c:pt idx="17047" formatCode="General">
                  <c:v>0</c:v>
                </c:pt>
                <c:pt idx="17048" formatCode="General">
                  <c:v>6.6666669829999998</c:v>
                </c:pt>
                <c:pt idx="17049" formatCode="General">
                  <c:v>0</c:v>
                </c:pt>
                <c:pt idx="17050" formatCode="General">
                  <c:v>0</c:v>
                </c:pt>
                <c:pt idx="17051" formatCode="General">
                  <c:v>0</c:v>
                </c:pt>
                <c:pt idx="17052" formatCode="General">
                  <c:v>0</c:v>
                </c:pt>
                <c:pt idx="17053" formatCode="General">
                  <c:v>0</c:v>
                </c:pt>
                <c:pt idx="17054" formatCode="General">
                  <c:v>0</c:v>
                </c:pt>
                <c:pt idx="17055" formatCode="General">
                  <c:v>0</c:v>
                </c:pt>
                <c:pt idx="17056" formatCode="General">
                  <c:v>0</c:v>
                </c:pt>
                <c:pt idx="17057" formatCode="General">
                  <c:v>0</c:v>
                </c:pt>
                <c:pt idx="17058" formatCode="General">
                  <c:v>0</c:v>
                </c:pt>
                <c:pt idx="17059" formatCode="General">
                  <c:v>0</c:v>
                </c:pt>
                <c:pt idx="17060" formatCode="General">
                  <c:v>0</c:v>
                </c:pt>
                <c:pt idx="17061" formatCode="General">
                  <c:v>6.6666669829999998</c:v>
                </c:pt>
                <c:pt idx="17062" formatCode="General">
                  <c:v>0</c:v>
                </c:pt>
                <c:pt idx="17063" formatCode="General">
                  <c:v>0</c:v>
                </c:pt>
                <c:pt idx="17064" formatCode="General">
                  <c:v>0</c:v>
                </c:pt>
                <c:pt idx="17065" formatCode="General">
                  <c:v>0</c:v>
                </c:pt>
                <c:pt idx="17066" formatCode="General">
                  <c:v>0</c:v>
                </c:pt>
                <c:pt idx="17067" formatCode="General">
                  <c:v>0</c:v>
                </c:pt>
                <c:pt idx="17068" formatCode="General">
                  <c:v>0</c:v>
                </c:pt>
                <c:pt idx="17069" formatCode="General">
                  <c:v>0</c:v>
                </c:pt>
                <c:pt idx="17070" formatCode="General">
                  <c:v>0</c:v>
                </c:pt>
                <c:pt idx="17071" formatCode="General">
                  <c:v>0</c:v>
                </c:pt>
                <c:pt idx="17072" formatCode="General">
                  <c:v>0</c:v>
                </c:pt>
                <c:pt idx="17073" formatCode="General">
                  <c:v>0</c:v>
                </c:pt>
                <c:pt idx="17074" formatCode="General">
                  <c:v>0</c:v>
                </c:pt>
                <c:pt idx="17075" formatCode="General">
                  <c:v>6.6666669829999998</c:v>
                </c:pt>
                <c:pt idx="17076" formatCode="General">
                  <c:v>0</c:v>
                </c:pt>
                <c:pt idx="17077" formatCode="General">
                  <c:v>0</c:v>
                </c:pt>
                <c:pt idx="17078" formatCode="General">
                  <c:v>0</c:v>
                </c:pt>
                <c:pt idx="17079" formatCode="General">
                  <c:v>0</c:v>
                </c:pt>
                <c:pt idx="17080" formatCode="General">
                  <c:v>0</c:v>
                </c:pt>
                <c:pt idx="17081" formatCode="General">
                  <c:v>0</c:v>
                </c:pt>
                <c:pt idx="17082" formatCode="General">
                  <c:v>0</c:v>
                </c:pt>
                <c:pt idx="17083" formatCode="General">
                  <c:v>0</c:v>
                </c:pt>
                <c:pt idx="17084" formatCode="General">
                  <c:v>0</c:v>
                </c:pt>
                <c:pt idx="17085" formatCode="General">
                  <c:v>0</c:v>
                </c:pt>
                <c:pt idx="17086" formatCode="General">
                  <c:v>0</c:v>
                </c:pt>
                <c:pt idx="17087" formatCode="General">
                  <c:v>0</c:v>
                </c:pt>
                <c:pt idx="17088" formatCode="General">
                  <c:v>6.6666669829999998</c:v>
                </c:pt>
                <c:pt idx="17089" formatCode="General">
                  <c:v>0</c:v>
                </c:pt>
                <c:pt idx="17090" formatCode="General">
                  <c:v>0</c:v>
                </c:pt>
                <c:pt idx="17091" formatCode="General">
                  <c:v>0</c:v>
                </c:pt>
                <c:pt idx="17092" formatCode="General">
                  <c:v>0</c:v>
                </c:pt>
                <c:pt idx="17093" formatCode="General">
                  <c:v>0</c:v>
                </c:pt>
                <c:pt idx="17094" formatCode="General">
                  <c:v>0</c:v>
                </c:pt>
                <c:pt idx="17095" formatCode="General">
                  <c:v>0</c:v>
                </c:pt>
                <c:pt idx="17096" formatCode="General">
                  <c:v>0</c:v>
                </c:pt>
                <c:pt idx="17097" formatCode="General">
                  <c:v>0</c:v>
                </c:pt>
                <c:pt idx="17098" formatCode="General">
                  <c:v>0</c:v>
                </c:pt>
                <c:pt idx="17099" formatCode="General">
                  <c:v>0</c:v>
                </c:pt>
                <c:pt idx="17100" formatCode="General">
                  <c:v>0</c:v>
                </c:pt>
                <c:pt idx="17101" formatCode="General">
                  <c:v>0</c:v>
                </c:pt>
                <c:pt idx="17102" formatCode="General">
                  <c:v>6.6666669829999998</c:v>
                </c:pt>
                <c:pt idx="17103" formatCode="General">
                  <c:v>0</c:v>
                </c:pt>
                <c:pt idx="17104" formatCode="General">
                  <c:v>0</c:v>
                </c:pt>
                <c:pt idx="17105" formatCode="General">
                  <c:v>0</c:v>
                </c:pt>
                <c:pt idx="17106" formatCode="General">
                  <c:v>0</c:v>
                </c:pt>
                <c:pt idx="17107" formatCode="General">
                  <c:v>0</c:v>
                </c:pt>
                <c:pt idx="17108" formatCode="General">
                  <c:v>0</c:v>
                </c:pt>
                <c:pt idx="17109" formatCode="General">
                  <c:v>0</c:v>
                </c:pt>
                <c:pt idx="17110" formatCode="General">
                  <c:v>0</c:v>
                </c:pt>
                <c:pt idx="17111" formatCode="General">
                  <c:v>0</c:v>
                </c:pt>
                <c:pt idx="17112" formatCode="General">
                  <c:v>0</c:v>
                </c:pt>
                <c:pt idx="17113" formatCode="General">
                  <c:v>0</c:v>
                </c:pt>
                <c:pt idx="17114" formatCode="General">
                  <c:v>0</c:v>
                </c:pt>
                <c:pt idx="17115" formatCode="General">
                  <c:v>0</c:v>
                </c:pt>
                <c:pt idx="17116" formatCode="General">
                  <c:v>6.6666669829999998</c:v>
                </c:pt>
                <c:pt idx="17117" formatCode="General">
                  <c:v>0</c:v>
                </c:pt>
                <c:pt idx="17118" formatCode="General">
                  <c:v>0</c:v>
                </c:pt>
                <c:pt idx="17119" formatCode="General">
                  <c:v>0</c:v>
                </c:pt>
                <c:pt idx="17120" formatCode="General">
                  <c:v>0</c:v>
                </c:pt>
                <c:pt idx="17121" formatCode="General">
                  <c:v>0</c:v>
                </c:pt>
                <c:pt idx="17122" formatCode="General">
                  <c:v>0</c:v>
                </c:pt>
                <c:pt idx="17123" formatCode="General">
                  <c:v>0</c:v>
                </c:pt>
                <c:pt idx="17124" formatCode="General">
                  <c:v>0</c:v>
                </c:pt>
                <c:pt idx="17125" formatCode="General">
                  <c:v>0</c:v>
                </c:pt>
                <c:pt idx="17126" formatCode="General">
                  <c:v>0</c:v>
                </c:pt>
                <c:pt idx="17127" formatCode="General">
                  <c:v>0</c:v>
                </c:pt>
                <c:pt idx="17128" formatCode="General">
                  <c:v>0</c:v>
                </c:pt>
                <c:pt idx="17129" formatCode="General">
                  <c:v>6.6666669829999998</c:v>
                </c:pt>
                <c:pt idx="17130" formatCode="General">
                  <c:v>0</c:v>
                </c:pt>
                <c:pt idx="17131" formatCode="General">
                  <c:v>0</c:v>
                </c:pt>
                <c:pt idx="17132" formatCode="General">
                  <c:v>0</c:v>
                </c:pt>
                <c:pt idx="17133" formatCode="General">
                  <c:v>0</c:v>
                </c:pt>
                <c:pt idx="17134" formatCode="General">
                  <c:v>0</c:v>
                </c:pt>
                <c:pt idx="17135" formatCode="General">
                  <c:v>0</c:v>
                </c:pt>
                <c:pt idx="17136" formatCode="General">
                  <c:v>0</c:v>
                </c:pt>
                <c:pt idx="17137" formatCode="General">
                  <c:v>0</c:v>
                </c:pt>
                <c:pt idx="17138" formatCode="General">
                  <c:v>0</c:v>
                </c:pt>
                <c:pt idx="17139" formatCode="General">
                  <c:v>0</c:v>
                </c:pt>
                <c:pt idx="17140" formatCode="General">
                  <c:v>0</c:v>
                </c:pt>
                <c:pt idx="17141" formatCode="General">
                  <c:v>0</c:v>
                </c:pt>
                <c:pt idx="17142" formatCode="General">
                  <c:v>0</c:v>
                </c:pt>
                <c:pt idx="17143" formatCode="General">
                  <c:v>6.6666669829999998</c:v>
                </c:pt>
                <c:pt idx="17144" formatCode="General">
                  <c:v>0</c:v>
                </c:pt>
                <c:pt idx="17145" formatCode="General">
                  <c:v>0</c:v>
                </c:pt>
                <c:pt idx="17146" formatCode="General">
                  <c:v>0</c:v>
                </c:pt>
                <c:pt idx="17147" formatCode="General">
                  <c:v>0</c:v>
                </c:pt>
                <c:pt idx="17148" formatCode="General">
                  <c:v>0</c:v>
                </c:pt>
                <c:pt idx="17149" formatCode="General">
                  <c:v>0</c:v>
                </c:pt>
                <c:pt idx="17150" formatCode="General">
                  <c:v>0</c:v>
                </c:pt>
                <c:pt idx="17151" formatCode="General">
                  <c:v>0</c:v>
                </c:pt>
                <c:pt idx="17152" formatCode="General">
                  <c:v>0</c:v>
                </c:pt>
                <c:pt idx="17153" formatCode="General">
                  <c:v>0</c:v>
                </c:pt>
                <c:pt idx="17154" formatCode="General">
                  <c:v>0</c:v>
                </c:pt>
                <c:pt idx="17155" formatCode="General">
                  <c:v>0</c:v>
                </c:pt>
                <c:pt idx="17156" formatCode="General">
                  <c:v>6.6666669829999998</c:v>
                </c:pt>
                <c:pt idx="17157" formatCode="General">
                  <c:v>0</c:v>
                </c:pt>
                <c:pt idx="17158" formatCode="General">
                  <c:v>0</c:v>
                </c:pt>
                <c:pt idx="17159" formatCode="General">
                  <c:v>0</c:v>
                </c:pt>
                <c:pt idx="17160" formatCode="General">
                  <c:v>0</c:v>
                </c:pt>
                <c:pt idx="17161" formatCode="General">
                  <c:v>0</c:v>
                </c:pt>
                <c:pt idx="17162" formatCode="General">
                  <c:v>0</c:v>
                </c:pt>
                <c:pt idx="17163" formatCode="General">
                  <c:v>0</c:v>
                </c:pt>
                <c:pt idx="17164" formatCode="General">
                  <c:v>0</c:v>
                </c:pt>
                <c:pt idx="17165" formatCode="General">
                  <c:v>0</c:v>
                </c:pt>
                <c:pt idx="17166" formatCode="General">
                  <c:v>0</c:v>
                </c:pt>
                <c:pt idx="17167" formatCode="General">
                  <c:v>0</c:v>
                </c:pt>
                <c:pt idx="17168" formatCode="General">
                  <c:v>0</c:v>
                </c:pt>
                <c:pt idx="17169" formatCode="General">
                  <c:v>6.6666669829999998</c:v>
                </c:pt>
                <c:pt idx="17170" formatCode="General">
                  <c:v>0</c:v>
                </c:pt>
                <c:pt idx="17171" formatCode="General">
                  <c:v>0</c:v>
                </c:pt>
                <c:pt idx="17172" formatCode="General">
                  <c:v>0</c:v>
                </c:pt>
                <c:pt idx="17173" formatCode="General">
                  <c:v>0</c:v>
                </c:pt>
                <c:pt idx="17174" formatCode="General">
                  <c:v>0</c:v>
                </c:pt>
                <c:pt idx="17175" formatCode="General">
                  <c:v>0</c:v>
                </c:pt>
                <c:pt idx="17176" formatCode="General">
                  <c:v>0</c:v>
                </c:pt>
                <c:pt idx="17177" formatCode="General">
                  <c:v>0</c:v>
                </c:pt>
                <c:pt idx="17178" formatCode="General">
                  <c:v>0</c:v>
                </c:pt>
                <c:pt idx="17179" formatCode="General">
                  <c:v>0</c:v>
                </c:pt>
                <c:pt idx="17180" formatCode="General">
                  <c:v>0</c:v>
                </c:pt>
                <c:pt idx="17181" formatCode="General">
                  <c:v>0</c:v>
                </c:pt>
                <c:pt idx="17182" formatCode="General">
                  <c:v>6.6666669829999998</c:v>
                </c:pt>
                <c:pt idx="17183" formatCode="General">
                  <c:v>0</c:v>
                </c:pt>
                <c:pt idx="17184" formatCode="General">
                  <c:v>0</c:v>
                </c:pt>
                <c:pt idx="17185" formatCode="General">
                  <c:v>0</c:v>
                </c:pt>
                <c:pt idx="17186" formatCode="General">
                  <c:v>0</c:v>
                </c:pt>
                <c:pt idx="17187" formatCode="General">
                  <c:v>0</c:v>
                </c:pt>
                <c:pt idx="17188" formatCode="General">
                  <c:v>0</c:v>
                </c:pt>
                <c:pt idx="17189" formatCode="General">
                  <c:v>0</c:v>
                </c:pt>
                <c:pt idx="17190" formatCode="General">
                  <c:v>0</c:v>
                </c:pt>
                <c:pt idx="17191" formatCode="General">
                  <c:v>0</c:v>
                </c:pt>
                <c:pt idx="17192" formatCode="General">
                  <c:v>0</c:v>
                </c:pt>
                <c:pt idx="17193" formatCode="General">
                  <c:v>0</c:v>
                </c:pt>
                <c:pt idx="17194" formatCode="General">
                  <c:v>0</c:v>
                </c:pt>
                <c:pt idx="17195" formatCode="General">
                  <c:v>0</c:v>
                </c:pt>
                <c:pt idx="17196" formatCode="General">
                  <c:v>6.6666669829999998</c:v>
                </c:pt>
                <c:pt idx="17197" formatCode="General">
                  <c:v>0</c:v>
                </c:pt>
                <c:pt idx="17198" formatCode="General">
                  <c:v>0</c:v>
                </c:pt>
                <c:pt idx="17199" formatCode="General">
                  <c:v>0</c:v>
                </c:pt>
                <c:pt idx="17200" formatCode="General">
                  <c:v>0</c:v>
                </c:pt>
                <c:pt idx="17201" formatCode="General">
                  <c:v>0</c:v>
                </c:pt>
                <c:pt idx="17202" formatCode="General">
                  <c:v>0</c:v>
                </c:pt>
                <c:pt idx="17203" formatCode="General">
                  <c:v>0</c:v>
                </c:pt>
                <c:pt idx="17204" formatCode="General">
                  <c:v>0</c:v>
                </c:pt>
                <c:pt idx="17205" formatCode="General">
                  <c:v>0</c:v>
                </c:pt>
                <c:pt idx="17206" formatCode="General">
                  <c:v>0</c:v>
                </c:pt>
                <c:pt idx="17207" formatCode="General">
                  <c:v>0</c:v>
                </c:pt>
                <c:pt idx="17208" formatCode="General">
                  <c:v>0</c:v>
                </c:pt>
                <c:pt idx="17209" formatCode="General">
                  <c:v>6.6666669829999998</c:v>
                </c:pt>
                <c:pt idx="17210" formatCode="General">
                  <c:v>0</c:v>
                </c:pt>
                <c:pt idx="17211" formatCode="General">
                  <c:v>0</c:v>
                </c:pt>
                <c:pt idx="17212" formatCode="General">
                  <c:v>0</c:v>
                </c:pt>
                <c:pt idx="17213" formatCode="General">
                  <c:v>0</c:v>
                </c:pt>
                <c:pt idx="17214" formatCode="General">
                  <c:v>0</c:v>
                </c:pt>
                <c:pt idx="17215" formatCode="General">
                  <c:v>0</c:v>
                </c:pt>
                <c:pt idx="17216" formatCode="General">
                  <c:v>0</c:v>
                </c:pt>
                <c:pt idx="17217" formatCode="General">
                  <c:v>0</c:v>
                </c:pt>
                <c:pt idx="17218" formatCode="General">
                  <c:v>0</c:v>
                </c:pt>
                <c:pt idx="17219" formatCode="General">
                  <c:v>0</c:v>
                </c:pt>
                <c:pt idx="17220" formatCode="General">
                  <c:v>0</c:v>
                </c:pt>
                <c:pt idx="17221" formatCode="General">
                  <c:v>0</c:v>
                </c:pt>
                <c:pt idx="17222" formatCode="General">
                  <c:v>6.6666669829999998</c:v>
                </c:pt>
                <c:pt idx="17223" formatCode="General">
                  <c:v>0</c:v>
                </c:pt>
                <c:pt idx="17224" formatCode="General">
                  <c:v>0</c:v>
                </c:pt>
                <c:pt idx="17225" formatCode="General">
                  <c:v>0</c:v>
                </c:pt>
                <c:pt idx="17226" formatCode="General">
                  <c:v>0</c:v>
                </c:pt>
                <c:pt idx="17227" formatCode="General">
                  <c:v>0</c:v>
                </c:pt>
                <c:pt idx="17228" formatCode="General">
                  <c:v>0</c:v>
                </c:pt>
                <c:pt idx="17229" formatCode="General">
                  <c:v>0</c:v>
                </c:pt>
                <c:pt idx="17230" formatCode="General">
                  <c:v>0</c:v>
                </c:pt>
                <c:pt idx="17231" formatCode="General">
                  <c:v>0</c:v>
                </c:pt>
                <c:pt idx="17232" formatCode="General">
                  <c:v>0</c:v>
                </c:pt>
                <c:pt idx="17233" formatCode="General">
                  <c:v>0</c:v>
                </c:pt>
                <c:pt idx="17234" formatCode="General">
                  <c:v>0</c:v>
                </c:pt>
                <c:pt idx="17235" formatCode="General">
                  <c:v>6.6666669829999998</c:v>
                </c:pt>
                <c:pt idx="17236" formatCode="General">
                  <c:v>0</c:v>
                </c:pt>
                <c:pt idx="17237" formatCode="General">
                  <c:v>0</c:v>
                </c:pt>
                <c:pt idx="17238" formatCode="General">
                  <c:v>0</c:v>
                </c:pt>
                <c:pt idx="17239" formatCode="General">
                  <c:v>0</c:v>
                </c:pt>
                <c:pt idx="17240" formatCode="General">
                  <c:v>0</c:v>
                </c:pt>
                <c:pt idx="17241" formatCode="General">
                  <c:v>0</c:v>
                </c:pt>
                <c:pt idx="17242" formatCode="General">
                  <c:v>0</c:v>
                </c:pt>
                <c:pt idx="17243" formatCode="General">
                  <c:v>0</c:v>
                </c:pt>
                <c:pt idx="17244" formatCode="General">
                  <c:v>0</c:v>
                </c:pt>
                <c:pt idx="17245" formatCode="General">
                  <c:v>0</c:v>
                </c:pt>
                <c:pt idx="17246" formatCode="General">
                  <c:v>0</c:v>
                </c:pt>
                <c:pt idx="17247" formatCode="General">
                  <c:v>0</c:v>
                </c:pt>
                <c:pt idx="17248" formatCode="General">
                  <c:v>6.6666669829999998</c:v>
                </c:pt>
                <c:pt idx="17249" formatCode="General">
                  <c:v>0</c:v>
                </c:pt>
                <c:pt idx="17250" formatCode="General">
                  <c:v>0</c:v>
                </c:pt>
                <c:pt idx="17251" formatCode="General">
                  <c:v>0</c:v>
                </c:pt>
                <c:pt idx="17252" formatCode="General">
                  <c:v>0</c:v>
                </c:pt>
                <c:pt idx="17253" formatCode="General">
                  <c:v>0</c:v>
                </c:pt>
                <c:pt idx="17254" formatCode="General">
                  <c:v>0</c:v>
                </c:pt>
                <c:pt idx="17255" formatCode="General">
                  <c:v>0</c:v>
                </c:pt>
                <c:pt idx="17256" formatCode="General">
                  <c:v>0</c:v>
                </c:pt>
                <c:pt idx="17257" formatCode="General">
                  <c:v>0</c:v>
                </c:pt>
                <c:pt idx="17258" formatCode="General">
                  <c:v>0</c:v>
                </c:pt>
                <c:pt idx="17259" formatCode="General">
                  <c:v>0</c:v>
                </c:pt>
                <c:pt idx="17260" formatCode="General">
                  <c:v>6.6666669829999998</c:v>
                </c:pt>
                <c:pt idx="17261" formatCode="General">
                  <c:v>0</c:v>
                </c:pt>
                <c:pt idx="17262" formatCode="General">
                  <c:v>0</c:v>
                </c:pt>
                <c:pt idx="17263" formatCode="General">
                  <c:v>0</c:v>
                </c:pt>
                <c:pt idx="17264" formatCode="General">
                  <c:v>0</c:v>
                </c:pt>
                <c:pt idx="17265" formatCode="General">
                  <c:v>0</c:v>
                </c:pt>
                <c:pt idx="17266" formatCode="General">
                  <c:v>0</c:v>
                </c:pt>
                <c:pt idx="17267" formatCode="General">
                  <c:v>0</c:v>
                </c:pt>
                <c:pt idx="17268" formatCode="General">
                  <c:v>0</c:v>
                </c:pt>
                <c:pt idx="17269" formatCode="General">
                  <c:v>0</c:v>
                </c:pt>
                <c:pt idx="17270" formatCode="General">
                  <c:v>0</c:v>
                </c:pt>
                <c:pt idx="17271" formatCode="General">
                  <c:v>0</c:v>
                </c:pt>
                <c:pt idx="17272" formatCode="General">
                  <c:v>6.6666669829999998</c:v>
                </c:pt>
                <c:pt idx="17273" formatCode="General">
                  <c:v>0</c:v>
                </c:pt>
                <c:pt idx="17274" formatCode="General">
                  <c:v>0</c:v>
                </c:pt>
                <c:pt idx="17275" formatCode="General">
                  <c:v>0</c:v>
                </c:pt>
                <c:pt idx="17276" formatCode="General">
                  <c:v>0</c:v>
                </c:pt>
                <c:pt idx="17277" formatCode="General">
                  <c:v>0</c:v>
                </c:pt>
                <c:pt idx="17278" formatCode="General">
                  <c:v>0</c:v>
                </c:pt>
                <c:pt idx="17279" formatCode="General">
                  <c:v>0</c:v>
                </c:pt>
                <c:pt idx="17280" formatCode="General">
                  <c:v>0</c:v>
                </c:pt>
                <c:pt idx="17281" formatCode="General">
                  <c:v>0</c:v>
                </c:pt>
                <c:pt idx="17282" formatCode="General">
                  <c:v>0</c:v>
                </c:pt>
                <c:pt idx="17283" formatCode="General">
                  <c:v>6.6666669829999998</c:v>
                </c:pt>
                <c:pt idx="17284" formatCode="General">
                  <c:v>0</c:v>
                </c:pt>
                <c:pt idx="17285" formatCode="General">
                  <c:v>0</c:v>
                </c:pt>
                <c:pt idx="17286" formatCode="General">
                  <c:v>0</c:v>
                </c:pt>
                <c:pt idx="17287" formatCode="General">
                  <c:v>0</c:v>
                </c:pt>
                <c:pt idx="17288" formatCode="General">
                  <c:v>0</c:v>
                </c:pt>
                <c:pt idx="17289" formatCode="General">
                  <c:v>0</c:v>
                </c:pt>
                <c:pt idx="17290" formatCode="General">
                  <c:v>0</c:v>
                </c:pt>
                <c:pt idx="17291" formatCode="General">
                  <c:v>0</c:v>
                </c:pt>
                <c:pt idx="17292" formatCode="General">
                  <c:v>0</c:v>
                </c:pt>
                <c:pt idx="17293" formatCode="General">
                  <c:v>0</c:v>
                </c:pt>
                <c:pt idx="17294" formatCode="General">
                  <c:v>0</c:v>
                </c:pt>
                <c:pt idx="17295" formatCode="General">
                  <c:v>0</c:v>
                </c:pt>
                <c:pt idx="17296" formatCode="General">
                  <c:v>0</c:v>
                </c:pt>
                <c:pt idx="17297" formatCode="General">
                  <c:v>6.6666669829999998</c:v>
                </c:pt>
                <c:pt idx="17298" formatCode="General">
                  <c:v>0</c:v>
                </c:pt>
                <c:pt idx="17299" formatCode="General">
                  <c:v>0</c:v>
                </c:pt>
                <c:pt idx="17300" formatCode="General">
                  <c:v>0</c:v>
                </c:pt>
                <c:pt idx="17301" formatCode="General">
                  <c:v>0</c:v>
                </c:pt>
                <c:pt idx="17302" formatCode="General">
                  <c:v>0</c:v>
                </c:pt>
                <c:pt idx="17303" formatCode="General">
                  <c:v>0</c:v>
                </c:pt>
                <c:pt idx="17304" formatCode="General">
                  <c:v>0</c:v>
                </c:pt>
                <c:pt idx="17305" formatCode="General">
                  <c:v>0</c:v>
                </c:pt>
                <c:pt idx="17306" formatCode="General">
                  <c:v>0</c:v>
                </c:pt>
                <c:pt idx="17307" formatCode="General">
                  <c:v>0</c:v>
                </c:pt>
                <c:pt idx="17308" formatCode="General">
                  <c:v>0</c:v>
                </c:pt>
                <c:pt idx="17309" formatCode="General">
                  <c:v>6.6666669829999998</c:v>
                </c:pt>
                <c:pt idx="17310" formatCode="General">
                  <c:v>0</c:v>
                </c:pt>
                <c:pt idx="17311" formatCode="General">
                  <c:v>0</c:v>
                </c:pt>
                <c:pt idx="17312" formatCode="General">
                  <c:v>0</c:v>
                </c:pt>
                <c:pt idx="17313" formatCode="General">
                  <c:v>0</c:v>
                </c:pt>
                <c:pt idx="17314" formatCode="General">
                  <c:v>0</c:v>
                </c:pt>
                <c:pt idx="17315" formatCode="General">
                  <c:v>0</c:v>
                </c:pt>
                <c:pt idx="17316" formatCode="General">
                  <c:v>0</c:v>
                </c:pt>
                <c:pt idx="17317" formatCode="General">
                  <c:v>0</c:v>
                </c:pt>
                <c:pt idx="17318" formatCode="General">
                  <c:v>0</c:v>
                </c:pt>
                <c:pt idx="17319" formatCode="General">
                  <c:v>0</c:v>
                </c:pt>
                <c:pt idx="17320" formatCode="General">
                  <c:v>0</c:v>
                </c:pt>
                <c:pt idx="17321" formatCode="General">
                  <c:v>0</c:v>
                </c:pt>
                <c:pt idx="17322" formatCode="General">
                  <c:v>0</c:v>
                </c:pt>
                <c:pt idx="17323" formatCode="General">
                  <c:v>6.6666669829999998</c:v>
                </c:pt>
                <c:pt idx="17324" formatCode="General">
                  <c:v>0</c:v>
                </c:pt>
                <c:pt idx="17325" formatCode="General">
                  <c:v>0</c:v>
                </c:pt>
                <c:pt idx="17326" formatCode="General">
                  <c:v>0</c:v>
                </c:pt>
                <c:pt idx="17327" formatCode="General">
                  <c:v>0</c:v>
                </c:pt>
                <c:pt idx="17328" formatCode="General">
                  <c:v>0</c:v>
                </c:pt>
                <c:pt idx="17329" formatCode="General">
                  <c:v>0</c:v>
                </c:pt>
                <c:pt idx="17330" formatCode="General">
                  <c:v>0</c:v>
                </c:pt>
                <c:pt idx="17331" formatCode="General">
                  <c:v>0</c:v>
                </c:pt>
                <c:pt idx="17332" formatCode="General">
                  <c:v>0</c:v>
                </c:pt>
                <c:pt idx="17333" formatCode="General">
                  <c:v>0</c:v>
                </c:pt>
                <c:pt idx="17334" formatCode="General">
                  <c:v>0</c:v>
                </c:pt>
                <c:pt idx="17335" formatCode="General">
                  <c:v>0</c:v>
                </c:pt>
                <c:pt idx="17336" formatCode="General">
                  <c:v>6.6666669829999998</c:v>
                </c:pt>
                <c:pt idx="17337" formatCode="General">
                  <c:v>0</c:v>
                </c:pt>
                <c:pt idx="17338" formatCode="General">
                  <c:v>0</c:v>
                </c:pt>
                <c:pt idx="17339" formatCode="General">
                  <c:v>0</c:v>
                </c:pt>
                <c:pt idx="17340" formatCode="General">
                  <c:v>0</c:v>
                </c:pt>
                <c:pt idx="17341" formatCode="General">
                  <c:v>0</c:v>
                </c:pt>
                <c:pt idx="17342" formatCode="General">
                  <c:v>0</c:v>
                </c:pt>
                <c:pt idx="17343" formatCode="General">
                  <c:v>0</c:v>
                </c:pt>
                <c:pt idx="17344" formatCode="General">
                  <c:v>0</c:v>
                </c:pt>
                <c:pt idx="17345" formatCode="General">
                  <c:v>0</c:v>
                </c:pt>
                <c:pt idx="17346" formatCode="General">
                  <c:v>0</c:v>
                </c:pt>
                <c:pt idx="17347" formatCode="General">
                  <c:v>0</c:v>
                </c:pt>
                <c:pt idx="17348" formatCode="General">
                  <c:v>0</c:v>
                </c:pt>
                <c:pt idx="17349" formatCode="General">
                  <c:v>6.6666669829999998</c:v>
                </c:pt>
                <c:pt idx="17350" formatCode="General">
                  <c:v>0</c:v>
                </c:pt>
                <c:pt idx="17351" formatCode="General">
                  <c:v>0</c:v>
                </c:pt>
                <c:pt idx="17352" formatCode="General">
                  <c:v>0</c:v>
                </c:pt>
                <c:pt idx="17353" formatCode="General">
                  <c:v>0</c:v>
                </c:pt>
                <c:pt idx="17354" formatCode="General">
                  <c:v>0</c:v>
                </c:pt>
                <c:pt idx="17355" formatCode="General">
                  <c:v>0</c:v>
                </c:pt>
                <c:pt idx="17356" formatCode="General">
                  <c:v>0</c:v>
                </c:pt>
                <c:pt idx="17357" formatCode="General">
                  <c:v>0</c:v>
                </c:pt>
                <c:pt idx="17358" formatCode="General">
                  <c:v>0</c:v>
                </c:pt>
                <c:pt idx="17359" formatCode="General">
                  <c:v>0</c:v>
                </c:pt>
                <c:pt idx="17360" formatCode="General">
                  <c:v>0</c:v>
                </c:pt>
                <c:pt idx="17361" formatCode="General">
                  <c:v>0</c:v>
                </c:pt>
                <c:pt idx="17362" formatCode="General">
                  <c:v>6.6666669829999998</c:v>
                </c:pt>
                <c:pt idx="17363" formatCode="General">
                  <c:v>0</c:v>
                </c:pt>
                <c:pt idx="17364" formatCode="General">
                  <c:v>0</c:v>
                </c:pt>
                <c:pt idx="17365" formatCode="General">
                  <c:v>0</c:v>
                </c:pt>
                <c:pt idx="17366" formatCode="General">
                  <c:v>0</c:v>
                </c:pt>
                <c:pt idx="17367" formatCode="General">
                  <c:v>0</c:v>
                </c:pt>
                <c:pt idx="17368" formatCode="General">
                  <c:v>0</c:v>
                </c:pt>
                <c:pt idx="17369" formatCode="General">
                  <c:v>0</c:v>
                </c:pt>
                <c:pt idx="17370" formatCode="General">
                  <c:v>0</c:v>
                </c:pt>
                <c:pt idx="17371" formatCode="General">
                  <c:v>0</c:v>
                </c:pt>
                <c:pt idx="17372" formatCode="General">
                  <c:v>0</c:v>
                </c:pt>
                <c:pt idx="17373" formatCode="General">
                  <c:v>6.6666669829999998</c:v>
                </c:pt>
                <c:pt idx="17374" formatCode="General">
                  <c:v>0</c:v>
                </c:pt>
                <c:pt idx="17375" formatCode="General">
                  <c:v>0</c:v>
                </c:pt>
              </c:numCache>
            </c:numRef>
          </c:val>
          <c:smooth val="0"/>
        </c:ser>
        <c:dLbls>
          <c:showLegendKey val="0"/>
          <c:showVal val="0"/>
          <c:showCatName val="0"/>
          <c:showSerName val="0"/>
          <c:showPercent val="0"/>
          <c:showBubbleSize val="0"/>
        </c:dLbls>
        <c:smooth val="0"/>
        <c:axId val="383732056"/>
        <c:axId val="383732448"/>
      </c:lineChart>
      <c:dateAx>
        <c:axId val="383732056"/>
        <c:scaling>
          <c:orientation val="minMax"/>
          <c:max val="42998"/>
        </c:scaling>
        <c:delete val="0"/>
        <c:axPos val="b"/>
        <c:numFmt formatCode="m/d/yy;@" sourceLinked="0"/>
        <c:majorTickMark val="out"/>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3732448"/>
        <c:crosses val="autoZero"/>
        <c:auto val="1"/>
        <c:lblOffset val="100"/>
        <c:baseTimeUnit val="days"/>
        <c:majorUnit val="7"/>
        <c:majorTimeUnit val="days"/>
      </c:dateAx>
      <c:valAx>
        <c:axId val="3837324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baseline="0"/>
                  <a:t>Flow rate (L/min) </a:t>
                </a:r>
              </a:p>
            </c:rich>
          </c:tx>
          <c:layout/>
          <c:overlay val="0"/>
          <c:spPr>
            <a:noFill/>
            <a:ln>
              <a:noFill/>
            </a:ln>
            <a:effectLst/>
          </c:spPr>
          <c:txPr>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3732056"/>
        <c:crossesAt val="42817"/>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89B8A24-95CD-47AF-88BA-7926E42022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1 - Stone_Report_Proposal_Template.dotx</Template>
  <TotalTime>191</TotalTime>
  <Pages>16</Pages>
  <Words>2112</Words>
  <Characters>12044</Characters>
  <Application>Microsoft Office Word</Application>
  <DocSecurity>0</DocSecurity>
  <Lines>100</Lines>
  <Paragraphs>28</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14128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Serena Matt</cp:lastModifiedBy>
  <cp:revision>5</cp:revision>
  <cp:lastPrinted>2016-07-06T13:24:00Z</cp:lastPrinted>
  <dcterms:created xsi:type="dcterms:W3CDTF">2017-10-05T13:49:00Z</dcterms:created>
  <dcterms:modified xsi:type="dcterms:W3CDTF">2017-11-08T17:34:00Z</dcterms:modified>
</cp:coreProperties>
</file>